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2f688" w14:paraId="732f688" w:rsidRDefault="00AB4602" w:rsidP="00EE5206"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E5206" w:rsidP="00EE5206" w:rsidR="00EE5206">
      <w:pPr>
        <w:spacing w:after="0"/>
        <w:rPr>
          <w:rFonts w:cs="Times New Roman" w:eastAsia="Calibri"/>
        </w:rPr>
      </w:pPr>
      <w:r w:rsidRPr="00EE5206">
        <w:rPr>
          <w:rFonts w:cs="Times New Roman" w:eastAsia="Calibri"/>
        </w:rPr>
        <w:t xml:space="preserve">                                                                                                         5 St-295/2017-27</w:t>
      </w:r>
    </w:p>
    <w:p w:rsidRDefault="00EE5206" w:rsidP="00EE5206" w:rsidR="00EE5206" w:rsidRPr="00EE5206">
      <w:pPr>
        <w:spacing w:after="0"/>
        <w:rPr>
          <w:rFonts w:cs="Times New Roman" w:eastAsia="Calibri"/>
        </w:rPr>
      </w:pPr>
    </w:p>
    <w:p w:rsidRDefault="00EE5206" w:rsidP="00EE5206" w:rsidR="00EE5206" w:rsidRPr="00EE5206">
      <w:pPr>
        <w:spacing w:after="0"/>
        <w:rPr>
          <w:rFonts w:cs="Times New Roman" w:eastAsia="Calibri"/>
        </w:rPr>
      </w:pPr>
    </w:p>
    <w:p w:rsidRDefault="00EE5206" w:rsidP="00EE5206" w:rsidR="00EE5206" w:rsidRPr="00EE5206">
      <w:pPr>
        <w:spacing w:after="0"/>
        <w:jc w:val="both"/>
        <w:rPr>
          <w:rFonts w:cs="Times New Roman" w:eastAsia="Calibri"/>
        </w:rPr>
      </w:pPr>
      <w:r w:rsidRPr="00EE5206">
        <w:rPr>
          <w:rFonts w:cs="Times New Roman" w:eastAsia="Calibri"/>
        </w:rPr>
        <w:t xml:space="preserve">Trgovački sud u Bjelovaru, po sucu pojedincu Mariji Petrina Kubica, u </w:t>
      </w:r>
      <w:proofErr w:type="spellStart"/>
      <w:r w:rsidRPr="00EE5206">
        <w:rPr>
          <w:rFonts w:cs="Times New Roman" w:eastAsia="Calibri"/>
        </w:rPr>
        <w:t>predstečajnom</w:t>
      </w:r>
      <w:proofErr w:type="spellEnd"/>
      <w:r w:rsidRPr="00EE5206">
        <w:rPr>
          <w:rFonts w:cs="Times New Roman" w:eastAsia="Calibri"/>
        </w:rPr>
        <w:t xml:space="preserve"> postupku nad dužnikom VOĆNJAK društvo s ograničenom odgovornošću za proizvodnju i usluge, Bjelovar, Matice Hrvatske 4/1, OIB: 52871551229, MBS: 030104368, kojeg zastupa punomoćnik Ivan Župan,odvjetnik u Zajedničkom odvjetničkom uredu Ivan Župan i Melita Babić, Zagreb, 7. prosinca 2017. donosi</w:t>
      </w:r>
    </w:p>
    <w:p w:rsidRDefault="00EE5206" w:rsidP="00EE5206" w:rsidR="00EE5206" w:rsidRPr="00EE5206">
      <w:pPr>
        <w:spacing w:after="0"/>
        <w:jc w:val="both"/>
        <w:rPr>
          <w:rFonts w:cs="Times New Roman" w:eastAsia="Calibri"/>
        </w:rPr>
      </w:pPr>
    </w:p>
    <w:p w:rsidRDefault="00EE5206" w:rsidP="00EE5206" w:rsidR="00EE5206" w:rsidRPr="00EE5206">
      <w:pPr>
        <w:spacing w:after="0"/>
        <w:jc w:val="center"/>
        <w:rPr>
          <w:rFonts w:cs="Times New Roman" w:eastAsia="Calibri"/>
        </w:rPr>
      </w:pPr>
      <w:r w:rsidRPr="00EE5206">
        <w:rPr>
          <w:rFonts w:cs="Times New Roman" w:eastAsia="Calibri"/>
        </w:rPr>
        <w:t>Z A K L J U Č A K</w:t>
      </w:r>
    </w:p>
    <w:p w:rsidRDefault="00EE5206" w:rsidP="00EE5206" w:rsidR="00EE5206" w:rsidRPr="00EE5206">
      <w:pPr>
        <w:spacing w:after="0"/>
        <w:rPr>
          <w:rFonts w:cs="Times New Roman" w:eastAsia="Calibri"/>
        </w:rPr>
      </w:pPr>
    </w:p>
    <w:p w:rsidRDefault="00EE5206" w:rsidP="00EE5206" w:rsidR="00EE5206" w:rsidRPr="00EE5206">
      <w:pPr>
        <w:spacing w:after="0"/>
        <w:ind w:firstLine="851"/>
        <w:jc w:val="both"/>
        <w:rPr>
          <w:rFonts w:cs="Times New Roman" w:eastAsia="Calibri"/>
        </w:rPr>
      </w:pPr>
      <w:r w:rsidRPr="00EE5206">
        <w:rPr>
          <w:rFonts w:cs="Times New Roman" w:eastAsia="Calibri"/>
        </w:rPr>
        <w:t>I. Na ročište za glasovanje o izmijenjenom Planu restrukturiranja dužnika VOĆNJAK d.o.o. Bjelovar, Matice Hrvatske 4/1, OIB 52871551229, određeno za dan 28. prosinca 2017. u 10,00 sati u zgradi Trgovačkog suda u Bjelovaru, sudnica br.1, pozivaju se vjerovnici, dužnik i povjerenik.</w:t>
      </w:r>
    </w:p>
    <w:p w:rsidRDefault="00EE5206" w:rsidP="00EE5206" w:rsidR="00EE5206" w:rsidRPr="00EE5206">
      <w:pPr>
        <w:spacing w:after="0"/>
        <w:ind w:firstLine="851"/>
        <w:jc w:val="both"/>
        <w:rPr>
          <w:rFonts w:cs="Times New Roman" w:eastAsia="Calibri"/>
        </w:rPr>
      </w:pPr>
    </w:p>
    <w:p w:rsidRDefault="00EE5206" w:rsidP="00EE5206" w:rsidR="00EE5206" w:rsidRPr="00EE5206">
      <w:pPr>
        <w:spacing w:after="0"/>
        <w:ind w:firstLine="851"/>
        <w:jc w:val="both"/>
        <w:rPr>
          <w:rFonts w:cs="Times New Roman" w:eastAsia="Calibri"/>
        </w:rPr>
      </w:pPr>
      <w:r w:rsidRPr="00EE5206">
        <w:rPr>
          <w:rFonts w:cs="Times New Roman" w:eastAsia="Calibri"/>
        </w:rPr>
        <w:t xml:space="preserve">II. Izmijenjeni Plan financijskog restrukturiranja dužnik je dužan dostaviti sudu u roku od 8 dana, računajući od 7. prosinca 2017., a izmijenjeni Plan mora sadržavati ponudu vjerovnicima sa točno određenim iznosima plaćanja i rokovima dospijeća. Ukoliko dužnik u navedenom roku ne dostavi sudu izmijenjeni Plan, sud će postupak obustaviti. Pravodobno dostavljeni Plan sud će u roku od 3 dana od dana primitka objaviti na mrežnoj stranici e-oglasna ploča sudova (čl.60. st.3. Stečajnog zakona, "Narodne novine" broj 71/15 i 104/17, dalje: SZ).  </w:t>
      </w:r>
    </w:p>
    <w:p w:rsidRDefault="00EE5206" w:rsidP="00EE5206" w:rsidR="00EE5206" w:rsidRPr="00EE5206">
      <w:pPr>
        <w:spacing w:after="0"/>
        <w:ind w:firstLine="851"/>
        <w:jc w:val="both"/>
        <w:rPr>
          <w:rFonts w:cs="Times New Roman" w:eastAsia="Calibri"/>
        </w:rPr>
      </w:pPr>
    </w:p>
    <w:p w:rsidRDefault="00EE5206" w:rsidP="00EE5206" w:rsidR="00EE5206" w:rsidRPr="00EE5206">
      <w:pPr>
        <w:spacing w:after="0"/>
        <w:ind w:firstLine="851"/>
        <w:jc w:val="both"/>
        <w:rPr>
          <w:rFonts w:cs="Times New Roman" w:eastAsia="Calibri"/>
        </w:rPr>
      </w:pPr>
      <w:r w:rsidRPr="00EE5206">
        <w:rPr>
          <w:rFonts w:cs="Times New Roman" w:eastAsia="Calibri"/>
        </w:rPr>
        <w:t xml:space="preserve">III. Vjerovnici odlučuju o planu restrukturiranja glasovanjem (čl.55. st.6. SZ). </w:t>
      </w:r>
    </w:p>
    <w:p w:rsidRDefault="00EE5206" w:rsidP="00EE5206" w:rsidR="00EE5206" w:rsidRPr="00EE5206">
      <w:pPr>
        <w:spacing w:after="0"/>
        <w:ind w:firstLine="851"/>
        <w:jc w:val="both"/>
        <w:rPr>
          <w:rFonts w:cs="Times New Roman" w:eastAsia="Calibri"/>
        </w:rPr>
      </w:pPr>
    </w:p>
    <w:p w:rsidRDefault="00EE5206" w:rsidP="00EE5206" w:rsidR="00EE5206" w:rsidRPr="00EE5206">
      <w:pPr>
        <w:spacing w:after="0"/>
        <w:ind w:firstLine="851"/>
        <w:jc w:val="both"/>
        <w:rPr>
          <w:rFonts w:cs="Times New Roman" w:eastAsia="Calibri"/>
        </w:rPr>
      </w:pPr>
      <w:r w:rsidRPr="00EE5206">
        <w:rPr>
          <w:rFonts w:cs="Times New Roman" w:eastAsia="Calibri"/>
        </w:rPr>
        <w:t xml:space="preserve">Na pravo glasa vjerovnika za glasovanje o planu restrukturiranja na odgovarajući se način primjenjuju pravila Stečajnog zakona o utvrđivanju prava glasa o stečajnom planu (čl.56. SZ). </w:t>
      </w:r>
    </w:p>
    <w:p w:rsidRDefault="00EE5206" w:rsidP="00EE5206" w:rsidR="00EE5206" w:rsidRPr="00EE5206">
      <w:pPr>
        <w:spacing w:after="0"/>
        <w:ind w:firstLine="851"/>
        <w:jc w:val="both"/>
        <w:rPr>
          <w:rFonts w:cs="Times New Roman" w:eastAsia="Calibri"/>
        </w:rPr>
      </w:pPr>
      <w:r w:rsidRPr="00EE5206">
        <w:rPr>
          <w:rFonts w:cs="Times New Roman" w:eastAsia="Calibri"/>
        </w:rPr>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(čl.58. st.1. SZ). </w:t>
      </w:r>
    </w:p>
    <w:p w:rsidRDefault="00EE5206" w:rsidP="00EE5206" w:rsidR="00EE5206" w:rsidRPr="00EE5206">
      <w:pPr>
        <w:spacing w:after="0"/>
        <w:ind w:firstLine="851"/>
        <w:jc w:val="both"/>
        <w:rPr>
          <w:rFonts w:cs="Times New Roman" w:eastAsia="Calibri"/>
        </w:rPr>
      </w:pPr>
      <w:r w:rsidRPr="00EE5206">
        <w:rPr>
          <w:rFonts w:cs="Times New Roman" w:eastAsia="Calibri"/>
        </w:rPr>
        <w:t>Vjerovnici nazočni na ročištu glasuju na propisanom obrascu za glasovanje. Ako vjerovnici s pravom glasa ne glasuju ni na tom ročištu, smatrat će se da su glasovali protiv plana restrukturiranja (čl.58. st.2. SZ).</w:t>
      </w:r>
    </w:p>
    <w:p w:rsidRDefault="00EE5206" w:rsidP="00EE5206" w:rsidR="00EE5206" w:rsidRPr="00EE5206">
      <w:pPr>
        <w:spacing w:after="0"/>
        <w:ind w:firstLine="851"/>
        <w:jc w:val="both"/>
        <w:rPr>
          <w:rFonts w:cs="Times New Roman" w:eastAsia="Calibri"/>
        </w:rPr>
      </w:pPr>
    </w:p>
    <w:p w:rsidRDefault="00EE5206" w:rsidP="00EE5206" w:rsidR="00EE5206" w:rsidRPr="00EE5206">
      <w:pPr>
        <w:spacing w:after="0"/>
        <w:jc w:val="center"/>
        <w:rPr>
          <w:rFonts w:cs="Times New Roman" w:eastAsia="Calibri"/>
        </w:rPr>
      </w:pPr>
      <w:r w:rsidRPr="00EE5206">
        <w:rPr>
          <w:rFonts w:cs="Times New Roman" w:eastAsia="Calibri"/>
        </w:rPr>
        <w:t>U Bjelovaru, 7. prosinca 2017.</w:t>
      </w:r>
    </w:p>
    <w:p w:rsidRDefault="00EE5206" w:rsidP="00EE5206" w:rsidR="00EE5206" w:rsidRPr="00EE5206">
      <w:pPr>
        <w:spacing w:after="0"/>
        <w:jc w:val="center"/>
        <w:rPr>
          <w:rFonts w:cs="Times New Roman" w:eastAsia="Calibri"/>
        </w:rPr>
      </w:pPr>
    </w:p>
    <w:p w:rsidRDefault="00EE5206" w:rsidP="00EE5206" w:rsidR="00EE5206" w:rsidRPr="00EE5206">
      <w:pPr>
        <w:spacing w:after="0"/>
        <w:jc w:val="both"/>
        <w:rPr>
          <w:rFonts w:cs="Times New Roman" w:eastAsia="Calibri"/>
        </w:rPr>
      </w:pPr>
      <w:r w:rsidRPr="00EE5206">
        <w:rPr>
          <w:rFonts w:cs="Times New Roman" w:eastAsia="Calibri"/>
        </w:rPr>
        <w:t xml:space="preserve">                                                                                   </w:t>
      </w:r>
      <w:r>
        <w:rPr>
          <w:rFonts w:cs="Times New Roman" w:eastAsia="Calibri"/>
        </w:rPr>
        <w:t xml:space="preserve">       </w:t>
      </w:r>
      <w:r w:rsidRPr="00EE5206">
        <w:rPr>
          <w:rFonts w:cs="Times New Roman" w:eastAsia="Calibri"/>
        </w:rPr>
        <w:t xml:space="preserve">     SUDAC</w:t>
      </w:r>
    </w:p>
    <w:p w:rsidRDefault="00EE5206" w:rsidP="00EE5206" w:rsidR="00EE5206" w:rsidRPr="00EE5206">
      <w:pPr>
        <w:spacing w:after="0"/>
        <w:jc w:val="both"/>
        <w:rPr>
          <w:rFonts w:cs="Times New Roman" w:eastAsia="Calibri"/>
        </w:rPr>
      </w:pPr>
      <w:r w:rsidRPr="00EE5206">
        <w:rPr>
          <w:rFonts w:cs="Times New Roman" w:eastAsia="Calibri"/>
        </w:rPr>
        <w:t xml:space="preserve">                                                                 </w:t>
      </w:r>
      <w:r>
        <w:rPr>
          <w:rFonts w:cs="Times New Roman" w:eastAsia="Calibri"/>
        </w:rPr>
        <w:t xml:space="preserve">     </w:t>
      </w:r>
      <w:r w:rsidRPr="00EE5206">
        <w:rPr>
          <w:rFonts w:cs="Times New Roman" w:eastAsia="Calibri"/>
        </w:rPr>
        <w:t xml:space="preserve">        </w:t>
      </w:r>
      <w:r>
        <w:rPr>
          <w:rFonts w:cs="Times New Roman" w:eastAsia="Calibri"/>
        </w:rPr>
        <w:t xml:space="preserve"> </w:t>
      </w:r>
      <w:r w:rsidRPr="00EE5206">
        <w:rPr>
          <w:rFonts w:cs="Times New Roman" w:eastAsia="Calibri"/>
        </w:rPr>
        <w:t xml:space="preserve"> MARIJA PETRINA KUBICA v.r.</w:t>
      </w:r>
    </w:p>
    <w:p w:rsidRDefault="00EE5206" w:rsidP="00EE5206" w:rsidR="00EE5206">
      <w:pPr>
        <w:tabs>
          <w:tab w:pos="2676" w:val="left"/>
        </w:tabs>
        <w:spacing w:after="0"/>
        <w:ind w:left="4820"/>
        <w:rPr>
          <w:rFonts w:cs="Times New Roman" w:eastAsia="Calibri"/>
          <w:noProof/>
        </w:rPr>
      </w:pPr>
      <w:r w:rsidRPr="00EE5206">
        <w:rPr>
          <w:rFonts w:cs="Times New Roman" w:eastAsia="Calibri"/>
          <w:noProof/>
        </w:rPr>
        <w:t xml:space="preserve">Za točnost otpravka-ovl. službenik              </w:t>
      </w:r>
    </w:p>
    <w:p w:rsidRDefault="00EE5206" w:rsidP="00EE5206" w:rsidR="00EE5206" w:rsidRPr="00EE5206">
      <w:pPr>
        <w:tabs>
          <w:tab w:pos="2676" w:val="left"/>
        </w:tabs>
        <w:spacing w:after="0"/>
        <w:ind w:left="4820"/>
        <w:rPr>
          <w:rFonts w:cs="Times New Roman" w:eastAsia="Calibri"/>
          <w:noProof/>
        </w:rPr>
      </w:pPr>
      <w:r w:rsidRPr="00EE5206">
        <w:rPr>
          <w:rFonts w:cs="Times New Roman" w:eastAsia="Calibri"/>
          <w:noProof/>
        </w:rPr>
        <w:t xml:space="preserve"> </w:t>
      </w:r>
      <w:r>
        <w:rPr>
          <w:rFonts w:cs="Times New Roman" w:eastAsia="Calibri"/>
          <w:noProof/>
        </w:rPr>
        <w:t xml:space="preserve">              </w:t>
      </w:r>
      <w:r w:rsidRPr="00EE5206">
        <w:rPr>
          <w:rFonts w:cs="Times New Roman" w:eastAsia="Calibri"/>
          <w:noProof/>
        </w:rPr>
        <w:t>Željka Vitez</w:t>
      </w:r>
    </w:p>
    <w:p w:rsidRDefault="00EE5206" w:rsidP="00EE5206" w:rsidR="00AE649C" w:rsidRPr="00B76F3C">
      <w:pPr>
        <w:spacing w:after="0"/>
        <w:jc w:val="both"/>
      </w:pPr>
      <w:r w:rsidRPr="00EE5206">
        <w:rPr>
          <w:rFonts w:cs="Times New Roman" w:eastAsia="Calibri"/>
        </w:rPr>
        <w:t>POUKA O PRAVNOM LIJEKU: Protiv zaključka nije dopušten pravni lijek (čl.19. st.7. SZ).</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206"/>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10976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St-295/2017-27</izvorni_sadrzaj>
    <derivirana_varijabla naziv="DomainObject.Oznaka_1">St-295/2017-27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St-295/2017</izvorni_sadrzaj>
    <derivirana_varijabla naziv="DomainObject.Predmet.OznakaBroj_1">St-295/2017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6. prosinca 2017.</izvorni_sadrzaj>
    <derivirana_varijabla naziv="DomainObject.Predmet.SpisIzvanSuda.DatumIzlazaSpisa_1">6.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Perica Medaković</item>
      <item>Odvjetnik Hrvoje Kuprešak</item>
      <item>Gugić &amp; Kovačić - odvjetničko društvo društvo s ograničenom odgovornošću</item>
      <item>ZOU IVAN ŽUPAN I MELITA BABIĆ</item>
    </izvorni_sadrzaj>
    <derivirana_varijabla naziv="DomainObject.Predmet.OstaliListFormated_1">
      <item>Perica Medaković</item>
      <item>Odvjetnik Hrvoje Kuprešak</item>
      <item>Gugić &amp; Kovačić - odvjetničko društvo društvo s ograničenom odgovornošću</item>
      <item>ZOU IVAN ŽUPAN I MELITA BABIĆ</item>
    </derivirana_varijabla>
  </DomainObject.Predmet.OstaliListFormated>
  <DomainObject.Predmet.OstaliListFormatedOIB>
    <izvorni_sadrzaj>
      <item>Perica Medaković, OIB 37577204378</item>
      <item>Odvjetnik Hrvoje Kuprešak, OIB 80356918748</item>
      <item>Gugić &amp; Kovačić - odvjetničko društvo društvo s ograničenom odgovornošću, OIB 13484501240</item>
      <item>ZOU IVAN ŽUPAN I MELITA BABIĆ, OIB 96506192882</item>
    </izvorni_sadrzaj>
    <derivirana_varijabla naziv="DomainObject.Predmet.OstaliListFormatedOIB_1">
      <item>Perica Medaković, OIB 37577204378</item>
      <item>Odvjetnik Hrvoje Kuprešak, OIB 80356918748</item>
      <item>Gugić &amp; Kovačić - odvjetničko društvo društvo s ograničenom odgovornošću, OIB 13484501240</item>
      <item>ZOU IVAN ŽUPAN I MELITA BABIĆ, OIB 96506192882</item>
    </derivirana_varijabla>
  </DomainObject.Predmet.OstaliListFormatedOIB>
  <DomainObject.Predmet.OstaliListFormatedWithAdress>
    <izvorni_sadrzaj>
      <item>Perica Medaković, Ivana Mažuranića 2d, 43500 Daruvar</item>
      <item>Odvjetnik Hrvoje Kuprešak, Meštrovićev trg 2, 10000 Zagreb</item>
      <item>Gugić &amp; Kovačić - odvjetničko društvo društvo s ograničenom odgovornošću, Radnička cesta 52, 10000 Zagreb</item>
      <item>ZOU IVAN ŽUPAN I MELITA BABIĆ, Teslina 10, 10000 Zagreb</item>
    </izvorni_sadrzaj>
    <derivirana_varijabla naziv="DomainObject.Predmet.OstaliListFormatedWithAdress_1">
      <item>Perica Medaković, Ivana Mažuranića 2d, 43500 Daruvar</item>
      <item>Odvjetnik Hrvoje Kuprešak, Meštrovićev trg 2, 10000 Zagreb</item>
      <item>Gugić &amp; Kovačić - odvjetničko društvo društvo s ograničenom odgovornošću, Radnička cesta 52, 10000 Zagreb</item>
      <item>ZOU IVAN ŽUPAN I MELITA BABIĆ, Teslina 10, 10000 Zagreb</item>
    </derivirana_varijabla>
  </DomainObject.Predmet.OstaliListFormatedWithAdress>
  <DomainObject.Predmet.OstaliListFormatedWithAdressOIB>
    <izvorni_sadrzaj>
      <item>Perica Medaković, OIB 37577204378, Ivana Mažuranića 2d, 43500 Daruvar</item>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izvorni_sadrzaj>
    <derivirana_varijabla naziv="DomainObject.Predmet.OstaliListFormatedWithAdressOIB_1">
      <item>Perica Medaković, OIB 37577204378, Ivana Mažuranića 2d, 43500 Daruvar</item>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derivirana_varijabla>
  </DomainObject.Predmet.OstaliListFormatedWithAdressOIB>
  <DomainObject.Predmet.OstaliListNazivFormated>
    <izvorni_sadrzaj>
      <item>Perica Medaković</item>
      <item>Odvjetnik Hrvoje Kuprešak</item>
      <item>Gugić &amp; Kovačić - odvjetničko društvo društvo s ograničenom odgovornošću</item>
      <item>ZOU IVAN ŽUPAN I MELITA BABIĆ</item>
    </izvorni_sadrzaj>
    <derivirana_varijabla naziv="DomainObject.Predmet.OstaliListNazivFormated_1">
      <item>Perica Medaković</item>
      <item>Odvjetnik Hrvoje Kuprešak</item>
      <item>Gugić &amp; Kovačić - odvjetničko društvo društvo s ograničenom odgovornošću</item>
      <item>ZOU IVAN ŽUPAN I MELITA BABIĆ</item>
    </derivirana_varijabla>
  </DomainObject.Predmet.OstaliListNazivFormated>
  <DomainObject.Predmet.OstaliListNazivFormatedOIB>
    <izvorni_sadrzaj>
      <item>Perica Medaković, OIB 37577204378</item>
      <item>Odvjetnik Hrvoje Kuprešak, OIB 80356918748</item>
      <item>Gugić &amp; Kovačić - odvjetničko društvo društvo s ograničenom odgovornošću, OIB 13484501240</item>
      <item>ZOU IVAN ŽUPAN I MELITA BABIĆ, OIB 96506192882</item>
    </izvorni_sadrzaj>
    <derivirana_varijabla naziv="DomainObject.Predmet.OstaliListNazivFormatedOIB_1">
      <item>Perica Medaković, OIB 37577204378</item>
      <item>Odvjetnik Hrvoje Kuprešak, OIB 80356918748</item>
      <item>Gugić &amp; Kovačić - odvjetničko društvo društvo s ograničenom odgovornošću, OIB 13484501240</item>
      <item>ZOU IVAN ŽUPAN I MELITA BABIĆ, OIB 96506192882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St-295/2017-27</izvorni_sadrzaj>
    <derivirana_varijabla naziv="DomainObject.PoslovniBrojDokumenta_1">St-295/2017-27</derivirana_varijabla>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VOĆNJAK društvo s ograničenom odgovornošću za proizvodnju i usluge</item>
      <item>Perica Medaković</item>
      <item>Odvjetnik Hrvoje Kuprešak</item>
      <item>Gugić &amp; Kovačić - odvjetničko društvo društvo s ograničenom odgovornošću</item>
      <item>ZOU IVAN ŽUPAN I MELITA BABIĆ</item>
    </izvorni_sadrzaj>
    <derivirana_varijabla naziv="DomainObject.Predmet.SudioniciListNaziv_1">
      <item>VOĆNJAK društvo s ograničenom odgovornošću za proizvodnju i usluge</item>
      <item>Perica Medaković</item>
      <item>Odvjetnik Hrvoje Kuprešak</item>
      <item>Gugić &amp; Kovačić - odvjetničko društvo društvo s ograničenom odgovornošću</item>
      <item>ZOU IVAN ŽUPAN I MELITA BABIĆ</item>
    </derivirana_varijabla>
  </DomainObject.Predmet.SudioniciListNaziv>
  <DomainObject.Predmet.SudioniciListAdressOIB>
    <izvorni_sadrzaj>
      <item>VOĆNJAK društvo s ograničenom odgovornošću za proizvodnju i usluge, OIB 52871551229, Matice Hrvatske 4/1,43000 Bjelovar</item>
      <item>Perica Medaković, OIB 37577204378, Ivana Mažuranića 2d,43500 Daruvar</item>
      <item>Odvjetnik Hrvoje Kuprešak, OIB 80356918748, Meštrovićev trg 2,10000 Zagreb</item>
      <item>Gugić &amp; Kovačić - odvjetničko društvo društvo s ograničenom odgovornošću, OIB 13484501240, Radnička cesta 52,10000 Zagreb</item>
      <item>ZOU IVAN ŽUPAN I MELITA BABIĆ, OIB 96506192882, Teslina 10,10000 Zagreb</item>
    </izvorni_sadrzaj>
    <derivirana_varijabla naziv="DomainObject.Predmet.SudioniciListAdressOIB_1">
      <item>VOĆNJAK društvo s ograničenom odgovornošću za proizvodnju i usluge, OIB 52871551229, Matice Hrvatske 4/1,43000 Bjelovar</item>
      <item>Perica Medaković, OIB 37577204378, Ivana Mažuranića 2d,43500 Daruvar</item>
      <item>Odvjetnik Hrvoje Kuprešak, OIB 80356918748, Meštrovićev trg 2,10000 Zagreb</item>
      <item>Gugić &amp; Kovačić - odvjetničko društvo društvo s ograničenom odgovornošću, OIB 13484501240, Radnička cesta 52,10000 Zagreb</item>
      <item>ZOU IVAN ŽUPAN I MELITA BABIĆ, OIB 96506192882, Teslina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33E14C-3C65-41DF-A626-8CD8EB64EB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366</properties:Words>
  <properties:Characters>2105</properties:Characters>
  <properties:Lines>48</properties:Lines>
  <properties:Paragraphs>15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2017-12-07T12:52:00Z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St-295/2017-27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