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82265" w14:paraId="3082265" w:rsidRDefault="00454E2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1455420</wp:posOffset>
            </wp:positionH>
            <wp:positionV relativeFrom="page">
              <wp:posOffset>647700</wp:posOffset>
            </wp:positionV>
            <wp:extent cy="848995" cx="63627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8995" cx="636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454E2C" w:rsidP="00454E2C" w:rsidR="00454E2C">
      <w:pPr>
        <w:spacing w:after="0"/>
        <w:jc w:val="both"/>
      </w:pPr>
      <w:r>
        <w:t xml:space="preserve">         </w:t>
      </w:r>
      <w:r>
        <w:t>Republika Hrvatska</w:t>
      </w:r>
    </w:p>
    <w:p w:rsidRDefault="00454E2C" w:rsidP="00454E2C" w:rsidR="00454E2C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454E2C" w:rsidP="00454E2C" w:rsidR="00454E2C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454E2C" w:rsidP="00454E2C" w:rsidR="00454E2C" w:rsidRPr="00454E2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454E2C">
        <w:rPr>
          <w:rFonts w:cs="Times New Roman" w:eastAsia="Times New Roman"/>
          <w:szCs w:val="20"/>
          <w:lang w:eastAsia="hr-HR"/>
        </w:rPr>
        <w:t xml:space="preserve">  Poslovni broj: 5 St-273/2018-2</w:t>
      </w:r>
    </w:p>
    <w:p w:rsidRDefault="00454E2C" w:rsidP="00454E2C" w:rsidR="00454E2C" w:rsidRPr="00454E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54E2C" w:rsidP="00454E2C" w:rsidR="00454E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54E2C" w:rsidP="00454E2C" w:rsidR="00454E2C" w:rsidRPr="00454E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54E2C" w:rsidP="00454E2C" w:rsidR="00454E2C" w:rsidRPr="00454E2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54E2C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454E2C" w:rsidP="00454E2C" w:rsidR="00454E2C" w:rsidRPr="00454E2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54E2C" w:rsidP="00454E2C" w:rsidR="00454E2C" w:rsidRPr="00454E2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54E2C">
        <w:rPr>
          <w:rFonts w:cs="Times New Roman" w:eastAsia="Times New Roman"/>
          <w:szCs w:val="20"/>
          <w:lang w:eastAsia="hr-HR"/>
        </w:rPr>
        <w:t>R J E Š E N J E</w:t>
      </w:r>
    </w:p>
    <w:p w:rsidRDefault="00454E2C" w:rsidP="00454E2C" w:rsidR="00454E2C" w:rsidRPr="00454E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54E2C" w:rsidP="00454E2C" w:rsidR="00454E2C" w:rsidRPr="00454E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54E2C">
        <w:rPr>
          <w:rFonts w:cs="Times New Roman" w:eastAsia="Times New Roman"/>
          <w:szCs w:val="20"/>
          <w:lang w:eastAsia="hr-HR"/>
        </w:rPr>
        <w:t xml:space="preserve">Trgovački sud u Bjelovaru, po sutkinji Mariji Petrina Kubica, povodom prijedloga Financijske agencije, OIB: 85821130368, RC Zagreb, Zagreb, Trg svibanjskih žrtava 1995. 1, za otvaranje stečajnog postupka nad dužnikom DAC-TRGOVINA društvo s ograničenom odgovornošću za trgovinu i proizvodnju, Sveti Križ </w:t>
      </w:r>
      <w:proofErr w:type="spellStart"/>
      <w:r w:rsidRPr="00454E2C">
        <w:rPr>
          <w:rFonts w:cs="Times New Roman" w:eastAsia="Times New Roman"/>
          <w:szCs w:val="20"/>
          <w:lang w:eastAsia="hr-HR"/>
        </w:rPr>
        <w:t>Začretje</w:t>
      </w:r>
      <w:proofErr w:type="spellEnd"/>
      <w:r w:rsidRPr="00454E2C">
        <w:rPr>
          <w:rFonts w:cs="Times New Roman" w:eastAsia="Times New Roman"/>
          <w:szCs w:val="20"/>
          <w:lang w:eastAsia="hr-HR"/>
        </w:rPr>
        <w:t>, Zagorska 2, OIB: 11476346058, MBS: 080303937, 17. rujna 2018.</w:t>
      </w:r>
    </w:p>
    <w:p w:rsidRDefault="00454E2C" w:rsidP="00454E2C" w:rsidR="00454E2C" w:rsidRPr="00454E2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54E2C" w:rsidP="00454E2C" w:rsidR="00454E2C" w:rsidRPr="00454E2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54E2C">
        <w:rPr>
          <w:rFonts w:cs="Times New Roman" w:eastAsia="Times New Roman"/>
          <w:szCs w:val="20"/>
          <w:lang w:eastAsia="hr-HR"/>
        </w:rPr>
        <w:t>r i j e š i o  j e</w:t>
      </w:r>
    </w:p>
    <w:p w:rsidRDefault="00454E2C" w:rsidP="00454E2C" w:rsidR="00454E2C" w:rsidRPr="00454E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54E2C" w:rsidP="00454E2C" w:rsidR="00454E2C" w:rsidRPr="00454E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54E2C">
        <w:rPr>
          <w:rFonts w:cs="Times New Roman" w:eastAsia="Times New Roman"/>
          <w:szCs w:val="20"/>
          <w:lang w:eastAsia="hr-HR"/>
        </w:rPr>
        <w:t xml:space="preserve">1. Pokreće se postupak radi utvrđivanja uvjeta za otvaranje stečajnog postupka nad dužnikom DAC-TRGOVINA društvo s ograničenom odgovornošću za trgovinu i proizvodnju, Sveti Križ </w:t>
      </w:r>
      <w:proofErr w:type="spellStart"/>
      <w:r w:rsidRPr="00454E2C">
        <w:rPr>
          <w:rFonts w:cs="Times New Roman" w:eastAsia="Times New Roman"/>
          <w:szCs w:val="20"/>
          <w:lang w:eastAsia="hr-HR"/>
        </w:rPr>
        <w:t>Začretje</w:t>
      </w:r>
      <w:proofErr w:type="spellEnd"/>
      <w:r w:rsidRPr="00454E2C">
        <w:rPr>
          <w:rFonts w:cs="Times New Roman" w:eastAsia="Times New Roman"/>
          <w:szCs w:val="20"/>
          <w:lang w:eastAsia="hr-HR"/>
        </w:rPr>
        <w:t>, Zagorska 2, OIB: 11476346058, MBS: 080303937.</w:t>
      </w:r>
    </w:p>
    <w:p w:rsidRDefault="00454E2C" w:rsidP="00454E2C" w:rsidR="00454E2C" w:rsidRPr="00454E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54E2C" w:rsidP="00454E2C" w:rsidR="00454E2C" w:rsidRPr="00454E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54E2C">
        <w:rPr>
          <w:rFonts w:cs="Times New Roman" w:eastAsia="Times New Roman"/>
          <w:szCs w:val="20"/>
          <w:lang w:eastAsia="hr-HR"/>
        </w:rPr>
        <w:t xml:space="preserve">2. Dužniku DAC-TRGOVINA d.o.o. Sveti Križ </w:t>
      </w:r>
      <w:proofErr w:type="spellStart"/>
      <w:r w:rsidRPr="00454E2C">
        <w:rPr>
          <w:rFonts w:cs="Times New Roman" w:eastAsia="Times New Roman"/>
          <w:szCs w:val="20"/>
          <w:lang w:eastAsia="hr-HR"/>
        </w:rPr>
        <w:t>Začretje</w:t>
      </w:r>
      <w:proofErr w:type="spellEnd"/>
      <w:r w:rsidRPr="00454E2C">
        <w:rPr>
          <w:rFonts w:cs="Times New Roman" w:eastAsia="Times New Roman"/>
          <w:szCs w:val="20"/>
          <w:lang w:eastAsia="hr-HR"/>
        </w:rPr>
        <w:t>, Zagorska 2, OIB: 11476346058, postavlja se privremeni stečajni upravitelj.</w:t>
      </w:r>
    </w:p>
    <w:p w:rsidRDefault="00454E2C" w:rsidP="00454E2C" w:rsidR="00454E2C" w:rsidRPr="00454E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54E2C" w:rsidP="00454E2C" w:rsidR="00454E2C" w:rsidRPr="00454E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54E2C">
        <w:rPr>
          <w:rFonts w:cs="Times New Roman" w:eastAsia="Times New Roman"/>
          <w:szCs w:val="20"/>
          <w:lang w:eastAsia="hr-HR"/>
        </w:rPr>
        <w:t xml:space="preserve">3. Za privremenog stečajnog upravitelja imenuje se </w:t>
      </w:r>
      <w:r w:rsidRPr="00454E2C">
        <w:rPr>
          <w:rFonts w:cs="Times New Roman" w:eastAsia="Times New Roman"/>
          <w:lang w:eastAsia="hr-HR"/>
        </w:rPr>
        <w:t xml:space="preserve">Predrag </w:t>
      </w:r>
      <w:proofErr w:type="spellStart"/>
      <w:r w:rsidRPr="00454E2C">
        <w:rPr>
          <w:rFonts w:cs="Times New Roman" w:eastAsia="Times New Roman"/>
          <w:lang w:eastAsia="hr-HR"/>
        </w:rPr>
        <w:t>Filajdić</w:t>
      </w:r>
      <w:proofErr w:type="spellEnd"/>
      <w:r w:rsidRPr="00454E2C">
        <w:rPr>
          <w:rFonts w:cs="Times New Roman" w:eastAsia="Times New Roman"/>
          <w:lang w:eastAsia="hr-HR"/>
        </w:rPr>
        <w:t>, dipl. ing. poljoprivrede iz Slavonskog Broda, L. Lukića 65, OIB: 32894922284.</w:t>
      </w:r>
    </w:p>
    <w:p w:rsidRDefault="00454E2C" w:rsidP="00454E2C" w:rsidR="00454E2C" w:rsidRPr="00454E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54E2C" w:rsidP="00454E2C" w:rsidR="00454E2C" w:rsidRPr="00454E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54E2C">
        <w:rPr>
          <w:rFonts w:cs="Times New Roman" w:eastAsia="Times New Roman"/>
          <w:szCs w:val="20"/>
          <w:lang w:eastAsia="hr-HR"/>
        </w:rPr>
        <w:t>4. Privremeni stečajni upravitelj ovlašten je stupiti u poslovne prostorije dužnika i ondje provesti potrebne radnje radi ispitivanja postoji li imovina dužnika i mogu li se tom imovinom namiriti troškovi stečajnog postupka.</w:t>
      </w:r>
    </w:p>
    <w:p w:rsidRDefault="00454E2C" w:rsidP="00454E2C" w:rsidR="00454E2C" w:rsidRPr="00454E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54E2C">
        <w:rPr>
          <w:rFonts w:cs="Times New Roman" w:eastAsia="Times New Roman"/>
          <w:szCs w:val="20"/>
          <w:lang w:eastAsia="hr-HR"/>
        </w:rPr>
        <w:t>Zakonski zastupnik dužnika je dužan privremenom stečajnom upravitelju dopustiti uvid u knjige i poslovnu dokumentaciju društva.</w:t>
      </w:r>
    </w:p>
    <w:p w:rsidRDefault="00454E2C" w:rsidP="00454E2C" w:rsidR="00454E2C" w:rsidRPr="00454E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54E2C">
        <w:rPr>
          <w:rFonts w:cs="Times New Roman" w:eastAsia="Times New Roman"/>
          <w:szCs w:val="20"/>
          <w:lang w:eastAsia="hr-HR"/>
        </w:rPr>
        <w:t xml:space="preserve">Privremeni stečajni upravitelj je dužan sastaviti pisano izvješće i dostaviti ga sudu u roku od 15 dana od objave ovog rješenja na e-oglasnoj ploči suda, u tri primjerka. </w:t>
      </w:r>
    </w:p>
    <w:p w:rsidRDefault="00454E2C" w:rsidP="00454E2C" w:rsidR="00454E2C" w:rsidRPr="00454E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54E2C" w:rsidP="00454E2C" w:rsidR="00454E2C" w:rsidRPr="00454E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54E2C">
        <w:rPr>
          <w:rFonts w:cs="Times New Roman" w:eastAsia="Times New Roman"/>
          <w:szCs w:val="20"/>
          <w:lang w:eastAsia="hr-HR"/>
        </w:rPr>
        <w:t xml:space="preserve">5. Saziva se ročište radi rasprave o uvjetima za otvaranje stečajnog postupka za dan 26. listopada 2018. u 11,00 sati u ovome sudu u Bjelovaru, Šetalište dr. </w:t>
      </w:r>
      <w:proofErr w:type="spellStart"/>
      <w:r w:rsidRPr="00454E2C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454E2C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454E2C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454E2C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454E2C" w:rsidP="00454E2C" w:rsidR="00454E2C" w:rsidRPr="00454E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54E2C" w:rsidP="00454E2C" w:rsidR="00454E2C" w:rsidRPr="00454E2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54E2C">
        <w:rPr>
          <w:rFonts w:cs="Times New Roman" w:eastAsia="Times New Roman"/>
          <w:szCs w:val="20"/>
          <w:lang w:eastAsia="hr-HR"/>
        </w:rPr>
        <w:t xml:space="preserve">-Financijska agencija </w:t>
      </w:r>
    </w:p>
    <w:p w:rsidRDefault="00454E2C" w:rsidP="00454E2C" w:rsidR="00454E2C" w:rsidRPr="00454E2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54E2C">
        <w:rPr>
          <w:rFonts w:cs="Times New Roman" w:eastAsia="Times New Roman"/>
          <w:szCs w:val="20"/>
          <w:lang w:eastAsia="hr-HR"/>
        </w:rPr>
        <w:t xml:space="preserve">-zakonski zastupnik dužnika Dubravka </w:t>
      </w:r>
      <w:proofErr w:type="spellStart"/>
      <w:r w:rsidRPr="00454E2C">
        <w:rPr>
          <w:rFonts w:cs="Times New Roman" w:eastAsia="Times New Roman"/>
          <w:szCs w:val="20"/>
          <w:lang w:eastAsia="hr-HR"/>
        </w:rPr>
        <w:t>Perhot</w:t>
      </w:r>
      <w:proofErr w:type="spellEnd"/>
    </w:p>
    <w:p w:rsidRDefault="00454E2C" w:rsidP="00454E2C" w:rsidR="00454E2C" w:rsidRPr="00454E2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54E2C">
        <w:rPr>
          <w:rFonts w:cs="Times New Roman" w:eastAsia="Times New Roman"/>
          <w:szCs w:val="20"/>
          <w:lang w:eastAsia="hr-HR"/>
        </w:rPr>
        <w:t>-privremeni stečajni upravitelj.</w:t>
      </w:r>
    </w:p>
    <w:p w:rsidRDefault="00454E2C" w:rsidP="00454E2C" w:rsidR="00454E2C" w:rsidRPr="00454E2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454E2C" w:rsidP="00454E2C" w:rsidR="00454E2C" w:rsidRPr="00454E2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54E2C">
        <w:rPr>
          <w:rFonts w:cs="Times New Roman" w:eastAsia="Times New Roman"/>
          <w:szCs w:val="20"/>
          <w:lang w:eastAsia="hr-HR"/>
        </w:rPr>
        <w:t>6. Rješenje se dostavlja sudskom registru Trgovačkog suda u Zagrebu.</w:t>
      </w:r>
    </w:p>
    <w:p w:rsidRDefault="00454E2C" w:rsidP="00454E2C" w:rsidR="00454E2C" w:rsidRPr="00454E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54E2C" w:rsidP="00454E2C" w:rsidR="00454E2C" w:rsidRPr="00454E2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54E2C">
        <w:rPr>
          <w:rFonts w:cs="Times New Roman" w:eastAsia="Times New Roman"/>
          <w:szCs w:val="20"/>
          <w:lang w:eastAsia="hr-HR"/>
        </w:rPr>
        <w:lastRenderedPageBreak/>
        <w:t>Obrazloženje</w:t>
      </w:r>
    </w:p>
    <w:p w:rsidRDefault="00454E2C" w:rsidP="00454E2C" w:rsidR="00454E2C" w:rsidRPr="00454E2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54E2C" w:rsidP="00454E2C" w:rsidR="00454E2C" w:rsidRPr="00454E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54E2C">
        <w:rPr>
          <w:rFonts w:cs="Times New Roman" w:eastAsia="Times New Roman"/>
          <w:color w:val="000000"/>
          <w:szCs w:val="20"/>
          <w:lang w:eastAsia="hr-HR"/>
        </w:rPr>
        <w:t>Financijska agencija je na temelju čl.110. st.1. Stečajnog zakona ("Narodne novine" broj 71/15, dalje: SZ) 13. studenog 2017. podnijela Trgovačkom sudu u Zagrebu prijedlog za otvaranje stečajnog postupka nad dužnikom</w:t>
      </w:r>
      <w:r w:rsidRPr="00454E2C">
        <w:rPr>
          <w:rFonts w:cs="Times New Roman" w:eastAsia="Times New Roman"/>
          <w:szCs w:val="20"/>
          <w:lang w:eastAsia="hr-HR"/>
        </w:rPr>
        <w:t xml:space="preserve"> DAC-TRGOVINA  d.o.o. Sveti Križ </w:t>
      </w:r>
      <w:proofErr w:type="spellStart"/>
      <w:r w:rsidRPr="00454E2C">
        <w:rPr>
          <w:rFonts w:cs="Times New Roman" w:eastAsia="Times New Roman"/>
          <w:szCs w:val="20"/>
          <w:lang w:eastAsia="hr-HR"/>
        </w:rPr>
        <w:t>Začretje</w:t>
      </w:r>
      <w:proofErr w:type="spellEnd"/>
      <w:r w:rsidRPr="00454E2C">
        <w:rPr>
          <w:rFonts w:cs="Times New Roman" w:eastAsia="Times New Roman"/>
          <w:szCs w:val="20"/>
          <w:lang w:eastAsia="hr-HR"/>
        </w:rPr>
        <w:t xml:space="preserve">, Zagorska 2, koji je zaprimljen pod brojem St-2931/2017. </w:t>
      </w:r>
    </w:p>
    <w:p w:rsidRDefault="00454E2C" w:rsidP="00454E2C" w:rsidR="00454E2C" w:rsidRPr="00454E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54E2C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Su-236/18-2 od 9. ožujka 2018. spis Trgovačkog suda u Zagrebu poslovni broj St-2931/2017 ustupljen je Trgovačkom sudu u Bjelovaru  na daljnji postupak. </w:t>
      </w:r>
    </w:p>
    <w:p w:rsidRDefault="00454E2C" w:rsidP="00454E2C" w:rsidR="00454E2C" w:rsidRPr="00454E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54E2C">
        <w:rPr>
          <w:rFonts w:cs="Times New Roman" w:eastAsia="Times New Roman"/>
          <w:szCs w:val="20"/>
          <w:lang w:eastAsia="hr-HR"/>
        </w:rPr>
        <w:t xml:space="preserve"> </w:t>
      </w:r>
    </w:p>
    <w:p w:rsidRDefault="00454E2C" w:rsidP="00454E2C" w:rsidR="00454E2C" w:rsidRPr="00454E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54E2C">
        <w:rPr>
          <w:rFonts w:cs="Times New Roman" w:eastAsia="Times New Roman"/>
          <w:color w:val="000000"/>
          <w:szCs w:val="20"/>
          <w:lang w:eastAsia="hr-HR"/>
        </w:rPr>
        <w:t xml:space="preserve">Iz prijedloga proizlazi da je na dan 9. studenog 2017. dužnik u Očevidniku redoslijeda osnova za plaćanje imao evidentirane neizvršene osnove za plaćanje u neprekinutom razdoblju od 120 dana, u ukupnom iznosu od 34.673,14 kn. Iz prijedloga proizlazi da je Fina na temelju čl.112. st.5. SZ-a, 9. studenog 2017., dužniku na ime predujma za namirenje troškova stečajnog postupka, zaplijenila novčana sredstva u iznosu od 5.000,00 kn. </w:t>
      </w:r>
    </w:p>
    <w:p w:rsidRDefault="00454E2C" w:rsidP="00454E2C" w:rsidR="00454E2C" w:rsidRPr="00454E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454E2C" w:rsidP="00454E2C" w:rsidR="00454E2C" w:rsidRPr="00454E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54E2C">
        <w:rPr>
          <w:rFonts w:cs="Times New Roman" w:eastAsia="Times New Roman"/>
          <w:color w:val="000000"/>
          <w:szCs w:val="20"/>
          <w:lang w:eastAsia="hr-HR"/>
        </w:rPr>
        <w:t>Na temelju navoda prijedloga sud utvrđuje vjerojatnost postojanja stečajnog razloga nesposobnosti za plaćanje</w:t>
      </w:r>
      <w:r w:rsidRPr="00454E2C">
        <w:rPr>
          <w:rFonts w:cs="Times New Roman" w:eastAsia="Times New Roman"/>
          <w:szCs w:val="20"/>
          <w:lang w:eastAsia="hr-HR"/>
        </w:rPr>
        <w:t xml:space="preserve"> te je temeljem čl.115. st.1. SZ-a pokrenut postupak radi utvrđivanja uvjeta za otvaranje stečajnog postupka nad dužnikom.</w:t>
      </w:r>
    </w:p>
    <w:p w:rsidRDefault="00454E2C" w:rsidP="00454E2C" w:rsidR="00454E2C" w:rsidRPr="00454E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54E2C">
        <w:rPr>
          <w:rFonts w:cs="Times New Roman" w:eastAsia="Times New Roman"/>
          <w:szCs w:val="20"/>
          <w:lang w:eastAsia="hr-HR"/>
        </w:rPr>
        <w:t xml:space="preserve">               </w:t>
      </w:r>
    </w:p>
    <w:p w:rsidRDefault="00454E2C" w:rsidP="00454E2C" w:rsidR="00454E2C" w:rsidRPr="00454E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54E2C">
        <w:rPr>
          <w:rFonts w:cs="Times New Roman" w:eastAsia="Times New Roman"/>
          <w:szCs w:val="20"/>
          <w:lang w:eastAsia="hr-HR"/>
        </w:rPr>
        <w:t>Tijekom prethodnog postupka potrebno je utvrditi ima li dužnik imovinu kojom bi se mogli pokriti troškovi vođenja stečajnog postupka te je sud temeljem odredbe čl.115. st.2. i čl.118. st.1. SZ-a imenovao privremenog stečajnog upravitelja.</w:t>
      </w:r>
    </w:p>
    <w:p w:rsidRDefault="00454E2C" w:rsidP="00454E2C" w:rsidR="00454E2C" w:rsidRPr="00454E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54E2C">
        <w:rPr>
          <w:rFonts w:cs="Times New Roman" w:eastAsia="Times New Roman"/>
          <w:szCs w:val="20"/>
          <w:lang w:eastAsia="hr-HR"/>
        </w:rPr>
        <w:t>Privremeni stečajni upravitelj je ovlašten stupiti u poslovne prostorije dužnika i ondje provesti potrebne radnje radi ispitivanja postoji li imovina dužnika i mogu li se tom imovinom namiriti troškovi stečajnog postupka (čl.119. st.2. i 5. SZ-a).</w:t>
      </w:r>
    </w:p>
    <w:p w:rsidRDefault="00454E2C" w:rsidP="00454E2C" w:rsidR="00454E2C" w:rsidRPr="00454E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54E2C">
        <w:rPr>
          <w:rFonts w:cs="Times New Roman" w:eastAsia="Times New Roman"/>
          <w:szCs w:val="20"/>
          <w:lang w:eastAsia="hr-HR"/>
        </w:rPr>
        <w:t>Obveza zakonskog zastupnika dužnika na obavješćivanje i suradnju s privremenim stečajnom upraviteljem propisana je čl.117. u vezi sa čl.180. SZ-a.</w:t>
      </w:r>
    </w:p>
    <w:p w:rsidRDefault="00454E2C" w:rsidP="00454E2C" w:rsidR="00454E2C" w:rsidRPr="00454E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54E2C" w:rsidP="00454E2C" w:rsidR="00454E2C" w:rsidRPr="00454E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54E2C">
        <w:rPr>
          <w:rFonts w:cs="Times New Roman" w:eastAsia="Times New Roman"/>
          <w:szCs w:val="20"/>
          <w:lang w:eastAsia="hr-HR"/>
        </w:rPr>
        <w:t xml:space="preserve">Ročište radi rasprave o uvjetima za otvaranje stečajnog postupka određeno je sukladno odredbi čl.128. st.1. SZ-a. </w:t>
      </w:r>
    </w:p>
    <w:p w:rsidRDefault="00454E2C" w:rsidP="00454E2C" w:rsidR="00454E2C" w:rsidRPr="00454E2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54E2C" w:rsidP="00454E2C" w:rsidR="00454E2C" w:rsidRPr="00454E2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54E2C">
        <w:rPr>
          <w:rFonts w:cs="Times New Roman" w:eastAsia="Times New Roman"/>
          <w:szCs w:val="20"/>
          <w:lang w:eastAsia="hr-HR"/>
        </w:rPr>
        <w:t>U Bjelovaru 17. rujna 2018.</w:t>
      </w:r>
    </w:p>
    <w:p w:rsidRDefault="00454E2C" w:rsidP="00454E2C" w:rsidR="00454E2C" w:rsidRPr="00454E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54E2C" w:rsidP="00454E2C" w:rsidR="00454E2C" w:rsidRPr="00454E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54E2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Sutkinja    </w:t>
      </w:r>
    </w:p>
    <w:p w:rsidRDefault="00454E2C" w:rsidP="00454E2C" w:rsidR="00454E2C" w:rsidRPr="00454E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54E2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Marija Petrina Kubica v.r.</w:t>
      </w:r>
    </w:p>
    <w:p w:rsidRDefault="00454E2C" w:rsidP="00454E2C" w:rsidR="00454E2C" w:rsidRPr="00454E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54E2C" w:rsidP="00454E2C" w:rsidR="00454E2C" w:rsidRPr="00454E2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454E2C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454E2C" w:rsidP="00454E2C" w:rsidR="00454E2C" w:rsidRPr="00454E2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454E2C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454E2C" w:rsidP="00454E2C" w:rsidR="00454E2C" w:rsidRPr="00454E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54E2C" w:rsidP="00454E2C" w:rsidR="00454E2C" w:rsidRPr="00454E2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54E2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</w:t>
      </w:r>
    </w:p>
    <w:p w:rsidRDefault="00454E2C" w:rsidP="00454E2C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454E2C">
        <w:rPr>
          <w:rFonts w:cs="Times New Roman" w:eastAsia="Times New Roman"/>
          <w:szCs w:val="20"/>
          <w:lang w:eastAsia="hr-HR"/>
        </w:rPr>
        <w:t>Uputa o pravnom lijeku: Protiv toč.1. ovog rješenja nije dopuštena posebna žalba (čl.115. st.1. SZ-a), dok se protiv toč.2., 3. i 4. može izjaviti žalba u roku od 8 dana od dostave rješenja, Visokom trgovačkom sudu RH u Zagrebu, putem ovoga suda (čl.19. st.1. i 2. SZ-a). Dostava se smatra obavljenom istekom osmog dana od dana objave ovog rješenja na e-oglasnoj ploči suda (čl.12. st.1. SZ-a). Žalba se podnosi u tri primjerka i ne odgađa provedbu rješenja (čl.19. st.3. SZ-a).</w:t>
      </w:r>
      <w:bookmarkStart w:name="_GoBack" w:id="0"/>
      <w:bookmarkEnd w:id="0"/>
    </w:p>
    <w:sectPr w:rsidSect="00454E2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9205105"/>
      <w:docPartObj>
        <w:docPartGallery w:val="Page Numbers (Top of Page)"/>
        <w:docPartUnique/>
      </w:docPartObj>
    </w:sdtPr>
    <w:sdtContent>
      <w:p w:rsidRDefault="00454E2C" w:rsidP="00454E2C" w:rsidR="00454E2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454E2C" w:rsidP="00454E2C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  <w:r w:rsidRPr="00454E2C">
      <w:rPr>
        <w:rFonts w:cs="Times New Roman" w:eastAsia="Times New Roman"/>
        <w:szCs w:val="20"/>
        <w:lang w:eastAsia="hr-HR"/>
      </w:rPr>
      <w:t>Poslovni broj: 5 St-273/2018-2</w:t>
    </w:r>
  </w:p>
  <w:p w:rsidRDefault="00454E2C" w:rsidP="00454E2C" w:rsidR="00454E2C" w:rsidRPr="00454E2C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4E2C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852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793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St-273/2018-2</izvorni_sadrzaj>
    <derivirana_varijabla naziv="DomainObject.Oznaka_1">St-273/2018-2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St-273/2018</izvorni_sadrzaj>
    <derivirana_varijabla naziv="DomainObject.Predmet.OznakaBroj_1">St-273/2018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DAC-TRGOVINA d.o.o.</izvorni_sadrzaj>
    <derivirana_varijabla naziv="DomainObject.Predmet.ProtustrankaFormated_1">  DAC-TRGOVINA d.o.o.</derivirana_varijabla>
  </DomainObject.Predmet.ProtustrankaFormated>
  <DomainObject.Predmet.ProtustrankaFormatedOIB>
    <izvorni_sadrzaj>  DAC-TRGOVINA d.o.o., OIB 11476346058</izvorni_sadrzaj>
    <derivirana_varijabla naziv="DomainObject.Predmet.ProtustrankaFormatedOIB_1">  DAC-TRGOVINA d.o.o., OIB 11476346058</derivirana_varijabla>
  </DomainObject.Predmet.ProtustrankaFormatedOIB>
  <DomainObject.Predmet.ProtustrankaFormatedWithAdress>
    <izvorni_sadrzaj> DAC-TRGOVINA d.o.o., Zagorska 2, 49223 Sveti Križ Začretje</izvorni_sadrzaj>
    <derivirana_varijabla naziv="DomainObject.Predmet.ProtustrankaFormatedWithAdress_1"> DAC-TRGOVINA d.o.o., Zagorska 2, 49223 Sveti Križ Začretje</derivirana_varijabla>
  </DomainObject.Predmet.ProtustrankaFormatedWithAdress>
  <DomainObject.Predmet.ProtustrankaFormatedWithAdressOIB>
    <izvorni_sadrzaj> DAC-TRGOVINA d.o.o., OIB 11476346058, Zagorska 2, 49223 Sveti Križ Začretje</izvorni_sadrzaj>
    <derivirana_varijabla naziv="DomainObject.Predmet.ProtustrankaFormatedWithAdressOIB_1"> DAC-TRGOVINA d.o.o., OIB 11476346058, Zagorska 2, 49223 Sveti Križ Začretje</derivirana_varijabla>
  </DomainObject.Predmet.ProtustrankaFormatedWithAdressOIB>
  <DomainObject.Predmet.ProtustrankaWithAdress>
    <izvorni_sadrzaj>DAC-TRGOVINA d.o.o. Zagorska 2, 49223 Sveti Križ Začretje</izvorni_sadrzaj>
    <derivirana_varijabla naziv="DomainObject.Predmet.ProtustrankaWithAdress_1">DAC-TRGOVINA d.o.o. Zagorska 2, 49223 Sveti Križ Začretje</derivirana_varijabla>
  </DomainObject.Predmet.ProtustrankaWithAdress>
  <DomainObject.Predmet.ProtustrankaWithAdressOIB>
    <izvorni_sadrzaj>DAC-TRGOVINA d.o.o., OIB 11476346058, Zagorska 2, 49223 Sveti Križ Začretje</izvorni_sadrzaj>
    <derivirana_varijabla naziv="DomainObject.Predmet.ProtustrankaWithAdressOIB_1">DAC-TRGOVINA d.o.o., OIB 11476346058, Zagorska 2, 49223 Sveti Križ Začretje</derivirana_varijabla>
  </DomainObject.Predmet.ProtustrankaWithAdressOIB>
  <DomainObject.Predmet.ProtustrankaNazivFormated>
    <izvorni_sadrzaj>DAC-TRGOVINA d.o.o.</izvorni_sadrzaj>
    <derivirana_varijabla naziv="DomainObject.Predmet.ProtustrankaNazivFormated_1">DAC-TRGOVINA d.o.o.</derivirana_varijabla>
  </DomainObject.Predmet.ProtustrankaNazivFormated>
  <DomainObject.Predmet.ProtustrankaNazivFormatedOIB>
    <izvorni_sadrzaj>DAC-TRGOVINA d.o.o., OIB 11476346058</izvorni_sadrzaj>
    <derivirana_varijabla naziv="DomainObject.Predmet.ProtustrankaNazivFormatedOIB_1">DAC-TRGOVINA d.o.o., OIB 11476346058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DAC-TRGOVINA d.o.o.</item>
    </izvorni_sadrzaj>
    <derivirana_varijabla naziv="DomainObject.Predmet.ProtuStrankaListFormated_1">
      <item>DAC-TRGOVINA d.o.o.</item>
    </derivirana_varijabla>
  </DomainObject.Predmet.ProtuStrankaListFormated>
  <DomainObject.Predmet.ProtuStrankaListFormatedOIB>
    <izvorni_sadrzaj>
      <item>DAC-TRGOVINA d.o.o., OIB 11476346058</item>
    </izvorni_sadrzaj>
    <derivirana_varijabla naziv="DomainObject.Predmet.ProtuStrankaListFormatedOIB_1">
      <item>DAC-TRGOVINA d.o.o., OIB 11476346058</item>
    </derivirana_varijabla>
  </DomainObject.Predmet.ProtuStrankaListFormatedOIB>
  <DomainObject.Predmet.ProtuStrankaListFormatedWithAdress>
    <izvorni_sadrzaj>
      <item>DAC-TRGOVINA d.o.o., Zagorska 2, 49223 Sveti Križ Začretje</item>
    </izvorni_sadrzaj>
    <derivirana_varijabla naziv="DomainObject.Predmet.ProtuStrankaListFormatedWithAdress_1">
      <item>DAC-TRGOVINA d.o.o., Zagorska 2, 49223 Sveti Križ Začretje</item>
    </derivirana_varijabla>
  </DomainObject.Predmet.ProtuStrankaListFormatedWithAdress>
  <DomainObject.Predmet.ProtuStrankaListFormatedWithAdressOIB>
    <izvorni_sadrzaj>
      <item>DAC-TRGOVINA d.o.o., OIB 11476346058, Zagorska 2, 49223 Sveti Križ Začretje</item>
    </izvorni_sadrzaj>
    <derivirana_varijabla naziv="DomainObject.Predmet.ProtuStrankaListFormatedWithAdressOIB_1">
      <item>DAC-TRGOVINA d.o.o., OIB 11476346058, Zagorska 2, 49223 Sveti Križ Začretje</item>
    </derivirana_varijabla>
  </DomainObject.Predmet.ProtuStrankaListFormatedWithAdressOIB>
  <DomainObject.Predmet.ProtuStrankaListNazivFormated>
    <izvorni_sadrzaj>
      <item>DAC-TRGOVINA d.o.o.</item>
    </izvorni_sadrzaj>
    <derivirana_varijabla naziv="DomainObject.Predmet.ProtuStrankaListNazivFormated_1">
      <item>DAC-TRGOVINA d.o.o.</item>
    </derivirana_varijabla>
  </DomainObject.Predmet.ProtuStrankaListNazivFormated>
  <DomainObject.Predmet.ProtuStrankaListNazivFormatedOIB>
    <izvorni_sadrzaj>
      <item>DAC-TRGOVINA d.o.o., OIB 11476346058</item>
    </izvorni_sadrzaj>
    <derivirana_varijabla naziv="DomainObject.Predmet.ProtuStrankaListNazivFormatedOIB_1">
      <item>DAC-TRGOVINA d.o.o., OIB 11476346058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>St-273/2018-2</izvorni_sadrzaj>
    <derivirana_varijabla naziv="DomainObject.PoslovniBrojDokumenta_1">St-273/2018-2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DAC-TRGOVINA d.o.o.</izvorni_sadrzaj>
    <derivirana_varijabla naziv="DomainObject.Predmet.ProtustrankaIDrugi_1">DAC-TRGOVINA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DAC-TRGOVINA d.o.o., OIB 11476346058, Zagorska 2, 49223 Sveti Križ Začretje</izvorni_sadrzaj>
    <derivirana_varijabla naziv="DomainObject.Predmet.ProtustrankaIDrugiAdressOIB_1">DAC-TRGOVINA d.o.o., OIB 11476346058, Zagorska 2, 49223 Sveti Križ Začretje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DAC-TRGOVINA d.o.o.</item>
      <item>FINA Regionalni centar Zagreb</item>
    </izvorni_sadrzaj>
    <derivirana_varijabla naziv="DomainObject.Predmet.SudioniciListNaziv_1">
      <item>DAC-TRGOVINA d.o.o.</item>
      <item>FINA Regionalni centar Zagreb</item>
    </derivirana_varijabla>
  </DomainObject.Predmet.SudioniciListNaziv>
  <DomainObject.Predmet.SudioniciListAdressOIB>
    <izvorni_sadrzaj>
      <item>DAC-TRGOVINA d.o.o., OIB 11476346058, Zagorska 2,49223 Sveti Križ Začretje</item>
      <item>FINA Regionalni centar Zagreb, OIB 85821130368, Trg svibanjskih žrtava 1995. br. 1,10000 Zagreb</item>
    </izvorni_sadrzaj>
    <derivirana_varijabla naziv="DomainObject.Predmet.SudioniciListAdressOIB_1">
      <item>DAC-TRGOVINA d.o.o., OIB 11476346058, Zagorska 2,49223 Sveti Križ Začretje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1448B9-954B-45DF-9CEC-61F299BEF6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679</properties:Words>
  <properties:Characters>3890</properties:Characters>
  <properties:Lines>97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2018-09-18T12:27:00Z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St-273/2018-2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