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b35" w14:paraId="2c58b35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53835">
        <w:rPr>
          <w:rFonts w:hAnsi="Times New Roman" w:ascii="Times New Roman"/>
        </w:rPr>
        <w:t>979/15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D53835" w:rsidP="00D53835" w:rsidR="00D5383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Zdrava kuća d.o.o.</w:t>
      </w:r>
    </w:p>
    <w:p w:rsidRDefault="00D53835" w:rsidP="00D53835" w:rsidR="00D53835">
      <w:pPr>
        <w:jc w:val="right"/>
        <w:rPr>
          <w:rFonts w:hAnsi="Times New Roman" w:ascii="Times New Roman"/>
        </w:rPr>
      </w:pPr>
      <w:r w:rsidRPr="00342D70">
        <w:rPr>
          <w:rFonts w:hAnsi="Times New Roman" w:ascii="Times New Roman"/>
        </w:rPr>
        <w:t xml:space="preserve"> Zagreb, Velimira </w:t>
      </w:r>
      <w:proofErr w:type="spellStart"/>
      <w:r w:rsidRPr="00342D70">
        <w:rPr>
          <w:rFonts w:hAnsi="Times New Roman" w:ascii="Times New Roman"/>
        </w:rPr>
        <w:t>Škorpika</w:t>
      </w:r>
      <w:proofErr w:type="spellEnd"/>
      <w:r w:rsidRPr="00342D70">
        <w:rPr>
          <w:rFonts w:hAnsi="Times New Roman" w:ascii="Times New Roman"/>
        </w:rPr>
        <w:t xml:space="preserve"> 34</w:t>
      </w:r>
    </w:p>
    <w:p w:rsidRDefault="00D53835" w:rsidP="00D53835" w:rsidR="00B854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D53835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DRAGAN BABIĆ</w:t>
      </w:r>
    </w:p>
    <w:p w:rsidRDefault="00D53835" w:rsidP="001E1767" w:rsidR="00B26DB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Prijedor, </w:t>
      </w:r>
      <w:proofErr w:type="spellStart"/>
      <w:r>
        <w:rPr>
          <w:rFonts w:hAnsi="Times New Roman" w:ascii="Times New Roman"/>
        </w:rPr>
        <w:t>Miše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Jazbeca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bb</w:t>
      </w:r>
      <w:proofErr w:type="spellEnd"/>
    </w:p>
    <w:p w:rsidRDefault="00D53835" w:rsidP="001E1767" w:rsidR="00D5383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Bosna i Hercegovina</w:t>
      </w:r>
    </w:p>
    <w:p w:rsidRDefault="001E1767" w:rsidP="001E1767" w:rsidR="001E1767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53835" w:rsidR="00D4727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53835" w:rsidRPr="00342D70">
        <w:rPr>
          <w:rFonts w:hAnsi="Times New Roman" w:ascii="Times New Roman"/>
        </w:rPr>
        <w:t xml:space="preserve">Zdrava kuća d.o.o., Zagreb, Velimira </w:t>
      </w:r>
      <w:proofErr w:type="spellStart"/>
      <w:r w:rsidR="00D53835" w:rsidRPr="00342D70">
        <w:rPr>
          <w:rFonts w:hAnsi="Times New Roman" w:ascii="Times New Roman"/>
        </w:rPr>
        <w:t>Škorpika</w:t>
      </w:r>
      <w:proofErr w:type="spellEnd"/>
      <w:r w:rsidR="00D53835" w:rsidRPr="00342D70">
        <w:rPr>
          <w:rFonts w:hAnsi="Times New Roman" w:ascii="Times New Roman"/>
        </w:rPr>
        <w:t xml:space="preserve"> 34, OIB 98591642332</w:t>
      </w:r>
    </w:p>
    <w:p w:rsidRDefault="00B8540C" w:rsidP="00B46B2C" w:rsidR="00B8540C">
      <w:pPr>
        <w:ind w:firstLine="708"/>
        <w:jc w:val="both"/>
        <w:rPr>
          <w:rFonts w:hAnsi="Times New Roman" w:ascii="Times New Roman"/>
        </w:rPr>
      </w:pPr>
    </w:p>
    <w:p w:rsidRDefault="00B8540C" w:rsidP="00B46B2C" w:rsidR="00B8540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  <w:b/>
        </w:rPr>
        <w:t>11. srpnja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8540C">
        <w:rPr>
          <w:rFonts w:hAnsi="Times New Roman" w:ascii="Times New Roman"/>
          <w:b/>
        </w:rPr>
        <w:t>9,</w:t>
      </w:r>
      <w:r w:rsidR="00D53835">
        <w:rPr>
          <w:rFonts w:hAnsi="Times New Roman" w:ascii="Times New Roman"/>
          <w:b/>
        </w:rPr>
        <w:t>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</w:rPr>
        <w:t>21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53835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D4A84"/>
    <w:rsid w:val="00C179AA"/>
    <w:rsid w:val="00CA66F9"/>
    <w:rsid w:val="00CB7DBB"/>
    <w:rsid w:val="00CD7DA1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02D3F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02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D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02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D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kuća d.o.o. za usluge zastupanog po punomoćniku Dragan Babić</izvorni_sadrzaj>
    <derivirana_varijabla naziv="DomainObject.Predmet.ProtustrankaFormated_1">  Zdrava kuća d.o.o. za usluge zastupanog po punomoćniku Dragan Babić</derivirana_varijabla>
  </DomainObject.Predmet.ProtustrankaFormated>
  <DomainObject.Predmet.ProtustrankaFormatedOIB>
    <izvorni_sadrzaj>  Zdrava kuća d.o.o. za usluge, OIB 98591642332 zastupanog po punomoćniku Dragan Babić</izvorni_sadrzaj>
    <derivirana_varijabla naziv="DomainObject.Predmet.ProtustrankaFormatedOIB_1">  Zdrava kuća d.o.o. za usluge, OIB 98591642332 zastupanog po punomoćniku Dragan Babić</derivirana_varijabla>
  </DomainObject.Predmet.ProtustrankaFormatedOIB>
  <DomainObject.Predmet.ProtustrankaFormatedWithAdress>
    <izvorni_sadrzaj> Zdrava kuća d.o.o. za usluge, Velimira Škorpika 34, 10000 Zagreb zastupanog po punomoćniku Dragan Babić</izvorni_sadrzaj>
    <derivirana_varijabla naziv="DomainObject.Predmet.ProtustrankaFormatedWithAdress_1"> Zdrava kuća d.o.o. za usluge, Velimira Škorpika 34, 10000 Zagreb zastupanog po punomoćniku Dragan Babić</derivirana_varijabla>
  </DomainObject.Predmet.ProtustrankaFormatedWithAdress>
  <DomainObject.Predmet.ProtustrankaFormatedWithAdressOIB>
    <izvorni_sadrzaj> Zdrava kuća d.o.o. za usluge, OIB 98591642332, Velimira Škorpika 34, 10000 Zagreb zastupanog po punomoćniku Dragan Babić</izvorni_sadrzaj>
    <derivirana_varijabla naziv="DomainObject.Predmet.ProtustrankaFormatedWithAdressOIB_1"> Zdrava kuća d.o.o. za usluge, OIB 98591642332, Velimira Škorpika 34, 10000 Zagreb zastupanog po punomoćniku Dragan Babić</derivirana_varijabla>
  </DomainObject.Predmet.ProtustrankaFormatedWithAdressOIB>
  <DomainObject.Predmet.ProtustrankaWithAdress>
    <izvorni_sadrzaj>Zdrava kuća d.o.o. za usluge Velimira Škorpika 34, 10000 Zagreb</izvorni_sadrzaj>
    <derivirana_varijabla naziv="DomainObject.Predmet.ProtustrankaWithAdress_1">Zdrava kuća d.o.o. za usluge Velimira Škorpika 34, 10000 Zagreb</derivirana_varijabla>
  </DomainObject.Predmet.ProtustrankaWithAdress>
  <DomainObject.Predmet.ProtustrankaWithAdressOIB>
    <izvorni_sadrzaj>Zdrava kuća d.o.o. za usluge, OIB 98591642332, Velimira Škorpika 34, 10000 Zagreb</izvorni_sadrzaj>
    <derivirana_varijabla naziv="DomainObject.Predmet.ProtustrankaWithAdressOIB_1">Zdrava kuća d.o.o. za usluge, OIB 98591642332, Velimira Škorpika 34, 10000 Zagreb</derivirana_varijabla>
  </DomainObject.Predmet.ProtustrankaWithAdressOIB>
  <DomainObject.Predmet.ProtustrankaNazivFormated>
    <izvorni_sadrzaj>Zdrava kuća d.o.o. za usluge</izvorni_sadrzaj>
    <derivirana_varijabla naziv="DomainObject.Predmet.ProtustrankaNazivFormated_1">Zdrava kuća d.o.o. za usluge</derivirana_varijabla>
  </DomainObject.Predmet.ProtustrankaNazivFormated>
  <DomainObject.Predmet.ProtustrankaNazivFormatedOIB>
    <izvorni_sadrzaj>Zdrava kuća d.o.o. za usluge, OIB 98591642332</izvorni_sadrzaj>
    <derivirana_varijabla naziv="DomainObject.Predmet.ProtustrankaNazivFormatedOIB_1">Zdrava kuća d.o.o. za usluge, OIB 98591642332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kuća d.o.o. za usluge zastupanog po punomoćniku Dragan Babić</item>
    </izvorni_sadrzaj>
    <derivirana_varijabla naziv="DomainObject.Predmet.ProtuStrankaListFormated_1">
      <item>Zdrava kuća d.o.o. za usluge zastupanog po punomoćniku Dragan Babić</item>
    </derivirana_varijabla>
  </DomainObject.Predmet.ProtuStrankaListFormated>
  <DomainObject.Predmet.ProtuStrankaListFormatedOIB>
    <izvorni_sadrzaj>
      <item>Zdrava kuća d.o.o. za usluge, OIB 98591642332 zastupanog po punomoćniku Dragan Babić</item>
    </izvorni_sadrzaj>
    <derivirana_varijabla naziv="DomainObject.Predmet.ProtuStrankaListFormatedOIB_1">
      <item>Zdrava kuća d.o.o. za usluge, OIB 98591642332 zastupanog po punomoćniku Dragan Babić</item>
    </derivirana_varijabla>
  </DomainObject.Predmet.ProtuStrankaListFormatedOIB>
  <DomainObject.Predmet.ProtuStrankaListFormatedWithAdress>
    <izvorni_sadrzaj>
      <item>Zdrava kuća d.o.o. za usluge, Velimira Škorpika 34, 10000 Zagreb zastupanog po punomoćniku Dragan Babić</item>
    </izvorni_sadrzaj>
    <derivirana_varijabla naziv="DomainObject.Predmet.ProtuStrankaListFormatedWithAdress_1">
      <item>Zdrava kuća d.o.o. za usluge, Velimira Škorpika 34, 10000 Zagreb zastupanog po punomoćniku Dragan Babić</item>
    </derivirana_varijabla>
  </DomainObject.Predmet.ProtuStrankaListFormatedWithAdress>
  <DomainObject.Predmet.ProtuStrankaListFormatedWithAdressOIB>
    <izvorni_sadrzaj>
      <item>Zdrava kuća d.o.o. za usluge, OIB 98591642332, Velimira Škorpika 34, 10000 Zagreb zastupanog po punomoćniku Dragan Babić</item>
    </izvorni_sadrzaj>
    <derivirana_varijabla naziv="DomainObject.Predmet.ProtuStrankaListFormatedWithAdressOIB_1">
      <item>Zdrava kuća d.o.o. za usluge, OIB 98591642332, Velimira Škorpika 34, 10000 Zagreb zastupanog po punomoćniku Dragan Babić</item>
    </derivirana_varijabla>
  </DomainObject.Predmet.ProtuStrankaListFormatedWithAdressOIB>
  <DomainObject.Predmet.ProtuStrankaListNazivFormated>
    <izvorni_sadrzaj>
      <item>Zdrava kuća d.o.o. za usluge</item>
    </izvorni_sadrzaj>
    <derivirana_varijabla naziv="DomainObject.Predmet.ProtuStrankaListNazivFormated_1">
      <item>Zdrava kuća d.o.o. za usluge</item>
    </derivirana_varijabla>
  </DomainObject.Predmet.ProtuStrankaListNazivFormated>
  <DomainObject.Predmet.ProtuStrankaListNazivFormatedOIB>
    <izvorni_sadrzaj>
      <item>Zdrava kuća d.o.o. za usluge, OIB 98591642332</item>
    </izvorni_sadrzaj>
    <derivirana_varijabla naziv="DomainObject.Predmet.ProtuStrankaListNazivFormatedOIB_1">
      <item>Zdrava kuća d.o.o. za usluge, OIB 98591642332</item>
    </derivirana_varijabla>
  </DomainObject.Predmet.ProtuStrankaListNazivFormatedOIB>
  <DomainObject.Predmet.OstaliListFormated>
    <izvorni_sadrzaj>
      <item>Dragan Babić punomoćnik sudionika u postupku Zdrava kuća d.o.o. za usluge</item>
    </izvorni_sadrzaj>
    <derivirana_varijabla naziv="DomainObject.Predmet.OstaliListFormated_1">
      <item>Dragan Babić punomoćnik sudionika u postupku Zdrava kuća d.o.o. za usluge</item>
    </derivirana_varijabla>
  </DomainObject.Predmet.OstaliListFormated>
  <DomainObject.Predmet.OstaliListFormatedOIB>
    <izvorni_sadrzaj>
      <item>Dragan Babić, OIB 92694411206 punomoćnik sudionika u postupku Zdrava kuća d.o.o. za usluge</item>
    </izvorni_sadrzaj>
    <derivirana_varijabla naziv="DomainObject.Predmet.OstaliListFormatedOIB_1">
      <item>Dragan Babić, OIB 92694411206 punomoćnik sudionika u postupku Zdrava kuća d.o.o. za usluge</item>
    </derivirana_varijabla>
  </DomainObject.Predmet.OstaliListFormatedOIB>
  <DomainObject.Predmet.OstaliListFormatedWithAdress>
    <izvorni_sadrzaj>
      <item>Dragan Babić, Miše Jazbeca Bb, Prijedor punomoćnik sudionika u postupku Zdrava kuća d.o.o. za usluge</item>
    </izvorni_sadrzaj>
    <derivirana_varijabla naziv="DomainObject.Predmet.OstaliListFormatedWithAdress_1">
      <item>Dragan Babić, Miše Jazbeca Bb, Prijedor punomoćnik sudionika u postupku Zdrava kuća d.o.o. za usluge</item>
    </derivirana_varijabla>
  </DomainObject.Predmet.OstaliListFormatedWithAdress>
  <DomainObject.Predmet.OstaliListFormatedWithAdressOIB>
    <izvorni_sadrzaj>
      <item>Dragan Babić, OIB 92694411206, Miše Jazbeca Bb, Prijedor punomoćnik sudionika u postupku Zdrava kuća d.o.o. za usluge</item>
    </izvorni_sadrzaj>
    <derivirana_varijabla naziv="DomainObject.Predmet.OstaliListFormatedWithAdressOIB_1">
      <item>Dragan Babić, OIB 92694411206, Miše Jazbeca Bb, Prijedor punomoćnik sudionika u postupku Zdrava kuća d.o.o. za usluge</item>
    </derivirana_varijabla>
  </DomainObject.Predmet.OstaliListFormatedWithAdressOIB>
  <DomainObject.Predmet.OstaliListNazivFormated>
    <izvorni_sadrzaj>
      <item>Dragan Babić</item>
    </izvorni_sadrzaj>
    <derivirana_varijabla naziv="DomainObject.Predmet.OstaliListNazivFormated_1">
      <item>Dragan Babić</item>
    </derivirana_varijabla>
  </DomainObject.Predmet.OstaliListNazivFormated>
  <DomainObject.Predmet.OstaliListNazivFormatedOIB>
    <izvorni_sadrzaj>
      <item>Dragan Babić, OIB 92694411206</item>
    </izvorni_sadrzaj>
    <derivirana_varijabla naziv="DomainObject.Predmet.OstaliListNazivFormatedOIB_1">
      <item>Dragan Babić, OIB 92694411206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kuća d.o.o. za usluge</izvorni_sadrzaj>
    <derivirana_varijabla naziv="DomainObject.Predmet.ProtustrankaIDrugi_1">Zdrava kuća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Zdrava kuća d.o.o. za usluge, OIB 98591642332, Velimira Škorpika 34, 10000 Zagreb</izvorni_sadrzaj>
    <derivirana_varijabla naziv="DomainObject.Predmet.ProtustrankaIDrugiAdressOIB_1">Zdrava kuća d.o.o. za usluge, OIB 98591642332, Velimira Škorpika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kuća d.o.o. za usluge</item>
      <item>Dragan Babić</item>
    </izvorni_sadrzaj>
    <derivirana_varijabla naziv="DomainObject.Predmet.SudioniciListNaziv_1">
      <item>FINA Regionalni centar Zagreb</item>
      <item>Zdrava kuća d.o.o. za usluge</item>
      <item>Dragan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Zdrava kuća d.o.o. za usluge, OIB 98591642332, Velimira Škorpika 34,10000 Zagreb</item>
      <item>Dragan Babić, OIB 92694411206, Miše Jazbeca Bb,Prijedor</item>
    </izvorni_sadrzaj>
    <derivirana_varijabla naziv="DomainObject.Predmet.SudioniciListAdressOIB_1">
      <item>FINA Regionalni centar Zagreb, OIB 85821130368, Trg svibanjskih žrtava 1995. 1,10000 Zagreb</item>
      <item>Zdrava kuća d.o.o. za usluge, OIB 98591642332, Velimira Škorpika 34,10000 Zagreb</item>
      <item>Dragan Babić, OIB 92694411206, Miše Jazbeca Bb,Prijedor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98591642332</item>
      <item>, OIB 92694411206</item>
    </izvorni_sadrzaj>
    <derivirana_varijabla naziv="DomainObject.Predmet.SudioniciListNazivOIB_1">
      <item>, OIB 85821130368</item>
      <item>, OIB 98591642332</item>
      <item>, OIB 92694411206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6F170-B1A6-4276-81F2-8DC08B757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100</properties:Words>
  <properties:Characters>577</properties:Characters>
  <properties:Lines>38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2017-04-21T06:56:00Z</dcterms:created>
  <dc:creator>stecaj</dc:creator>
  <cp:lastModifiedBy>Gordana Grčić</cp:lastModifiedBy>
  <cp:lastPrinted>2017-04-21T06:56:00Z</cp:lastPrinted>
  <dcterms:modified xmlns:xsi="http://www.w3.org/2001/XMLSchema-instance" xsi:type="dcterms:W3CDTF">2017-04-21T06:57:00Z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