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734a" w14:paraId="e8c734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3129FC">
        <w:t>6209</w:t>
      </w:r>
      <w:r w:rsidR="00642240" w:rsidRPr="00642240">
        <w:t>/15</w:t>
      </w:r>
      <w:r w:rsidR="003129FC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3129FC" w:rsidRPr="003129FC">
        <w:t>SONG BIAO d.o.o.</w:t>
      </w:r>
      <w:r w:rsidR="0068569F">
        <w:t>,</w:t>
      </w:r>
      <w:r w:rsidR="003129FC" w:rsidRPr="003129FC">
        <w:t xml:space="preserve"> Zagreb, Slavonska avenija 50, OIB</w:t>
      </w:r>
      <w:r w:rsidR="003129FC">
        <w:t>:</w:t>
      </w:r>
      <w:r w:rsidR="003129FC" w:rsidRPr="003129FC">
        <w:t xml:space="preserve"> 21864519620</w:t>
      </w:r>
      <w:r w:rsidR="00E1138E" w:rsidRPr="00E1138E">
        <w:t xml:space="preserve">, </w:t>
      </w:r>
      <w:r w:rsidR="003129FC">
        <w:t>2</w:t>
      </w:r>
      <w:r w:rsidR="003129FC">
        <w:rPr>
          <w:rFonts w:eastAsia="Times New Roman"/>
          <w:szCs w:val="24"/>
          <w:lang w:eastAsia="hr-HR"/>
        </w:rPr>
        <w:t>1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>
      <w:pPr>
        <w:jc w:val="both"/>
        <w:rPr>
          <w:rFonts w:eastAsia="Times New Roman"/>
          <w:szCs w:val="24"/>
          <w:lang w:eastAsia="hr-HR"/>
        </w:rPr>
      </w:pP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 w:rsidRPr="001B3169">
      <w:pPr>
        <w:rPr>
          <w:rFonts w:eastAsia="Times New Roman"/>
          <w:szCs w:val="24"/>
          <w:lang w:eastAsia="hr-HR"/>
        </w:rPr>
      </w:pPr>
    </w:p>
    <w:p w:rsidRDefault="001B3169" w:rsidP="003129F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3129FC" w:rsidRPr="003129FC">
        <w:t>SONG BIAO d.o.o.</w:t>
      </w:r>
      <w:r w:rsidR="0068569F">
        <w:t>,</w:t>
      </w:r>
      <w:r w:rsidR="003129FC" w:rsidRPr="003129FC">
        <w:t xml:space="preserve"> Zagreb, Slavonska avenija 50, OIB</w:t>
      </w:r>
      <w:r w:rsidR="003129FC">
        <w:t>:</w:t>
      </w:r>
      <w:r w:rsidR="003129FC" w:rsidRPr="003129FC">
        <w:t xml:space="preserve"> 21864519620</w:t>
      </w:r>
      <w:r w:rsidR="00A33C0E">
        <w:t xml:space="preserve">, MBS: </w:t>
      </w:r>
      <w:r w:rsidR="003129FC" w:rsidRPr="003129FC">
        <w:t>080472285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21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A695C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C22EDC">
        <w:rPr>
          <w:rFonts w:eastAsia="Times New Roman"/>
          <w:szCs w:val="24"/>
          <w:lang w:eastAsia="hr-HR"/>
        </w:rPr>
        <w:t xml:space="preserve"> i 1</w:t>
      </w:r>
      <w:r w:rsidR="006A695C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3129FC">
        <w:rPr>
          <w:rFonts w:eastAsia="Times New Roman"/>
          <w:szCs w:val="24"/>
          <w:lang w:eastAsia="hr-HR"/>
        </w:rPr>
        <w:t>David Jakovljević iz Sesveta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3129FC">
        <w:rPr>
          <w:rFonts w:eastAsia="Times New Roman"/>
          <w:szCs w:val="24"/>
          <w:lang w:eastAsia="hr-HR"/>
        </w:rPr>
        <w:t xml:space="preserve"> Kašinska 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3129FC">
        <w:rPr>
          <w:rFonts w:eastAsia="Times New Roman"/>
          <w:szCs w:val="24"/>
          <w:lang w:eastAsia="hr-HR"/>
        </w:rPr>
        <w:t xml:space="preserve"> 63014812654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3129F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3129FC" w:rsidRPr="003129FC">
        <w:t>SONG BIAO d.o.o.</w:t>
      </w:r>
      <w:r w:rsidR="0068569F">
        <w:t>,</w:t>
      </w:r>
      <w:r w:rsidR="003129FC" w:rsidRPr="003129FC">
        <w:t xml:space="preserve"> Zagreb, Slavonska avenija 50, OIB</w:t>
      </w:r>
      <w:r w:rsidR="003129FC">
        <w:t>:</w:t>
      </w:r>
      <w:r w:rsidR="003129FC" w:rsidRPr="003129FC">
        <w:t xml:space="preserve"> 21864519620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>
      <w:pPr>
        <w:jc w:val="both"/>
        <w:rPr>
          <w:rFonts w:eastAsia="Times New Roman"/>
          <w:szCs w:val="24"/>
          <w:lang w:eastAsia="hr-HR"/>
        </w:rPr>
      </w:pP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22EDC">
        <w:rPr>
          <w:rFonts w:eastAsia="Times New Roman"/>
          <w:szCs w:val="24"/>
          <w:lang w:eastAsia="hr-HR"/>
        </w:rPr>
        <w:t>1</w:t>
      </w:r>
      <w:r w:rsidR="003129FC">
        <w:rPr>
          <w:rFonts w:eastAsia="Times New Roman"/>
          <w:szCs w:val="24"/>
          <w:lang w:eastAsia="hr-HR"/>
        </w:rPr>
        <w:t>3.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3129FC">
        <w:rPr>
          <w:rFonts w:eastAsia="Times New Roman"/>
          <w:szCs w:val="20"/>
          <w:lang w:eastAsia="hr-HR"/>
        </w:rPr>
        <w:t>1</w:t>
      </w:r>
      <w:r w:rsidR="00C22EDC">
        <w:rPr>
          <w:rFonts w:eastAsia="Times New Roman"/>
          <w:szCs w:val="20"/>
          <w:lang w:eastAsia="hr-HR"/>
        </w:rPr>
        <w:t>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1</w:t>
      </w:r>
      <w:r w:rsidR="00C22EDC">
        <w:rPr>
          <w:rFonts w:eastAsia="Times New Roman"/>
          <w:szCs w:val="20"/>
          <w:lang w:eastAsia="hr-HR"/>
        </w:rPr>
        <w:t>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3129FC">
        <w:rPr>
          <w:rFonts w:eastAsia="Times New Roman"/>
          <w:szCs w:val="20"/>
          <w:lang w:eastAsia="hr-HR"/>
        </w:rPr>
        <w:t>ki zastupnik dužnika Milomir Drinić</w:t>
      </w:r>
      <w:r w:rsidR="006A695C">
        <w:rPr>
          <w:rFonts w:eastAsia="Times New Roman"/>
          <w:szCs w:val="20"/>
          <w:lang w:eastAsia="hr-HR"/>
        </w:rPr>
        <w:t xml:space="preserve"> </w:t>
      </w:r>
      <w:r w:rsidR="00C22EDC">
        <w:rPr>
          <w:rFonts w:eastAsia="Times New Roman"/>
          <w:szCs w:val="20"/>
          <w:lang w:eastAsia="hr-HR"/>
        </w:rPr>
        <w:t xml:space="preserve">je zaključak </w:t>
      </w:r>
      <w:r w:rsidR="003129FC">
        <w:rPr>
          <w:rFonts w:eastAsia="Times New Roman"/>
          <w:szCs w:val="20"/>
          <w:lang w:eastAsia="hr-HR"/>
        </w:rPr>
        <w:t xml:space="preserve">putem mrežne stranice e-Oglasna ploča suda </w:t>
      </w:r>
      <w:r w:rsidR="00C22EDC">
        <w:rPr>
          <w:rFonts w:eastAsia="Times New Roman"/>
          <w:szCs w:val="20"/>
          <w:lang w:eastAsia="hr-HR"/>
        </w:rPr>
        <w:t>zaprimi</w:t>
      </w:r>
      <w:r w:rsidR="003129FC">
        <w:rPr>
          <w:rFonts w:eastAsia="Times New Roman"/>
          <w:szCs w:val="20"/>
          <w:lang w:eastAsia="hr-HR"/>
        </w:rPr>
        <w:t>o 25</w:t>
      </w:r>
      <w:r w:rsidR="005E190E">
        <w:rPr>
          <w:rFonts w:eastAsia="Times New Roman"/>
          <w:szCs w:val="20"/>
          <w:lang w:eastAsia="hr-HR"/>
        </w:rPr>
        <w:t>. li</w:t>
      </w:r>
      <w:r w:rsidR="005E1759" w:rsidRPr="005E1759">
        <w:rPr>
          <w:rFonts w:eastAsia="Times New Roman"/>
          <w:szCs w:val="20"/>
          <w:lang w:eastAsia="hr-HR"/>
        </w:rPr>
        <w:t>pnja 2016.</w:t>
      </w:r>
      <w:r w:rsidR="003129FC">
        <w:rPr>
          <w:rFonts w:eastAsia="Times New Roman"/>
          <w:szCs w:val="20"/>
          <w:lang w:eastAsia="hr-HR"/>
        </w:rPr>
        <w:t>, ali po njemu nije postupio</w:t>
      </w:r>
      <w:r w:rsidR="00C22EDC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3129FC">
        <w:rPr>
          <w:rFonts w:eastAsia="Times New Roman"/>
          <w:szCs w:val="20"/>
          <w:lang w:eastAsia="hr-HR"/>
        </w:rPr>
        <w:t>1</w:t>
      </w:r>
      <w:r w:rsidR="00C22EDC">
        <w:rPr>
          <w:rFonts w:eastAsia="Times New Roman"/>
          <w:szCs w:val="20"/>
          <w:lang w:eastAsia="hr-HR"/>
        </w:rPr>
        <w:t>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21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8B382D">
        <w:rPr>
          <w:rFonts w:eastAsia="Times New Roman"/>
          <w:szCs w:val="24"/>
          <w:lang w:eastAsia="hr-HR"/>
        </w:rPr>
        <w:t>Marijan Marković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B382D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82D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3129FC">
          <w:t>6209/15-9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1551"/>
    <w:rsid w:val="00624C30"/>
    <w:rsid w:val="00642240"/>
    <w:rsid w:val="0064387E"/>
    <w:rsid w:val="006469E9"/>
    <w:rsid w:val="00646B9D"/>
    <w:rsid w:val="00657523"/>
    <w:rsid w:val="00664A75"/>
    <w:rsid w:val="0068569F"/>
    <w:rsid w:val="00694358"/>
    <w:rsid w:val="00697965"/>
    <w:rsid w:val="006A695C"/>
    <w:rsid w:val="006C14BC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B382D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St-6209/2015-9</izvorni_sadrzaj>
    <derivirana_varijabla naziv="DomainObject.Oznaka_1">St-6209/2015-9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6209</izvorni_sadrzaj>
    <derivirana_varijabla naziv="DomainObject.Predmet.Broj_1">6209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St-6209/2015</izvorni_sadrzaj>
    <derivirana_varijabla naziv="DomainObject.Predmet.OznakaBroj_1">St-6209/2015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SONG BIAO d.o.o. zastupanog po punomoćniku MILOMIR DRINIĆ</izvorni_sadrzaj>
    <derivirana_varijabla naziv="DomainObject.Predmet.ProtustrankaFormated_1">  SONG BIAO d.o.o. zastupanog po punomoćniku MILOMIR DRINIĆ</derivirana_varijabla>
  </DomainObject.Predmet.ProtustrankaFormated>
  <DomainObject.Predmet.ProtustrankaFormatedOIB>
    <izvorni_sadrzaj>  SONG BIAO d.o.o., OIB 21864519620 zastupanog po punomoćniku MILOMIR DRINIĆ</izvorni_sadrzaj>
    <derivirana_varijabla naziv="DomainObject.Predmet.ProtustrankaFormatedOIB_1">  SONG BIAO d.o.o., OIB 21864519620 zastupanog po punomoćniku MILOMIR DRINIĆ</derivirana_varijabla>
  </DomainObject.Predmet.ProtustrankaFormatedOIB>
  <DomainObject.Predmet.ProtustrankaFormatedWithAdress>
    <izvorni_sadrzaj> SONG BIAO d.o.o., Slavonska avenija 50, 10000 Zagreb zastupanog po punomoćniku MILOMIR DRINIĆ</izvorni_sadrzaj>
    <derivirana_varijabla naziv="DomainObject.Predmet.ProtustrankaFormatedWithAdress_1"> SONG BIAO d.o.o., Slavonska avenija 50, 10000 Zagreb zastupanog po punomoćniku MILOMIR DRINIĆ</derivirana_varijabla>
  </DomainObject.Predmet.ProtustrankaFormatedWithAdress>
  <DomainObject.Predmet.ProtustrankaFormatedWithAdressOIB>
    <izvorni_sadrzaj> SONG BIAO d.o.o., OIB 21864519620, Slavonska avenija 50, 10000 Zagreb zastupanog po punomoćniku MILOMIR DRINIĆ</izvorni_sadrzaj>
    <derivirana_varijabla naziv="DomainObject.Predmet.ProtustrankaFormatedWithAdressOIB_1"> SONG BIAO d.o.o., OIB 21864519620, Slavonska avenija 50, 10000 Zagreb zastupanog po punomoćniku MILOMIR DRINIĆ</derivirana_varijabla>
  </DomainObject.Predmet.ProtustrankaFormatedWithAdressOIB>
  <DomainObject.Predmet.ProtustrankaWithAdress>
    <izvorni_sadrzaj>SONG BIAO d.o.o. Slavonska avenija 50, 10000 Zagreb</izvorni_sadrzaj>
    <derivirana_varijabla naziv="DomainObject.Predmet.ProtustrankaWithAdress_1">SONG BIAO d.o.o. Slavonska avenija 50, 10000 Zagreb</derivirana_varijabla>
  </DomainObject.Predmet.ProtustrankaWithAdress>
  <DomainObject.Predmet.ProtustrankaWithAdressOIB>
    <izvorni_sadrzaj>SONG BIAO d.o.o., OIB 21864519620, Slavonska avenija 50, 10000 Zagreb</izvorni_sadrzaj>
    <derivirana_varijabla naziv="DomainObject.Predmet.ProtustrankaWithAdressOIB_1">SONG BIAO d.o.o., OIB 21864519620, Slavonska avenija 50, 10000 Zagreb</derivirana_varijabla>
  </DomainObject.Predmet.ProtustrankaWithAdressOIB>
  <DomainObject.Predmet.ProtustrankaNazivFormated>
    <izvorni_sadrzaj>SONG BIAO d.o.o.</izvorni_sadrzaj>
    <derivirana_varijabla naziv="DomainObject.Predmet.ProtustrankaNazivFormated_1">SONG BIAO d.o.o.</derivirana_varijabla>
  </DomainObject.Predmet.ProtustrankaNazivFormated>
  <DomainObject.Predmet.ProtustrankaNazivFormatedOIB>
    <izvorni_sadrzaj>SONG BIAO d.o.o., OIB 21864519620</izvorni_sadrzaj>
    <derivirana_varijabla naziv="DomainObject.Predmet.ProtustrankaNazivFormatedOIB_1">SONG BIAO d.o.o., OIB 21864519620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SONG BIAO d.o.o. zastupanog po punomoćniku MILOMIR DRINIĆ</item>
    </izvorni_sadrzaj>
    <derivirana_varijabla naziv="DomainObject.Predmet.ProtuStrankaListFormated_1">
      <item>SONG BIAO d.o.o. zastupanog po punomoćniku MILOMIR DRINIĆ</item>
    </derivirana_varijabla>
  </DomainObject.Predmet.ProtuStrankaListFormated>
  <DomainObject.Predmet.ProtuStrankaListFormatedOIB>
    <izvorni_sadrzaj>
      <item>SONG BIAO d.o.o., OIB 21864519620 zastupanog po punomoćniku MILOMIR DRINIĆ</item>
    </izvorni_sadrzaj>
    <derivirana_varijabla naziv="DomainObject.Predmet.ProtuStrankaListFormatedOIB_1">
      <item>SONG BIAO d.o.o., OIB 21864519620 zastupanog po punomoćniku MILOMIR DRINIĆ</item>
    </derivirana_varijabla>
  </DomainObject.Predmet.ProtuStrankaListFormatedOIB>
  <DomainObject.Predmet.ProtuStrankaListFormatedWithAdress>
    <izvorni_sadrzaj>
      <item>SONG BIAO d.o.o., Slavonska avenija 50, 10000 Zagreb zastupanog po punomoćniku MILOMIR DRINIĆ</item>
    </izvorni_sadrzaj>
    <derivirana_varijabla naziv="DomainObject.Predmet.ProtuStrankaListFormatedWithAdress_1">
      <item>SONG BIAO d.o.o., Slavonska avenija 50, 10000 Zagreb zastupanog po punomoćniku MILOMIR DRINIĆ</item>
    </derivirana_varijabla>
  </DomainObject.Predmet.ProtuStrankaListFormatedWithAdress>
  <DomainObject.Predmet.ProtuStrankaListFormatedWithAdressOIB>
    <izvorni_sadrzaj>
      <item>SONG BIAO d.o.o., OIB 21864519620, Slavonska avenija 50, 10000 Zagreb zastupanog po punomoćniku MILOMIR DRINIĆ</item>
    </izvorni_sadrzaj>
    <derivirana_varijabla naziv="DomainObject.Predmet.ProtuStrankaListFormatedWithAdressOIB_1">
      <item>SONG BIAO d.o.o., OIB 21864519620, Slavonska avenija 50, 10000 Zagreb zastupanog po punomoćniku MILOMIR DRINIĆ</item>
    </derivirana_varijabla>
  </DomainObject.Predmet.ProtuStrankaListFormatedWithAdressOIB>
  <DomainObject.Predmet.ProtuStrankaListNazivFormated>
    <izvorni_sadrzaj>
      <item>SONG BIAO d.o.o.</item>
    </izvorni_sadrzaj>
    <derivirana_varijabla naziv="DomainObject.Predmet.ProtuStrankaListNazivFormated_1">
      <item>SONG BIAO d.o.o.</item>
    </derivirana_varijabla>
  </DomainObject.Predmet.ProtuStrankaListNazivFormated>
  <DomainObject.Predmet.ProtuStrankaListNazivFormatedOIB>
    <izvorni_sadrzaj>
      <item>SONG BIAO d.o.o., OIB 21864519620</item>
    </izvorni_sadrzaj>
    <derivirana_varijabla naziv="DomainObject.Predmet.ProtuStrankaListNazivFormatedOIB_1">
      <item>SONG BIAO d.o.o., OIB 21864519620</item>
    </derivirana_varijabla>
  </DomainObject.Predmet.ProtuStrankaListNazivFormatedOIB>
  <DomainObject.Predmet.OstaliListFormated>
    <izvorni_sadrzaj>
      <item>MILOMIR DRINIĆ punomoćnik sudionika u postupku SONG BIAO d.o.o.</item>
    </izvorni_sadrzaj>
    <derivirana_varijabla naziv="DomainObject.Predmet.OstaliListFormated_1">
      <item>MILOMIR DRINIĆ punomoćnik sudionika u postupku SONG BIAO d.o.o.</item>
    </derivirana_varijabla>
  </DomainObject.Predmet.OstaliListFormated>
  <DomainObject.Predmet.OstaliListFormatedOIB>
    <izvorni_sadrzaj>
      <item>MILOMIR DRINIĆ, OIB 38461721235 punomoćnik sudionika u postupku SONG BIAO d.o.o.</item>
    </izvorni_sadrzaj>
    <derivirana_varijabla naziv="DomainObject.Predmet.OstaliListFormatedOIB_1">
      <item>MILOMIR DRINIĆ, OIB 38461721235 punomoćnik sudionika u postupku SONG BIAO d.o.o.</item>
    </derivirana_varijabla>
  </DomainObject.Predmet.OstaliListFormatedOIB>
  <DomainObject.Predmet.OstaliListFormatedWithAdress>
    <izvorni_sadrzaj>
      <item>MILOMIR DRINIĆ, MLADENA STOJANOVIĆA 15, NOVI SAD punomoćnik sudionika u postupku SONG BIAO d.o.o.</item>
    </izvorni_sadrzaj>
    <derivirana_varijabla naziv="DomainObject.Predmet.OstaliListFormatedWithAdress_1">
      <item>MILOMIR DRINIĆ, MLADENA STOJANOVIĆA 15, NOVI SAD punomoćnik sudionika u postupku SONG BIAO d.o.o.</item>
    </derivirana_varijabla>
  </DomainObject.Predmet.OstaliListFormatedWithAdress>
  <DomainObject.Predmet.OstaliListFormatedWithAdressOIB>
    <izvorni_sadrzaj>
      <item>MILOMIR DRINIĆ, OIB 38461721235, MLADENA STOJANOVIĆA 15, NOVI SAD punomoćnik sudionika u postupku SONG BIAO d.o.o.</item>
    </izvorni_sadrzaj>
    <derivirana_varijabla naziv="DomainObject.Predmet.OstaliListFormatedWithAdressOIB_1">
      <item>MILOMIR DRINIĆ, OIB 38461721235, MLADENA STOJANOVIĆA 15, NOVI SAD punomoćnik sudionika u postupku SONG BIAO d.o.o.</item>
    </derivirana_varijabla>
  </DomainObject.Predmet.OstaliListFormatedWithAdressOIB>
  <DomainObject.Predmet.OstaliListNazivFormated>
    <izvorni_sadrzaj>
      <item>MILOMIR DRINIĆ</item>
    </izvorni_sadrzaj>
    <derivirana_varijabla naziv="DomainObject.Predmet.OstaliListNazivFormated_1">
      <item>MILOMIR DRINIĆ</item>
    </derivirana_varijabla>
  </DomainObject.Predmet.OstaliListNazivFormated>
  <DomainObject.Predmet.OstaliListNazivFormatedOIB>
    <izvorni_sadrzaj>
      <item>MILOMIR DRINIĆ, OIB 38461721235</item>
    </izvorni_sadrzaj>
    <derivirana_varijabla naziv="DomainObject.Predmet.OstaliListNazivFormatedOIB_1">
      <item>MILOMIR DRINIĆ, OIB 38461721235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St-6209/2015-9</izvorni_sadrzaj>
    <derivirana_varijabla naziv="DomainObject.PoslovniBrojDokumenta_1">St-6209/2015-9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SONG BIAO d.o.o.</izvorni_sadrzaj>
    <derivirana_varijabla naziv="DomainObject.Predmet.ProtustrankaIDrugi_1">SONG BIAO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SONG BIAO d.o.o., OIB 21864519620, Slavonska avenija 50, 10000 Zagreb</izvorni_sadrzaj>
    <derivirana_varijabla naziv="DomainObject.Predmet.ProtustrankaIDrugiAdressOIB_1">SONG BIAO d.o.o., OIB 21864519620,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SONG BIAO d.o.o.</item>
      <item>MILOMIR DRINIĆ</item>
    </izvorni_sadrzaj>
    <derivirana_varijabla naziv="DomainObject.Predmet.SudioniciListNaziv_1">
      <item>FINA Regionalni centar Zagreb</item>
      <item>SONG BIAO d.o.o.</item>
      <item>MILOMIR DRINIĆ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SONG BIAO d.o.o., OIB 21864519620, Slavonska avenija 50,10000 Zagreb</item>
      <item>MILOMIR DRINIĆ, OIB 38461721235, MLADENA STOJANOVIĆA 15,NOVI SAD</item>
    </izvorni_sadrzaj>
    <derivirana_varijabla naziv="DomainObject.Predmet.SudioniciListAdressOIB_1">
      <item>FINA Regionalni centar Zagreb, OIB 85821130368, Trg svibanjskih žrtava 1995. br. 1,10000 Zagreb</item>
      <item>SONG BIAO d.o.o., OIB 21864519620, Slavonska avenija 50,10000 Zagreb</item>
      <item>MILOMIR DRINIĆ, OIB 38461721235, MLADENA STOJANOVIĆA 15,NOVI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21864519620</item>
      <item>, OIB 38461721235</item>
    </izvorni_sadrzaj>
    <derivirana_varijabla naziv="DomainObject.Predmet.SudioniciListNazivOIB_1">
      <item>, OIB 85821130368</item>
      <item>, OIB 21864519620</item>
      <item>, OIB 38461721235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2311</properties:Characters>
  <properties:Lines>85</properties:Lines>
  <properties:Paragraphs>27</properties:Paragraphs>
  <properties:TotalTime>690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2016-09-21T08:33:00Z</cp:lastPrinted>
  <dcterms:modified xmlns:xsi="http://www.w3.org/2001/XMLSchema-instance" xsi:type="dcterms:W3CDTF">2016-09-21T08:34:00Z</dcterms:modified>
  <cp:revision>92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St-6209/2015-9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