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7c6c" w14:paraId="ba47c6c" w:rsidRDefault="005B6185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8011F6" w:rsidRPr="008011F6">
        <w:rPr>
          <w:rFonts w:hAnsi="Times New Roman" w:ascii="Times New Roman"/>
          <w:sz w:val="24"/>
          <w:szCs w:val="24"/>
        </w:rPr>
        <w:t>6 St-</w:t>
      </w:r>
      <w:r w:rsidR="00B35A4E">
        <w:rPr>
          <w:rFonts w:hAnsi="Times New Roman" w:ascii="Times New Roman"/>
          <w:sz w:val="24"/>
          <w:szCs w:val="24"/>
        </w:rPr>
        <w:t>1086/18-14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L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T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5B6185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5D4370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B35A4E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B35A4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35A4E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B35A4E" w:rsidRPr="00B35A4E">
        <w:rPr>
          <w:rFonts w:hAnsi="Times New Roman" w:ascii="Times New Roman"/>
          <w:b/>
          <w:sz w:val="24"/>
          <w:szCs w:val="24"/>
        </w:rPr>
        <w:t>EMAS COMMERCE d.o.o. za trgovinu i usluge, Čepin, Kralja Tomislava 1a, MBS: 030100373, OIB: 48559724627</w:t>
      </w:r>
      <w:r w:rsidRPr="00B35A4E">
        <w:rPr>
          <w:rFonts w:hAnsi="Times New Roman" w:ascii="Times New Roman"/>
          <w:sz w:val="24"/>
          <w:szCs w:val="24"/>
        </w:rPr>
        <w:t xml:space="preserve">, dana </w:t>
      </w:r>
      <w:r w:rsidR="00B35A4E">
        <w:rPr>
          <w:rFonts w:hAnsi="Times New Roman" w:ascii="Times New Roman"/>
          <w:sz w:val="24"/>
          <w:szCs w:val="24"/>
        </w:rPr>
        <w:t>9. studenog</w:t>
      </w:r>
      <w:r w:rsidR="005B6185" w:rsidRPr="00B35A4E">
        <w:rPr>
          <w:rFonts w:hAnsi="Times New Roman" w:ascii="Times New Roman"/>
          <w:sz w:val="24"/>
          <w:szCs w:val="24"/>
        </w:rPr>
        <w:t xml:space="preserve"> 2018</w:t>
      </w:r>
      <w:r w:rsidR="00925835" w:rsidRPr="00B35A4E">
        <w:rPr>
          <w:rFonts w:hAnsi="Times New Roman" w:ascii="Times New Roman"/>
          <w:sz w:val="24"/>
          <w:szCs w:val="24"/>
        </w:rPr>
        <w:t>. g.,</w:t>
      </w:r>
    </w:p>
    <w:p w:rsidRDefault="0063768B" w:rsidP="00424FA6" w:rsidR="00F427F2" w:rsidRPr="00B35A4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35A4E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B35A4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35A4E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B35A4E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B35A4E" w:rsidR="00404F3C" w:rsidRPr="00B35A4E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B35A4E" w:rsidR="00A10D32" w:rsidRPr="00B35A4E">
      <w:pPr>
        <w:pStyle w:val="Odlomakpopisa"/>
        <w:numPr>
          <w:ilvl w:val="0"/>
          <w:numId w:val="16"/>
        </w:numPr>
        <w:spacing w:lineRule="auto" w:line="240"/>
        <w:ind w:firstLine="567" w:left="0"/>
        <w:rPr>
          <w:rFonts w:hAnsi="Times New Roman" w:ascii="Times New Roman"/>
          <w:b/>
          <w:sz w:val="24"/>
          <w:szCs w:val="24"/>
        </w:rPr>
      </w:pPr>
      <w:r w:rsidRPr="00B35A4E">
        <w:rPr>
          <w:rFonts w:hAnsi="Times New Roman" w:ascii="Times New Roman"/>
          <w:sz w:val="24"/>
          <w:szCs w:val="24"/>
        </w:rPr>
        <w:t>Privremenom s</w:t>
      </w:r>
      <w:r w:rsidR="00876B41" w:rsidRPr="00B35A4E">
        <w:rPr>
          <w:rFonts w:hAnsi="Times New Roman" w:ascii="Times New Roman"/>
          <w:sz w:val="24"/>
          <w:szCs w:val="24"/>
        </w:rPr>
        <w:t>tečajnom</w:t>
      </w:r>
      <w:r w:rsidR="002C0D19" w:rsidRPr="00B35A4E">
        <w:rPr>
          <w:rFonts w:hAnsi="Times New Roman" w:ascii="Times New Roman"/>
          <w:sz w:val="24"/>
          <w:szCs w:val="24"/>
        </w:rPr>
        <w:t xml:space="preserve"> upravitelj</w:t>
      </w:r>
      <w:r w:rsidR="00876B41" w:rsidRPr="00B35A4E">
        <w:rPr>
          <w:rFonts w:hAnsi="Times New Roman" w:ascii="Times New Roman"/>
          <w:sz w:val="24"/>
          <w:szCs w:val="24"/>
        </w:rPr>
        <w:t xml:space="preserve">u </w:t>
      </w:r>
      <w:r w:rsidR="00B35A4E" w:rsidRPr="00B35A4E">
        <w:rPr>
          <w:rFonts w:hAnsi="Times New Roman" w:ascii="Times New Roman"/>
          <w:b/>
          <w:sz w:val="24"/>
          <w:szCs w:val="24"/>
        </w:rPr>
        <w:t>Zoran</w:t>
      </w:r>
      <w:r w:rsidR="00B35A4E">
        <w:rPr>
          <w:rFonts w:hAnsi="Times New Roman" w:ascii="Times New Roman"/>
          <w:b/>
          <w:sz w:val="24"/>
          <w:szCs w:val="24"/>
        </w:rPr>
        <w:t>u</w:t>
      </w:r>
      <w:r w:rsidR="00B35A4E" w:rsidRPr="00B35A4E">
        <w:rPr>
          <w:rFonts w:hAnsi="Times New Roman" w:ascii="Times New Roman"/>
          <w:b/>
          <w:sz w:val="24"/>
          <w:szCs w:val="24"/>
        </w:rPr>
        <w:t xml:space="preserve"> Ostović, Velika Gorica, Šibenska 19, OIB: 14973076805 </w:t>
      </w:r>
      <w:r w:rsidR="002066CF" w:rsidRPr="00B35A4E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B35A4E">
        <w:rPr>
          <w:rFonts w:hAnsi="Times New Roman" w:ascii="Times New Roman"/>
          <w:sz w:val="24"/>
          <w:szCs w:val="24"/>
        </w:rPr>
        <w:t xml:space="preserve"> </w:t>
      </w:r>
      <w:r w:rsidR="00B35A4E" w:rsidRPr="00B35A4E">
        <w:rPr>
          <w:rFonts w:hAnsi="Times New Roman" w:ascii="Times New Roman"/>
          <w:b/>
          <w:sz w:val="24"/>
          <w:szCs w:val="24"/>
        </w:rPr>
        <w:t>EMAS COMMERCE d.o.o. za trgovinu i usluge, Čepin, Kralja Tomislava 1a, MBS: 030100373, OIB: 48559724627</w:t>
      </w:r>
      <w:r w:rsidR="005B6185" w:rsidRPr="00B35A4E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B35A4E">
        <w:rPr>
          <w:rFonts w:hAnsi="Times New Roman" w:ascii="Times New Roman"/>
          <w:sz w:val="24"/>
          <w:szCs w:val="24"/>
        </w:rPr>
        <w:t>u ukupnom</w:t>
      </w:r>
      <w:r w:rsidR="00A10D32" w:rsidRPr="00B35A4E">
        <w:rPr>
          <w:rFonts w:hAnsi="Times New Roman" w:ascii="Times New Roman"/>
          <w:sz w:val="24"/>
          <w:szCs w:val="24"/>
        </w:rPr>
        <w:t xml:space="preserve"> iznosu od </w:t>
      </w:r>
      <w:r w:rsidR="0010108A" w:rsidRPr="00B35A4E">
        <w:rPr>
          <w:rFonts w:hAnsi="Times New Roman" w:ascii="Times New Roman"/>
          <w:sz w:val="24"/>
          <w:szCs w:val="24"/>
        </w:rPr>
        <w:t>4.000</w:t>
      </w:r>
      <w:r w:rsidR="004535C5" w:rsidRPr="00B35A4E">
        <w:rPr>
          <w:rFonts w:hAnsi="Times New Roman" w:ascii="Times New Roman"/>
          <w:sz w:val="24"/>
          <w:szCs w:val="24"/>
        </w:rPr>
        <w:t>,</w:t>
      </w:r>
      <w:r w:rsidR="00A10D32" w:rsidRPr="00B35A4E">
        <w:rPr>
          <w:rFonts w:hAnsi="Times New Roman" w:ascii="Times New Roman"/>
          <w:sz w:val="24"/>
          <w:szCs w:val="24"/>
        </w:rPr>
        <w:t>00 kn</w:t>
      </w:r>
      <w:r w:rsidR="002700D8" w:rsidRPr="00B35A4E">
        <w:rPr>
          <w:rFonts w:hAnsi="Times New Roman" w:ascii="Times New Roman"/>
          <w:sz w:val="24"/>
          <w:szCs w:val="24"/>
        </w:rPr>
        <w:t>.</w:t>
      </w:r>
    </w:p>
    <w:p w:rsidRDefault="004535C5" w:rsidP="004535C5" w:rsidR="004535C5" w:rsidRPr="005D4370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35A4E" w:rsidRPr="00B35A4E">
        <w:rPr>
          <w:rFonts w:hAnsi="Times New Roman" w:ascii="Times New Roman"/>
          <w:b/>
          <w:sz w:val="24"/>
          <w:szCs w:val="24"/>
        </w:rPr>
        <w:t>Zoran</w:t>
      </w:r>
      <w:r w:rsidR="00B35A4E">
        <w:rPr>
          <w:rFonts w:hAnsi="Times New Roman" w:ascii="Times New Roman"/>
          <w:b/>
          <w:sz w:val="24"/>
          <w:szCs w:val="24"/>
        </w:rPr>
        <w:t>u</w:t>
      </w:r>
      <w:r w:rsidR="00B35A4E" w:rsidRPr="00B35A4E">
        <w:rPr>
          <w:rFonts w:hAnsi="Times New Roman" w:ascii="Times New Roman"/>
          <w:b/>
          <w:sz w:val="24"/>
          <w:szCs w:val="24"/>
        </w:rPr>
        <w:t xml:space="preserve"> Ostović, Velika Gorica, Šibenska 19, OIB: 14973076805 </w:t>
      </w:r>
      <w:r w:rsidRPr="004535C5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B35A4E" w:rsidRPr="00B35A4E">
        <w:rPr>
          <w:rFonts w:hAnsi="Times New Roman" w:ascii="Times New Roman"/>
          <w:b/>
          <w:sz w:val="24"/>
          <w:szCs w:val="24"/>
        </w:rPr>
        <w:t>EMAS COMMERCE d.o.o. za trgovinu i usluge, Čepin, Kralja Tomislava 1a, MBS: 030100373, OIB: 48559724627</w:t>
      </w:r>
      <w:r w:rsidR="00B35A4E">
        <w:rPr>
          <w:rFonts w:hAnsi="Times New Roman" w:ascii="Times New Roman"/>
          <w:b/>
          <w:sz w:val="24"/>
          <w:szCs w:val="24"/>
        </w:rPr>
        <w:t xml:space="preserve"> </w:t>
      </w:r>
      <w:r w:rsidR="005067A8">
        <w:rPr>
          <w:rFonts w:hAnsi="Times New Roman" w:ascii="Times New Roman"/>
          <w:b/>
          <w:sz w:val="24"/>
          <w:szCs w:val="24"/>
        </w:rPr>
        <w:t xml:space="preserve"> </w:t>
      </w:r>
      <w:r w:rsidR="005067A8">
        <w:rPr>
          <w:rFonts w:hAnsi="Times New Roman" w:ascii="Times New Roman"/>
          <w:sz w:val="24"/>
          <w:szCs w:val="24"/>
        </w:rPr>
        <w:t xml:space="preserve"> u </w:t>
      </w:r>
      <w:r w:rsidRPr="004535C5">
        <w:rPr>
          <w:rFonts w:hAnsi="Times New Roman" w:ascii="Times New Roman"/>
          <w:sz w:val="24"/>
          <w:szCs w:val="24"/>
        </w:rPr>
        <w:t xml:space="preserve">iznosu od </w:t>
      </w:r>
      <w:r w:rsidR="005067A8">
        <w:rPr>
          <w:rFonts w:hAnsi="Times New Roman" w:ascii="Times New Roman"/>
          <w:sz w:val="24"/>
          <w:szCs w:val="24"/>
        </w:rPr>
        <w:t xml:space="preserve">203,24 </w:t>
      </w:r>
      <w:r w:rsidRPr="004535C5">
        <w:rPr>
          <w:rFonts w:hAnsi="Times New Roman" w:ascii="Times New Roman"/>
          <w:sz w:val="24"/>
          <w:szCs w:val="24"/>
        </w:rPr>
        <w:t>kn neto.</w:t>
      </w: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r w:rsidR="005D4370">
        <w:rPr>
          <w:b w:val="false"/>
          <w:sz w:val="24"/>
          <w:szCs w:val="24"/>
        </w:rPr>
        <w:t>kontovnika 8500</w:t>
      </w:r>
      <w:r w:rsidR="00A10D32" w:rsidRPr="004535C5">
        <w:rPr>
          <w:b w:val="false"/>
          <w:sz w:val="24"/>
          <w:szCs w:val="24"/>
        </w:rPr>
        <w:t xml:space="preserve"> isplati </w:t>
      </w:r>
      <w:r w:rsidR="005B6185">
        <w:rPr>
          <w:b w:val="false"/>
          <w:sz w:val="24"/>
          <w:szCs w:val="24"/>
        </w:rPr>
        <w:t xml:space="preserve">iznose iz točke 1. i 2. ovoga Rješenja </w:t>
      </w:r>
      <w:r w:rsidR="00A10D32" w:rsidRPr="004535C5">
        <w:rPr>
          <w:b w:val="false"/>
          <w:sz w:val="24"/>
          <w:szCs w:val="24"/>
        </w:rPr>
        <w:t xml:space="preserve">stečajnom upravitelju </w:t>
      </w:r>
      <w:r w:rsidR="00B35A4E" w:rsidRPr="00B35A4E">
        <w:rPr>
          <w:sz w:val="24"/>
          <w:szCs w:val="24"/>
        </w:rPr>
        <w:t>Zoran</w:t>
      </w:r>
      <w:r w:rsidR="00B35A4E">
        <w:rPr>
          <w:b w:val="false"/>
          <w:sz w:val="24"/>
          <w:szCs w:val="24"/>
        </w:rPr>
        <w:t>u</w:t>
      </w:r>
      <w:r w:rsidR="00B35A4E" w:rsidRPr="00B35A4E">
        <w:rPr>
          <w:sz w:val="24"/>
          <w:szCs w:val="24"/>
        </w:rPr>
        <w:t xml:space="preserve"> Ostović, Velika Gorica, Šibenska 19, OIB: 14973076805</w:t>
      </w:r>
      <w:r w:rsidR="00B35A4E" w:rsidRPr="00B35A4E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10108A">
        <w:rPr>
          <w:b w:val="false"/>
          <w:sz w:val="24"/>
          <w:szCs w:val="24"/>
        </w:rPr>
        <w:t>neto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</w:t>
      </w:r>
      <w:r w:rsidR="00B35A4E">
        <w:rPr>
          <w:sz w:val="24"/>
          <w:szCs w:val="24"/>
        </w:rPr>
        <w:t>8323600003110786354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24FA6" w:rsidP="00B35A4E" w:rsidR="005D4370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</w:t>
      </w:r>
      <w:r w:rsidR="00B35A4E">
        <w:rPr>
          <w:rFonts w:hAnsi="Times New Roman" w:ascii="Times New Roman"/>
          <w:sz w:val="24"/>
          <w:szCs w:val="24"/>
          <w:lang w:val="hr-HR"/>
        </w:rPr>
        <w:t>uda u Osijeku (čl. 94 st. 4 SZ).</w:t>
      </w: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B35A4E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B35A4E" w:rsidP="00B35A4E" w:rsidR="005D4370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8011F6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1086/18-14</w:t>
      </w: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5D4370" w:rsidR="00AB006A" w:rsidRPr="0086293E">
      <w:pPr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B35A4E">
        <w:t>1086/18-7 od 21. rujna</w:t>
      </w:r>
      <w:r w:rsidR="005B6185">
        <w:t xml:space="preserve"> 2018.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B35A4E" w:rsidRPr="00B35A4E">
        <w:rPr>
          <w:b/>
        </w:rPr>
        <w:t>EMAS COMMERCE d.o.o. za trgovinu i usluge, Čepin, Kralja Tomislava 1a, MBS: 030100373, OIB: 48559724627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35A4E">
        <w:t>Zoran Ostović iz Velike Gorice.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</w:t>
      </w:r>
      <w:r w:rsidR="00B35A4E">
        <w:rPr>
          <w:rFonts w:hAnsi="Times New Roman" w:ascii="Times New Roman"/>
          <w:sz w:val="24"/>
          <w:szCs w:val="24"/>
        </w:rPr>
        <w:t>29. listopada</w:t>
      </w:r>
      <w:r w:rsidR="005B6185">
        <w:rPr>
          <w:rFonts w:hAnsi="Times New Roman" w:ascii="Times New Roman"/>
          <w:sz w:val="24"/>
          <w:szCs w:val="24"/>
        </w:rPr>
        <w:t xml:space="preserve"> 2018. g.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35A4E">
        <w:rPr>
          <w:rFonts w:hAnsi="Times New Roman" w:ascii="Times New Roman"/>
          <w:sz w:val="24"/>
          <w:szCs w:val="24"/>
        </w:rPr>
        <w:t>Na ročištu održanom dana 7. studenog</w:t>
      </w:r>
      <w:r w:rsidR="005B6185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 privremeni stečajni upravitelj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10108A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 i dokumentiranog </w:t>
      </w:r>
      <w:r w:rsidR="005067A8">
        <w:rPr>
          <w:rFonts w:hAnsi="Times New Roman" w:ascii="Times New Roman"/>
          <w:sz w:val="24"/>
          <w:szCs w:val="24"/>
        </w:rPr>
        <w:t xml:space="preserve">zahtjeva od </w:t>
      </w:r>
      <w:r w:rsidR="005067A8" w:rsidRPr="005067A8">
        <w:rPr>
          <w:rFonts w:hAnsi="Times New Roman" w:ascii="Times New Roman"/>
          <w:sz w:val="24"/>
          <w:szCs w:val="24"/>
        </w:rPr>
        <w:t xml:space="preserve">7. studenog </w:t>
      </w:r>
      <w:r w:rsidR="005B6185" w:rsidRPr="005067A8">
        <w:rPr>
          <w:rFonts w:hAnsi="Times New Roman" w:ascii="Times New Roman"/>
          <w:sz w:val="24"/>
          <w:szCs w:val="24"/>
        </w:rPr>
        <w:t>2018. g.</w:t>
      </w:r>
      <w:r w:rsidR="00AB006A" w:rsidRPr="005067A8">
        <w:rPr>
          <w:rFonts w:hAnsi="Times New Roman" w:ascii="Times New Roman"/>
          <w:sz w:val="24"/>
          <w:szCs w:val="24"/>
        </w:rPr>
        <w:t xml:space="preserve"> naknadu troškova </w:t>
      </w:r>
      <w:r w:rsidR="00275B15" w:rsidRPr="005067A8">
        <w:rPr>
          <w:rFonts w:hAnsi="Times New Roman" w:ascii="Times New Roman"/>
          <w:sz w:val="24"/>
          <w:szCs w:val="24"/>
        </w:rPr>
        <w:t xml:space="preserve">u iznosu od </w:t>
      </w:r>
      <w:r w:rsidR="005067A8" w:rsidRPr="005067A8">
        <w:rPr>
          <w:rFonts w:hAnsi="Times New Roman" w:ascii="Times New Roman"/>
          <w:sz w:val="24"/>
          <w:szCs w:val="24"/>
        </w:rPr>
        <w:t>203,24</w:t>
      </w:r>
      <w:r w:rsidR="005067A8">
        <w:rPr>
          <w:rFonts w:hAnsi="Times New Roman" w:ascii="Times New Roman"/>
          <w:sz w:val="24"/>
          <w:szCs w:val="24"/>
        </w:rPr>
        <w:t xml:space="preserve"> kn neto na ime poštarine (str. 48 i 49 spisa) i biljega za </w:t>
      </w:r>
      <w:r w:rsidR="00275B15" w:rsidRPr="005067A8">
        <w:rPr>
          <w:rFonts w:hAnsi="Times New Roman" w:ascii="Times New Roman"/>
          <w:sz w:val="24"/>
          <w:szCs w:val="24"/>
        </w:rPr>
        <w:t xml:space="preserve">potvrde o vozilima </w:t>
      </w:r>
      <w:r w:rsidR="00AB006A" w:rsidRPr="005067A8">
        <w:rPr>
          <w:rFonts w:hAnsi="Times New Roman" w:ascii="Times New Roman"/>
          <w:sz w:val="24"/>
          <w:szCs w:val="24"/>
        </w:rPr>
        <w:t>te</w:t>
      </w:r>
      <w:r w:rsidR="00AB006A">
        <w:rPr>
          <w:rFonts w:hAnsi="Times New Roman" w:ascii="Times New Roman"/>
          <w:sz w:val="24"/>
          <w:szCs w:val="24"/>
        </w:rPr>
        <w:t xml:space="preserve">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B6185" w:rsidP="005B6185" w:rsidR="002066CF" w:rsidRPr="00F427F2">
      <w:pPr>
        <w:pStyle w:val="Odlomakpopisa"/>
        <w:tabs>
          <w:tab w:pos="4896" w:val="center"/>
          <w:tab w:pos="679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>U Osijeku</w:t>
      </w:r>
      <w:r w:rsidR="002066CF">
        <w:rPr>
          <w:rFonts w:hAnsi="Times New Roman" w:ascii="Times New Roman"/>
          <w:sz w:val="24"/>
          <w:szCs w:val="24"/>
        </w:rPr>
        <w:t xml:space="preserve"> </w:t>
      </w:r>
      <w:r w:rsidR="00B35A4E">
        <w:rPr>
          <w:rFonts w:hAnsi="Times New Roman" w:ascii="Times New Roman"/>
          <w:sz w:val="24"/>
          <w:szCs w:val="24"/>
        </w:rPr>
        <w:t>9. studenog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AB006A">
        <w:rPr>
          <w:rFonts w:hAnsi="Times New Roman" w:ascii="Times New Roman"/>
          <w:sz w:val="24"/>
          <w:szCs w:val="24"/>
        </w:rPr>
        <w:t xml:space="preserve"> </w:t>
      </w:r>
    </w:p>
    <w:p w:rsidRDefault="00B35A4E" w:rsidP="002066CF" w:rsidR="00B35A4E" w:rsidRPr="00B35A4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privr. st. uprav. </w:t>
      </w:r>
      <w:r w:rsidRPr="00B35A4E">
        <w:rPr>
          <w:rFonts w:hAnsi="Times New Roman" w:ascii="Times New Roman"/>
          <w:sz w:val="24"/>
          <w:szCs w:val="24"/>
        </w:rPr>
        <w:t>Zoran Ostović, Velika Gorica, Šibenska 19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35A4E">
        <w:rPr>
          <w:rFonts w:hAnsi="Times New Roman" w:ascii="Times New Roman"/>
          <w:sz w:val="24"/>
          <w:szCs w:val="24"/>
        </w:rPr>
        <w:t>9.12.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A2199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DEB" w:rsidP="00F427F2" w:rsidR="00A91DEB">
      <w:pPr>
        <w:spacing w:lineRule="auto" w:line="240" w:after="0"/>
      </w:pPr>
      <w:r>
        <w:separator/>
      </w:r>
    </w:p>
  </w:endnote>
  <w:endnote w:id="0" w:type="continuationSeparator">
    <w:p w:rsidRDefault="00A91DEB" w:rsidP="00F427F2" w:rsidR="00A91D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DEB" w:rsidP="00F427F2" w:rsidR="00A91DEB">
      <w:pPr>
        <w:spacing w:lineRule="auto" w:line="240" w:after="0"/>
      </w:pPr>
      <w:r>
        <w:separator/>
      </w:r>
    </w:p>
  </w:footnote>
  <w:footnote w:id="0" w:type="continuationSeparator">
    <w:p w:rsidRDefault="00A91DEB" w:rsidP="00F427F2" w:rsidR="00A91D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7EEB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B032A"/>
    <w:rsid w:val="000D2A5B"/>
    <w:rsid w:val="000D2DDD"/>
    <w:rsid w:val="000F132D"/>
    <w:rsid w:val="000F1B6A"/>
    <w:rsid w:val="0010108A"/>
    <w:rsid w:val="001027DC"/>
    <w:rsid w:val="00103414"/>
    <w:rsid w:val="00136638"/>
    <w:rsid w:val="00147EC6"/>
    <w:rsid w:val="00152705"/>
    <w:rsid w:val="00176622"/>
    <w:rsid w:val="001A5B57"/>
    <w:rsid w:val="001B157C"/>
    <w:rsid w:val="001C6383"/>
    <w:rsid w:val="002066CF"/>
    <w:rsid w:val="00215958"/>
    <w:rsid w:val="00246940"/>
    <w:rsid w:val="002700D8"/>
    <w:rsid w:val="00275B15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79DF"/>
    <w:rsid w:val="003A2199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7A8"/>
    <w:rsid w:val="00506963"/>
    <w:rsid w:val="00512209"/>
    <w:rsid w:val="00512965"/>
    <w:rsid w:val="00573829"/>
    <w:rsid w:val="00575D2B"/>
    <w:rsid w:val="00593C2F"/>
    <w:rsid w:val="00594D7A"/>
    <w:rsid w:val="005A583D"/>
    <w:rsid w:val="005B6185"/>
    <w:rsid w:val="005D4370"/>
    <w:rsid w:val="005E4C89"/>
    <w:rsid w:val="0063768B"/>
    <w:rsid w:val="00652E82"/>
    <w:rsid w:val="0066718C"/>
    <w:rsid w:val="00682389"/>
    <w:rsid w:val="00697B15"/>
    <w:rsid w:val="006D488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91DEB"/>
    <w:rsid w:val="00AA006E"/>
    <w:rsid w:val="00AB006A"/>
    <w:rsid w:val="00AC6D07"/>
    <w:rsid w:val="00B071A9"/>
    <w:rsid w:val="00B07C6A"/>
    <w:rsid w:val="00B1188C"/>
    <w:rsid w:val="00B35A4E"/>
    <w:rsid w:val="00B5773C"/>
    <w:rsid w:val="00B712C7"/>
    <w:rsid w:val="00BA09AD"/>
    <w:rsid w:val="00BA58E3"/>
    <w:rsid w:val="00BC2C03"/>
    <w:rsid w:val="00BC3A34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12009"/>
    <w:rsid w:val="00E32CE3"/>
    <w:rsid w:val="00E516BE"/>
    <w:rsid w:val="00E6761F"/>
    <w:rsid w:val="00E81E09"/>
    <w:rsid w:val="00E87EEB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87E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E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E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E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E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87E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E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E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E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E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St-1086/2018</izvorni_sadrzaj>
    <derivirana_varijabla naziv="DomainObject.Predmet.OznakaBroj_1">St-1086/2018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EMAS COMMERCE d.o.o. za trgovinu i usluge</izvorni_sadrzaj>
    <derivirana_varijabla naziv="DomainObject.Predmet.ProtustrankaFormated_1">  EMAS COMMERCE d.o.o. za trgovinu i usluge</derivirana_varijabla>
  </DomainObject.Predmet.ProtustrankaFormated>
  <DomainObject.Predmet.ProtustrankaFormatedOIB>
    <izvorni_sadrzaj>  EMAS COMMERCE d.o.o. za trgovinu i usluge, OIB 48559724627</izvorni_sadrzaj>
    <derivirana_varijabla naziv="DomainObject.Predmet.ProtustrankaFormatedOIB_1">  EMAS COMMERCE d.o.o. za trgovinu i usluge, OIB 48559724627</derivirana_varijabla>
  </DomainObject.Predmet.ProtustrankaFormatedOIB>
  <DomainObject.Predmet.ProtustrankaFormatedWithAdress>
    <izvorni_sadrzaj> EMAS COMMERCE d.o.o. za trgovinu i usluge, Kralja Tomislava 1a , 31431 Čepin</izvorni_sadrzaj>
    <derivirana_varijabla naziv="DomainObject.Predmet.ProtustrankaFormatedWithAdress_1"> EMAS COMMERCE d.o.o. za trgovinu i usluge, Kralja Tomislava 1a , 31431 Čepin</derivirana_varijabla>
  </DomainObject.Predmet.ProtustrankaFormatedWithAdress>
  <DomainObject.Predmet.ProtustrankaFormatedWithAdressOIB>
    <izvorni_sadrzaj> EMAS COMMERCE d.o.o. za trgovinu i usluge, OIB 48559724627, Kralja Tomislava 1a , 31431 Čepin</izvorni_sadrzaj>
    <derivirana_varijabla naziv="DomainObject.Predmet.ProtustrankaFormatedWithAdressOIB_1"> EMAS COMMERCE d.o.o. za trgovinu i usluge, OIB 48559724627, Kralja Tomislava 1a , 31431 Čepin</derivirana_varijabla>
  </DomainObject.Predmet.ProtustrankaFormatedWithAdressOIB>
  <DomainObject.Predmet.ProtustrankaWithAdress>
    <izvorni_sadrzaj>EMAS COMMERCE d.o.o. za trgovinu i usluge Kralja Tomislava 1a , 31431 Čepin</izvorni_sadrzaj>
    <derivirana_varijabla naziv="DomainObject.Predmet.ProtustrankaWithAdress_1">EMAS COMMERCE d.o.o. za trgovinu i usluge Kralja Tomislava 1a , 31431 Čepin</derivirana_varijabla>
  </DomainObject.Predmet.ProtustrankaWithAdress>
  <DomainObject.Predmet.ProtustrankaWithAdressOIB>
    <izvorni_sadrzaj>EMAS COMMERCE d.o.o. za trgovinu i usluge, OIB 48559724627, Kralja Tomislava 1a , 31431 Čepin</izvorni_sadrzaj>
    <derivirana_varijabla naziv="DomainObject.Predmet.ProtustrankaWithAdressOIB_1">EMAS COMMERCE d.o.o. za trgovinu i usluge, OIB 48559724627, Kralja Tomislava 1a , 31431 Čepin</derivirana_varijabla>
  </DomainObject.Predmet.ProtustrankaWithAdressOIB>
  <DomainObject.Predmet.ProtustrankaNazivFormated>
    <izvorni_sadrzaj>EMAS COMMERCE d.o.o. za trgovinu i usluge</izvorni_sadrzaj>
    <derivirana_varijabla naziv="DomainObject.Predmet.ProtustrankaNazivFormated_1">EMAS COMMERCE d.o.o. za trgovinu i usluge</derivirana_varijabla>
  </DomainObject.Predmet.ProtustrankaNazivFormated>
  <DomainObject.Predmet.ProtustrankaNazivFormatedOIB>
    <izvorni_sadrzaj>EMAS COMMERCE d.o.o. za trgovinu i usluge, OIB 48559724627</izvorni_sadrzaj>
    <derivirana_varijabla naziv="DomainObject.Predmet.ProtustrankaNazivFormatedOIB_1">EMAS COMMERCE d.o.o. za trgovinu i usluge, OIB 48559724627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EMAS COMMERCE d.o.o. za trgovinu i usluge</item>
    </izvorni_sadrzaj>
    <derivirana_varijabla naziv="DomainObject.Predmet.ProtuStrankaListFormated_1">
      <item>EMAS COMMERCE d.o.o. za trgovinu i usluge</item>
    </derivirana_varijabla>
  </DomainObject.Predmet.ProtuStrankaListFormated>
  <DomainObject.Predmet.ProtuStrankaListFormatedOIB>
    <izvorni_sadrzaj>
      <item>EMAS COMMERCE d.o.o. za trgovinu i usluge, OIB 48559724627</item>
    </izvorni_sadrzaj>
    <derivirana_varijabla naziv="DomainObject.Predmet.ProtuStrankaListFormatedOIB_1">
      <item>EMAS COMMERCE d.o.o. za trgovinu i usluge, OIB 48559724627</item>
    </derivirana_varijabla>
  </DomainObject.Predmet.ProtuStrankaListFormatedOIB>
  <DomainObject.Predmet.ProtuStrankaListFormatedWithAdress>
    <izvorni_sadrzaj>
      <item>EMAS COMMERCE d.o.o. za trgovinu i usluge, Kralja Tomislava 1a , 31431 Čepin</item>
    </izvorni_sadrzaj>
    <derivirana_varijabla naziv="DomainObject.Predmet.ProtuStrankaListFormatedWithAdress_1">
      <item>EMAS COMMERCE d.o.o. za trgovinu i usluge, Kralja Tomislava 1a , 31431 Čepin</item>
    </derivirana_varijabla>
  </DomainObject.Predmet.ProtuStrankaListFormatedWithAdress>
  <DomainObject.Predmet.ProtuStrankaListFormatedWithAdressOIB>
    <izvorni_sadrzaj>
      <item>EMAS COMMERCE d.o.o. za trgovinu i usluge, OIB 48559724627, Kralja Tomislava 1a , 31431 Čepin</item>
    </izvorni_sadrzaj>
    <derivirana_varijabla naziv="DomainObject.Predmet.ProtuStrankaListFormatedWithAdressOIB_1">
      <item>EMAS COMMERCE d.o.o. za trgovinu i usluge, OIB 48559724627, Kralja Tomislava 1a , 31431 Čepin</item>
    </derivirana_varijabla>
  </DomainObject.Predmet.ProtuStrankaListFormatedWithAdressOIB>
  <DomainObject.Predmet.ProtuStrankaListNazivFormated>
    <izvorni_sadrzaj>
      <item>EMAS COMMERCE d.o.o. za trgovinu i usluge</item>
    </izvorni_sadrzaj>
    <derivirana_varijabla naziv="DomainObject.Predmet.ProtuStrankaListNazivFormated_1">
      <item>EMAS COMMERCE d.o.o. za trgovinu i usluge</item>
    </derivirana_varijabla>
  </DomainObject.Predmet.ProtuStrankaListNazivFormated>
  <DomainObject.Predmet.ProtuStrankaListNazivFormatedOIB>
    <izvorni_sadrzaj>
      <item>EMAS COMMERCE d.o.o. za trgovinu i usluge, OIB 48559724627</item>
    </izvorni_sadrzaj>
    <derivirana_varijabla naziv="DomainObject.Predmet.ProtuStrankaListNazivFormatedOIB_1">
      <item>EMAS COMMERCE d.o.o. za trgovinu i usluge, OIB 48559724627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EMAS COMMERCE d.o.o. za trgovinu i usluge</izvorni_sadrzaj>
    <derivirana_varijabla naziv="DomainObject.Predmet.ProtustrankaIDrugi_1">EMAS COMMERCE d.o.o.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EMAS COMMERCE d.o.o. za trgovinu i usluge, OIB 48559724627, Kralja Tomislava 1a , 31431 Čepin</izvorni_sadrzaj>
    <derivirana_varijabla naziv="DomainObject.Predmet.ProtustrankaIDrugiAdressOIB_1">EMAS COMMERCE d.o.o. za trgovinu i usluge, OIB 48559724627, Kralja Tomislava 1a 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EMAS COMMERCE d.o.o. za trgovinu i usluge</item>
      <item>RH MF PU PODRUČNI URED OSIJEK</item>
    </izvorni_sadrzaj>
    <derivirana_varijabla naziv="DomainObject.Predmet.SudioniciListNaziv_1">
      <item>EMAS COMMERCE d.o.o. za trgovinu i usluge</item>
      <item>RH MF PU PODRUČNI URED OSIJEK</item>
    </derivirana_varijabla>
  </DomainObject.Predmet.SudioniciListNaziv>
  <DomainObject.Predmet.SudioniciListAdressOIB>
    <izvorni_sadrzaj>
      <item>EMAS COMMERCE d.o.o. za trgovinu i usluge, OIB 48559724627, Kralja Tomislava 1a ,31431 Čepin</item>
      <item>RH MF PU PODRUČNI URED OSIJEK, OIB 18683136487</item>
    </izvorni_sadrzaj>
    <derivirana_varijabla naziv="DomainObject.Predmet.SudioniciListAdressOIB_1">
      <item>EMAS COMMERCE d.o.o. za trgovinu i usluge, OIB 48559724627, Kralja Tomislava 1a ,31431 Čepin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48559724627</item>
      <item>, OIB 18683136487</item>
    </izvorni_sadrzaj>
    <derivirana_varijabla naziv="DomainObject.Predmet.SudioniciListNazivOIB_1">
      <item>, OIB 48559724627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St-1086/2018-12</izvorni_sadrzaj>
    <derivirana_varijabla naziv="DomainObject.PredzadnjaOdlukaIzPredmeta.Oznaka_1">St-1086/2018-12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EA880-EA96-4BAC-A3C5-4BF220626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631</properties:Words>
  <properties:Characters>3280</properties:Characters>
  <properties:Lines>135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2018-11-09T07:41:00Z</dcterms:created>
  <dc:creator>Blanka</dc:creator>
  <cp:lastModifiedBy>Danijela Sekulić</cp:lastModifiedBy>
  <cp:lastPrinted>2018-11-09T07:40:00Z</cp:lastPrinted>
  <dcterms:modified xmlns:xsi="http://www.w3.org/2001/XMLSchema-instance" xsi:type="dcterms:W3CDTF">2018-11-09T07:41:00Z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