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9986" w14:paraId="3d1998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</w:t>
      </w:r>
      <w:r w:rsidR="005A3E3C">
        <w:rPr>
          <w:lang w:val="hr-HR"/>
        </w:rPr>
        <w:t>2</w:t>
      </w:r>
      <w:r w:rsidR="007F34CC">
        <w:rPr>
          <w:lang w:val="hr-HR"/>
        </w:rPr>
        <w:t>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7F34CC">
        <w:rPr>
          <w:lang w:val="hr-HR"/>
        </w:rPr>
        <w:t xml:space="preserve">GEOMAKS društvo s ograničenom odgovornošću za trgovinu, proizvodnju i usluge, Bjelovar, I. V. </w:t>
      </w:r>
      <w:proofErr w:type="spellStart"/>
      <w:r w:rsidR="007F34CC">
        <w:rPr>
          <w:lang w:val="hr-HR"/>
        </w:rPr>
        <w:t>Trnskog</w:t>
      </w:r>
      <w:proofErr w:type="spellEnd"/>
      <w:r w:rsidR="007F34CC">
        <w:rPr>
          <w:lang w:val="hr-HR"/>
        </w:rPr>
        <w:t xml:space="preserve"> 22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F34CC">
        <w:rPr>
          <w:lang w:val="hr-HR"/>
        </w:rPr>
        <w:t>010068107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F34CC">
        <w:rPr>
          <w:lang w:val="hr-HR"/>
        </w:rPr>
        <w:t>94352623498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</w:t>
      </w:r>
      <w:r w:rsidR="005A3E3C">
        <w:rPr>
          <w:lang w:val="hr-HR"/>
        </w:rPr>
        <w:t>2</w:t>
      </w:r>
      <w:r w:rsidR="007F34CC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F34CC">
        <w:rPr>
          <w:lang w:val="hr-HR"/>
        </w:rPr>
        <w:t>815.033,68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7F34CC">
        <w:rPr>
          <w:lang w:val="hr-HR"/>
        </w:rPr>
        <w:t xml:space="preserve">Dejan </w:t>
      </w:r>
      <w:proofErr w:type="spellStart"/>
      <w:r w:rsidR="007F34CC">
        <w:rPr>
          <w:lang w:val="hr-HR"/>
        </w:rPr>
        <w:t>Posavac</w:t>
      </w:r>
      <w:proofErr w:type="spellEnd"/>
      <w:r w:rsidR="007F34CC">
        <w:rPr>
          <w:lang w:val="hr-HR"/>
        </w:rPr>
        <w:t>, iz Bjelovara, Stipe Javora 8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F34CC">
        <w:rPr>
          <w:lang w:val="hr-HR"/>
        </w:rPr>
        <w:t>56870261914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288" w:rsidR="00E05288">
      <w:r>
        <w:separator/>
      </w:r>
    </w:p>
  </w:endnote>
  <w:endnote w:id="0" w:type="continuationSeparator">
    <w:p w:rsidRDefault="00E05288" w:rsidR="00E05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288" w:rsidR="00E05288">
      <w:r>
        <w:separator/>
      </w:r>
    </w:p>
  </w:footnote>
  <w:footnote w:id="0" w:type="continuationSeparator">
    <w:p w:rsidRDefault="00E05288" w:rsidR="00E05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636"/>
    <w:rsid w:val="00020AD1"/>
    <w:rsid w:val="00071E80"/>
    <w:rsid w:val="00080DAD"/>
    <w:rsid w:val="000B218C"/>
    <w:rsid w:val="000B6A05"/>
    <w:rsid w:val="000E2229"/>
    <w:rsid w:val="000E2494"/>
    <w:rsid w:val="00135F65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4E2A79"/>
    <w:rsid w:val="00505F14"/>
    <w:rsid w:val="0052619D"/>
    <w:rsid w:val="005609E1"/>
    <w:rsid w:val="005A21BE"/>
    <w:rsid w:val="005A3E3C"/>
    <w:rsid w:val="005D3406"/>
    <w:rsid w:val="00605F99"/>
    <w:rsid w:val="006107FD"/>
    <w:rsid w:val="00617995"/>
    <w:rsid w:val="00655553"/>
    <w:rsid w:val="00666165"/>
    <w:rsid w:val="00674F9D"/>
    <w:rsid w:val="006767EE"/>
    <w:rsid w:val="006B32F7"/>
    <w:rsid w:val="007733EB"/>
    <w:rsid w:val="007916AB"/>
    <w:rsid w:val="007E14B6"/>
    <w:rsid w:val="007E27E0"/>
    <w:rsid w:val="007F34CC"/>
    <w:rsid w:val="008259B1"/>
    <w:rsid w:val="00831DA7"/>
    <w:rsid w:val="008517A6"/>
    <w:rsid w:val="00891DB5"/>
    <w:rsid w:val="008A217A"/>
    <w:rsid w:val="008C2358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05288"/>
    <w:rsid w:val="00E0566D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5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5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GEOMAKS društvo s ograničenom odgovornošću za trgovinu, proizvodnju i usluge, Bjelovar zastupanog po punomoćniku Dejan Posavac</izvorni_sadrzaj>
    <derivirana_varijabla naziv="DomainObject.Predmet.ProtustrankaFormated_1">  GEOMAKS društvo s ograničenom odgovornošću za trgovinu, proizvodnju i usluge, Bjelovar zastupanog po punomoćniku Dejan Posavac</derivirana_varijabla>
  </DomainObject.Predmet.ProtustrankaFormated>
  <DomainObject.Predmet.ProtustrankaFormatedOIB>
    <izvorni_sadrzaj>  GEOMAKS društvo s ograničenom odgovornošću za trgovinu, proizvodnju i usluge, Bjelovar, OIB 94352623498 zastupanog po punomoćniku Dejan Posavac</izvorni_sadrzaj>
    <derivirana_varijabla naziv="DomainObject.Predmet.ProtustrankaFormatedOIB_1">  GEOMAKS društvo s ograničenom odgovornošću za trgovinu, proizvodnju i usluge, Bjelovar, OIB 94352623498 zastupanog po punomoćniku Dejan Posavac</derivirana_varijabla>
  </DomainObject.Predmet.ProtustrankaFormatedOIB>
  <DomainObject.Predmet.ProtustrankaFormatedWithAdress>
    <izvorni_sadrzaj> GEOMAKS društvo s ograničenom odgovornošću za trgovinu, proizvodnju i usluge, Bjelovar, I. V. Trnskog 22, 43000 Bjelovar zastupanog po punomoćniku Dejan Posavac</izvorni_sadrzaj>
    <derivirana_varijabla naziv="DomainObject.Predmet.ProtustrankaFormatedWithAdress_1"> GEOMAKS društvo s ograničenom odgovornošću za trgovinu, proizvodnju i usluge, Bjelovar, I. V. Trnskog 22, 43000 Bjelovar zastupanog po punomoćniku Dejan Posavac</derivirana_varijabla>
  </DomainObject.Predmet.ProtustrankaFormatedWithAdress>
  <DomainObject.Predmet.ProtustrankaFormatedWithAdressOIB>
    <izvorni_sadrzaj> GEOMAKS društvo s ograničenom odgovornošću za trgovinu, proizvodnju i usluge, Bjelovar, OIB 94352623498, I. V. Trnskog 22, 43000 Bjelovar zastupanog po punomoćniku Dejan Posavac</izvorni_sadrzaj>
    <derivirana_varijabla naziv="DomainObject.Predmet.ProtustrankaFormatedWithAdressOIB_1"> GEOMAKS društvo s ograničenom odgovornošću za trgovinu, proizvodnju i usluge, Bjelovar, OIB 94352623498, I. V. Trnskog 22, 43000 Bjelovar zastupanog po punomoćniku Dejan Posavac</derivirana_varijabla>
  </DomainObject.Predmet.ProtustrankaFormatedWithAdressOIB>
  <DomainObject.Predmet.ProtustrankaWithAdress>
    <izvorni_sadrzaj>GEOMAKS društvo s ograničenom odgovornošću za trgovinu, proizvodnju i usluge, Bjelovar I. V. Trnskog 22, 43000 Bjelovar</izvorni_sadrzaj>
    <derivirana_varijabla naziv="DomainObject.Predmet.ProtustrankaWithAdress_1">GEOMAKS društvo s ograničenom odgovornošću za trgovinu, proizvodnju i usluge, Bjelovar I. V. Trnskog 22, 43000 Bjelovar</derivirana_varijabla>
  </DomainObject.Predmet.ProtustrankaWithAdress>
  <DomainObject.Predmet.ProtustrankaWithAdressOIB>
    <izvorni_sadrzaj>GEOMAKS društvo s ograničenom odgovornošću za trgovinu, proizvodnju i usluge, Bjelovar, OIB 94352623498, I. V. Trnskog 22, 43000 Bjelovar</izvorni_sadrzaj>
    <derivirana_varijabla naziv="DomainObject.Predmet.ProtustrankaWithAdressOIB_1">GEOMAKS društvo s ograničenom odgovornošću za trgovinu, proizvodnju i usluge, Bjelovar, OIB 94352623498, I. V. Trnskog 22, 43000 Bjelovar</derivirana_varijabla>
  </DomainObject.Predmet.ProtustrankaWithAdressOIB>
  <DomainObject.Predmet.ProtustrankaNazivFormated>
    <izvorni_sadrzaj>GEOMAKS društvo s ograničenom odgovornošću za trgovinu, proizvodnju i usluge, Bjelovar</izvorni_sadrzaj>
    <derivirana_varijabla naziv="DomainObject.Predmet.ProtustrankaNazivFormated_1">GEOMAKS društvo s ograničenom odgovornošću za trgovinu, proizvodnju i usluge, Bjelovar</derivirana_varijabla>
  </DomainObject.Predmet.ProtustrankaNazivFormated>
  <DomainObject.Predmet.ProtustrankaNazivFormatedOIB>
    <izvorni_sadrzaj>GEOMAKS društvo s ograničenom odgovornošću za trgovinu, proizvodnju i usluge, Bjelovar, OIB 94352623498</izvorni_sadrzaj>
    <derivirana_varijabla naziv="DomainObject.Predmet.ProtustrankaNazivFormatedOIB_1">GEOMAKS društvo s ograničenom odgovornošću za trgovinu, proizvodnju i usluge, Bjelovar, OIB 94352623498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GEOMAKS društvo s ograničenom odgovornošću za trgovinu, proizvodnju i usluge, Bjelovar zastupanog po punomoćniku Dejan Posavac</item>
    </izvorni_sadrzaj>
    <derivirana_varijabla naziv="DomainObject.Predmet.ProtuStrankaListFormated_1">
      <item>GEOMAKS društvo s ograničenom odgovornošću za trgovinu, proizvodnju i usluge, Bjelovar zastupanog po punomoćniku Dejan Posavac</item>
    </derivirana_varijabla>
  </DomainObject.Predmet.ProtuStrankaListFormated>
  <DomainObject.Predmet.ProtuStrankaListFormatedOIB>
    <izvorni_sadrzaj>
      <item>GEOMAKS društvo s ograničenom odgovornošću za trgovinu, proizvodnju i usluge, Bjelovar, OIB 94352623498 zastupanog po punomoćniku Dejan Posavac</item>
    </izvorni_sadrzaj>
    <derivirana_varijabla naziv="DomainObject.Predmet.ProtuStrankaListFormatedOIB_1">
      <item>GEOMAKS društvo s ograničenom odgovornošću za trgovinu, proizvodnju i usluge, Bjelovar, OIB 94352623498 zastupanog po punomoćniku Dejan Posavac</item>
    </derivirana_varijabla>
  </DomainObject.Predmet.ProtuStrankaListFormatedOIB>
  <DomainObject.Predmet.ProtuStrankaListFormatedWithAdress>
    <izvorni_sadrzaj>
      <item>GEOMAKS društvo s ograničenom odgovornošću za trgovinu, proizvodnju i usluge, Bjelovar, I. V. Trnskog 22, 43000 Bjelovar zastupanog po punomoćniku Dejan Posavac</item>
    </izvorni_sadrzaj>
    <derivirana_varijabla naziv="DomainObject.Predmet.ProtuStrankaListFormatedWithAdress_1">
      <item>GEOMAKS društvo s ograničenom odgovornošću za trgovinu, proizvodnju i usluge, Bjelovar, I. V. Trnskog 22, 43000 Bjelovar zastupanog po punomoćniku Dejan Posavac</item>
    </derivirana_varijabla>
  </DomainObject.Predmet.ProtuStrankaListFormatedWithAdress>
  <DomainObject.Predmet.ProtuStrankaListFormatedWithAdressOIB>
    <izvorni_sadrzaj>
      <item>GEOMAKS društvo s ograničenom odgovornošću za trgovinu, proizvodnju i usluge, Bjelovar, OIB 94352623498, I. V. Trnskog 22, 43000 Bjelovar zastupanog po punomoćniku Dejan Posavac</item>
    </izvorni_sadrzaj>
    <derivirana_varijabla naziv="DomainObject.Predmet.ProtuStrankaListFormatedWithAdressOIB_1">
      <item>GEOMAKS društvo s ograničenom odgovornošću za trgovinu, proizvodnju i usluge, Bjelovar, OIB 94352623498, I. V. Trnskog 22, 43000 Bjelovar zastupanog po punomoćniku Dejan Posavac</item>
    </derivirana_varijabla>
  </DomainObject.Predmet.ProtuStrankaListFormatedWithAdressOIB>
  <DomainObject.Predmet.ProtuStrankaListNazivFormated>
    <izvorni_sadrzaj>
      <item>GEOMAKS društvo s ograničenom odgovornošću za trgovinu, proizvodnju i usluge, Bjelovar</item>
    </izvorni_sadrzaj>
    <derivirana_varijabla naziv="DomainObject.Predmet.ProtuStrankaListNazivFormated_1">
      <item>GEOMAKS društvo s ograničenom odgovornošću za trgovinu, proizvodnju i usluge, Bjelovar</item>
    </derivirana_varijabla>
  </DomainObject.Predmet.ProtuStrankaListNazivFormated>
  <DomainObject.Predmet.ProtuStrankaListNazivFormatedOIB>
    <izvorni_sadrzaj>
      <item>GEOMAKS društvo s ograničenom odgovornošću za trgovinu, proizvodnju i usluge, Bjelovar, OIB 94352623498</item>
    </izvorni_sadrzaj>
    <derivirana_varijabla naziv="DomainObject.Predmet.ProtuStrankaListNazivFormatedOIB_1">
      <item>GEOMAKS društvo s ograničenom odgovornošću za trgovinu, proizvodnju i usluge, Bjelovar, OIB 94352623498</item>
    </derivirana_varijabla>
  </DomainObject.Predmet.ProtuStrankaListNazivFormatedOIB>
  <DomainObject.Predmet.OstaliListFormated>
    <izvorni_sadrzaj>
      <item>Dejan Posavac punomoćnik sudionika u postupku GEOMAKS društvo s ograničenom odgovornošću za trgovinu, proizvodnju i usluge, Bjelovar</item>
    </izvorni_sadrzaj>
    <derivirana_varijabla naziv="DomainObject.Predmet.OstaliListFormated_1">
      <item>Dejan Posavac punomoćnik sudionika u postupku GEOMAKS društvo s ograničenom odgovornošću za trgovinu, proizvodnju i usluge, Bjelovar</item>
    </derivirana_varijabla>
  </DomainObject.Predmet.OstaliListFormated>
  <DomainObject.Predmet.OstaliListFormatedOIB>
    <izvorni_sadrzaj>
      <item>Dejan Posavac, OIB 56870261914 punomoćnik sudionika u postupku GEOMAKS društvo s ograničenom odgovornošću za trgovinu, proizvodnju i usluge, Bjelovar</item>
    </izvorni_sadrzaj>
    <derivirana_varijabla naziv="DomainObject.Predmet.OstaliListFormatedOIB_1">
      <item>Dejan Posavac, OIB 56870261914 punomoćnik sudionika u postupku GEOMAKS društvo s ograničenom odgovornošću za trgovinu, proizvodnju i usluge, Bjelovar</item>
    </derivirana_varijabla>
  </DomainObject.Predmet.OstaliListFormatedOIB>
  <DomainObject.Predmet.OstaliListFormatedWithAdress>
    <izvorni_sadrzaj>
      <item>Dejan Posavac, Stipe Javora 8, 43000 Bjelovar punomoćnik sudionika u postupku GEOMAKS društvo s ograničenom odgovornošću za trgovinu, proizvodnju i usluge, Bjelovar</item>
    </izvorni_sadrzaj>
    <derivirana_varijabla naziv="DomainObject.Predmet.OstaliListFormatedWithAdress_1">
      <item>Dejan Posavac, Stipe Javora 8, 43000 Bjelovar punomoćnik sudionika u postupku GEOMAKS društvo s ograničenom odgovornošću za trgovinu, proizvodnju i usluge, Bjelovar</item>
    </derivirana_varijabla>
  </DomainObject.Predmet.OstaliListFormatedWithAdress>
  <DomainObject.Predmet.OstaliListFormatedWithAdressOIB>
    <izvorni_sadrzaj>
      <item>Dejan Posavac, OIB 56870261914, Stipe Javora 8, 43000 Bjelovar punomoćnik sudionika u postupku GEOMAKS društvo s ograničenom odgovornošću za trgovinu, proizvodnju i usluge, Bjelovar</item>
    </izvorni_sadrzaj>
    <derivirana_varijabla naziv="DomainObject.Predmet.OstaliListFormatedWithAdressOIB_1">
      <item>Dejan Posavac, OIB 56870261914, Stipe Javora 8, 43000 Bjelovar punomoćnik sudionika u postupku GEOMAKS društvo s ograničenom odgovornošću za trgovinu, proizvodnju i usluge, Bjelovar</item>
    </derivirana_varijabla>
  </DomainObject.Predmet.OstaliListFormatedWithAdressOIB>
  <DomainObject.Predmet.OstaliListNazivFormated>
    <izvorni_sadrzaj>
      <item>Dejan Posavac</item>
    </izvorni_sadrzaj>
    <derivirana_varijabla naziv="DomainObject.Predmet.OstaliListNazivFormated_1">
      <item>Dejan Posavac</item>
    </derivirana_varijabla>
  </DomainObject.Predmet.OstaliListNazivFormated>
  <DomainObject.Predmet.OstaliListNazivFormatedOIB>
    <izvorni_sadrzaj>
      <item>Dejan Posavac, OIB 56870261914</item>
    </izvorni_sadrzaj>
    <derivirana_varijabla naziv="DomainObject.Predmet.OstaliListNazivFormatedOIB_1">
      <item>Dejan Posavac, OIB 56870261914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GEOMAKS društvo s ograničenom odgovornošću za trgovinu, proizvodnju i usluge, Bjelovar</izvorni_sadrzaj>
    <derivirana_varijabla naziv="DomainObject.Predmet.ProtustrankaIDrugi_1">GEOMAKS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GEOMAKS društvo s ograničenom odgovornošću za trgovinu, proizvodnju i usluge, Bjelovar, OIB 94352623498, I. V. Trnskog 22, 43000 Bjelovar</izvorni_sadrzaj>
    <derivirana_varijabla naziv="DomainObject.Predmet.ProtustrankaIDrugiAdressOIB_1">GEOMAKS društvo s ograničenom odgovornošću za trgovinu, proizvodnju i usluge, Bjelovar, OIB 94352623498, I. V.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GEOMAKS društvo s ograničenom odgovornošću za trgovinu, proizvodnju i usluge, Bjelovar</item>
      <item>Dejan Posavac</item>
    </izvorni_sadrzaj>
    <derivirana_varijabla naziv="DomainObject.Predmet.SudioniciListNaziv_1">
      <item>FINA, RC ZAGREB, Podružnica Bjelovar</item>
      <item>GEOMAKS društvo s ograničenom odgovornošću za trgovinu, proizvodnju i usluge, Bjelovar</item>
      <item>Dejan Posavac</item>
    </derivirana_varijabla>
  </DomainObject.Predmet.SudioniciListNaziv>
  <DomainObject.Predmet.SudioniciListAdressOIB>
    <izvorni_sadrzaj>
      <item>FINA, RC ZAGREB, Podružnica Bjelovar, OIB 85821130368, F. Supila 4,43000 Bjelovar</item>
      <item>GEOMAKS društvo s ograničenom odgovornošću za trgovinu, proizvodnju i usluge, Bjelovar, OIB 94352623498, I. V. Trnskog 22,43000 Bjelovar</item>
      <item>Dejan Posavac, OIB 56870261914, Stipe Javora 8,43000 Bjelovar</item>
    </izvorni_sadrzaj>
    <derivirana_varijabla naziv="DomainObject.Predmet.SudioniciListAdressOIB_1">
      <item>FINA, RC ZAGREB, Podružnica Bjelovar, OIB 85821130368, F. Supila 4,43000 Bjelovar</item>
      <item>GEOMAKS društvo s ograničenom odgovornošću za trgovinu, proizvodnju i usluge, Bjelovar, OIB 94352623498, I. V. Trnskog 22,43000 Bjelovar</item>
      <item>Dejan Posavac, OIB 56870261914, Stipe Javora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94352623498</item>
      <item>, OIB 56870261914</item>
    </izvorni_sadrzaj>
    <derivirana_varijabla naziv="DomainObject.Predmet.SudioniciListNazivOIB_1">
      <item>, OIB 85821130368</item>
      <item>, OIB 94352623498</item>
      <item>, OIB 56870261914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F81D1-F366-40D7-9EF5-527D7D6D0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2015-12-31T07:55:00Z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2015-12-31T07:56:00Z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