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fcd2" w14:paraId="3b6fcd2" w:rsidRDefault="008C5FE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642620</wp:posOffset>
            </wp:positionV>
            <wp:extent cy="854075" cx="6400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075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5FE3" w:rsidP="008C5FE3" w:rsidR="008C5FE3">
      <w:pPr>
        <w:spacing w:after="0"/>
        <w:jc w:val="both"/>
      </w:pPr>
      <w:r>
        <w:t xml:space="preserve">          </w:t>
      </w:r>
      <w:r>
        <w:t>Republika Hrvatska</w:t>
      </w:r>
    </w:p>
    <w:p w:rsidRDefault="008C5FE3" w:rsidP="008C5FE3" w:rsidR="008C5FE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C5FE3" w:rsidP="008C5FE3" w:rsidR="008C5FE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88005A">
        <w:rPr>
          <w:rFonts w:cs="Times New Roman" w:eastAsia="Times New Roman"/>
          <w:noProof/>
          <w:szCs w:val="20"/>
          <w:lang w:eastAsia="hr-HR"/>
        </w:rPr>
        <w:t>Poslovni broj: 5. St-752/2018-6</w:t>
      </w: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88005A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88005A">
        <w:rPr>
          <w:rFonts w:cs="Times New Roman" w:eastAsia="Times New Roman"/>
          <w:szCs w:val="20"/>
        </w:rPr>
        <w:t xml:space="preserve">povodom prijedloga Financijske agencije, OIB: 85821130368, RC Zagreb, Podružnica Bjelovar, Bjelovar, F. Supila 4, za otvaranje stečajnog postupka nad dužnikom MARE I KATE jednostavno društvo s ograničenom odgovornošću za usluge i trgovinu, </w:t>
      </w:r>
      <w:proofErr w:type="spellStart"/>
      <w:r w:rsidRPr="0088005A">
        <w:rPr>
          <w:rFonts w:cs="Times New Roman" w:eastAsia="Times New Roman"/>
          <w:szCs w:val="20"/>
        </w:rPr>
        <w:t>Berek</w:t>
      </w:r>
      <w:proofErr w:type="spellEnd"/>
      <w:r w:rsidRPr="0088005A">
        <w:rPr>
          <w:rFonts w:cs="Times New Roman" w:eastAsia="Times New Roman"/>
          <w:szCs w:val="20"/>
        </w:rPr>
        <w:t xml:space="preserve">, </w:t>
      </w:r>
      <w:proofErr w:type="spellStart"/>
      <w:r w:rsidRPr="0088005A">
        <w:rPr>
          <w:rFonts w:cs="Times New Roman" w:eastAsia="Times New Roman"/>
          <w:szCs w:val="20"/>
        </w:rPr>
        <w:t>Berek</w:t>
      </w:r>
      <w:proofErr w:type="spellEnd"/>
      <w:r w:rsidRPr="0088005A">
        <w:rPr>
          <w:rFonts w:cs="Times New Roman" w:eastAsia="Times New Roman"/>
          <w:szCs w:val="20"/>
        </w:rPr>
        <w:t xml:space="preserve"> 45, MBS: 010098604, OIB: 10768679214, temeljem odredbe čl.11. st.3. </w:t>
      </w:r>
      <w:r w:rsidRPr="0088005A">
        <w:rPr>
          <w:rFonts w:cs="Times New Roman" w:eastAsia="Times New Roman"/>
          <w:noProof/>
          <w:szCs w:val="20"/>
          <w:lang w:eastAsia="hr-HR"/>
        </w:rPr>
        <w:t>Stečajnog zakona (Narodne novine br. 71/15 i 104/17, dalje: SZ), 16. travnja</w:t>
      </w:r>
      <w:r w:rsidRPr="0088005A">
        <w:rPr>
          <w:rFonts w:cs="Times New Roman" w:eastAsia="Times New Roman"/>
          <w:szCs w:val="20"/>
          <w:lang w:eastAsia="hr-HR"/>
        </w:rPr>
        <w:t xml:space="preserve"> 2019.</w:t>
      </w:r>
      <w:r w:rsidRPr="0088005A">
        <w:rPr>
          <w:rFonts w:cs="Times New Roman" w:eastAsia="Times New Roman"/>
          <w:noProof/>
          <w:szCs w:val="20"/>
          <w:lang w:eastAsia="hr-HR"/>
        </w:rPr>
        <w:t xml:space="preserve"> donosi</w:t>
      </w: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</w:rPr>
      </w:pPr>
      <w:r w:rsidRPr="0088005A">
        <w:rPr>
          <w:rFonts w:cs="Times New Roman" w:eastAsia="Times New Roman"/>
          <w:szCs w:val="20"/>
        </w:rPr>
        <w:t>Z A K L J U Č A K</w:t>
      </w: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005A">
        <w:rPr>
          <w:rFonts w:cs="Times New Roman" w:eastAsia="Times New Roman"/>
          <w:szCs w:val="20"/>
        </w:rPr>
        <w:t xml:space="preserve">Nalaže se Financijskoj agenciji u roku 3 dana dostaviti podatke iz Očevidnika redoslijeda osnova za plaćanje, odnosno potvrdu iz čl.6. st.4. u vezi s čl.6. st.2. Stečajnog zakona </w:t>
      </w:r>
      <w:r w:rsidRPr="0088005A">
        <w:rPr>
          <w:rFonts w:cs="Times New Roman" w:eastAsia="Times New Roman"/>
          <w:noProof/>
          <w:szCs w:val="20"/>
          <w:lang w:val="en-GB"/>
        </w:rPr>
        <w:t xml:space="preserve">Stečajni zakon ("Narodne novine" broj 71/15 i 104/17, dalje: SZ) </w:t>
      </w:r>
      <w:r w:rsidRPr="0088005A">
        <w:rPr>
          <w:rFonts w:cs="Times New Roman" w:eastAsia="Times New Roman"/>
          <w:szCs w:val="20"/>
        </w:rPr>
        <w:t xml:space="preserve">za dužnika MARE I KATE jednostavno društvo s ograničenom odgovornošću za usluge i trgovinu, </w:t>
      </w:r>
      <w:proofErr w:type="spellStart"/>
      <w:r w:rsidRPr="0088005A">
        <w:rPr>
          <w:rFonts w:cs="Times New Roman" w:eastAsia="Times New Roman"/>
          <w:szCs w:val="20"/>
        </w:rPr>
        <w:t>Berek</w:t>
      </w:r>
      <w:proofErr w:type="spellEnd"/>
      <w:r w:rsidRPr="0088005A">
        <w:rPr>
          <w:rFonts w:cs="Times New Roman" w:eastAsia="Times New Roman"/>
          <w:szCs w:val="20"/>
        </w:rPr>
        <w:t xml:space="preserve">, </w:t>
      </w:r>
      <w:proofErr w:type="spellStart"/>
      <w:r w:rsidRPr="0088005A">
        <w:rPr>
          <w:rFonts w:cs="Times New Roman" w:eastAsia="Times New Roman"/>
          <w:szCs w:val="20"/>
        </w:rPr>
        <w:t>Berek</w:t>
      </w:r>
      <w:proofErr w:type="spellEnd"/>
      <w:r w:rsidRPr="0088005A">
        <w:rPr>
          <w:rFonts w:cs="Times New Roman" w:eastAsia="Times New Roman"/>
          <w:szCs w:val="20"/>
        </w:rPr>
        <w:t xml:space="preserve"> 45, MBS: 010098604, OIB: 10768679214</w:t>
      </w:r>
      <w:r w:rsidRPr="0088005A">
        <w:rPr>
          <w:rFonts w:cs="Times New Roman" w:eastAsia="Times New Roman"/>
          <w:szCs w:val="20"/>
          <w:lang w:eastAsia="hr-HR"/>
        </w:rPr>
        <w:t xml:space="preserve">. </w:t>
      </w: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Cs/>
          <w:szCs w:val="20"/>
        </w:rPr>
      </w:pPr>
    </w:p>
    <w:p w:rsidRDefault="0088005A" w:rsidP="0088005A" w:rsidR="0088005A" w:rsidRPr="0088005A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  <w:r w:rsidRPr="0088005A">
        <w:rPr>
          <w:rFonts w:cs="Times New Roman" w:eastAsia="Times New Roman"/>
          <w:bCs/>
          <w:lang w:eastAsia="hr-HR"/>
        </w:rPr>
        <w:t>U Bjelovaru 16. travnja 2019.</w:t>
      </w: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szCs w:val="20"/>
        </w:rPr>
      </w:pPr>
      <w:r w:rsidRPr="0088005A">
        <w:rPr>
          <w:rFonts w:cs="Times New Roman" w:eastAsia="Times New Roman"/>
          <w:szCs w:val="20"/>
        </w:rPr>
        <w:t xml:space="preserve">     Sutkinja</w:t>
      </w: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szCs w:val="20"/>
        </w:rPr>
      </w:pPr>
      <w:r w:rsidRPr="0088005A">
        <w:rPr>
          <w:rFonts w:cs="Times New Roman" w:eastAsia="Times New Roman"/>
          <w:szCs w:val="20"/>
        </w:rPr>
        <w:t xml:space="preserve"> Marija Petrina Kubica v.r.</w:t>
      </w: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szCs w:val="20"/>
        </w:rPr>
      </w:pPr>
    </w:p>
    <w:p w:rsidRDefault="0088005A" w:rsidP="0088005A" w:rsidR="0088005A" w:rsidRPr="0088005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88005A">
        <w:rPr>
          <w:rFonts w:cs="Times New Roman" w:eastAsia="Times New Roman"/>
          <w:noProof/>
          <w:szCs w:val="20"/>
        </w:rPr>
        <w:t>Za točnost otpravka - ovlašteni službenik</w:t>
      </w:r>
    </w:p>
    <w:p w:rsidRDefault="0088005A" w:rsidP="0088005A" w:rsidR="0088005A" w:rsidRPr="0088005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88005A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szCs w:val="20"/>
        </w:rPr>
      </w:pP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szCs w:val="20"/>
        </w:rPr>
      </w:pP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szCs w:val="20"/>
        </w:rPr>
      </w:pP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  <w:r w:rsidRPr="0088005A">
        <w:rPr>
          <w:rFonts w:cs="Times New Roman" w:eastAsia="Times New Roman"/>
          <w:szCs w:val="20"/>
        </w:rPr>
        <w:t>Uputa o pravnom lijeku:Protiv zaključka nije dopušten pravni lijek (čl.19. st.7. SZ).</w:t>
      </w: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88005A" w:rsidP="0088005A" w:rsidR="0088005A" w:rsidRPr="008800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005A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5FE3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67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76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St-752/2018-6</izvorni_sadrzaj>
    <derivirana_varijabla naziv="DomainObject.Oznaka_1">St-752/2018-6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St-752/2018</izvorni_sadrzaj>
    <derivirana_varijabla naziv="DomainObject.Predmet.OznakaBroj_1">St-752/2018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I KATE jednostavno društvo s ograničenom odgovornošću za usluge i trgovinu zastupanog po punomoćniku Mirela Fištrović</izvorni_sadrzaj>
    <derivirana_varijabla naziv="DomainObject.Predmet.ProtustrankaFormated_1">  MARE I KATE jednostavno društvo s ograničenom odgovornošću za usluge i trgovinu zastupanog po punomoćniku Mirela Fištrović</derivirana_varijabla>
  </DomainObject.Predmet.ProtustrankaFormated>
  <DomainObject.Predmet.ProtustrankaFormatedOIB>
    <izvorni_sadrzaj>  MARE I KATE jednostavno društvo s ograničenom odgovornošću za usluge i trgovinu, OIB 10768679214 zastupanog po punomoćniku Mirela Fištrović</izvorni_sadrzaj>
    <derivirana_varijabla naziv="DomainObject.Predmet.ProtustrankaFormatedOIB_1">  MARE I KATE jednostavno društvo s ograničenom odgovornošću za usluge i trgovinu, OIB 10768679214 zastupanog po punomoćniku Mirela Fištrović</derivirana_varijabla>
  </DomainObject.Predmet.ProtustrankaFormatedOIB>
  <DomainObject.Predmet.ProtustrankaFormatedWithAdress>
    <izvorni_sadrzaj> MARE I KATE jednostavno društvo s ograničenom odgovornošću za usluge i trgovinu, Berek 45, 43232 Berek zastupanog po punomoćniku Mirela Fištrović</izvorni_sadrzaj>
    <derivirana_varijabla naziv="DomainObject.Predmet.ProtustrankaFormatedWithAdress_1"> MARE I KATE jednostavno društvo s ograničenom odgovornošću za usluge i trgovinu, Berek 45, 43232 Berek zastupanog po punomoćniku Mirela Fištrović</derivirana_varijabla>
  </DomainObject.Predmet.ProtustrankaFormatedWithAdress>
  <DomainObject.Predmet.ProtustrankaFormatedWithAdressOIB>
    <izvorni_sadrzaj> MARE I KATE jednostavno društvo s ograničenom odgovornošću za usluge i trgovinu, OIB 10768679214, Berek 45, 43232 Berek zastupanog po punomoćniku Mirela Fištrović</izvorni_sadrzaj>
    <derivirana_varijabla naziv="DomainObject.Predmet.ProtustrankaFormatedWithAdressOIB_1"> MARE I KATE jednostavno društvo s ograničenom odgovornošću za usluge i trgovinu, OIB 10768679214, Berek 45, 43232 Berek zastupanog po punomoćniku Mirela Fištrović</derivirana_varijabla>
  </DomainObject.Predmet.ProtustrankaFormatedWithAdressOIB>
  <DomainObject.Predmet.ProtustrankaWithAdress>
    <izvorni_sadrzaj>MARE I KATE jednostavno društvo s ograničenom odgovornošću za usluge i trgovinu Berek 45, 43232 Berek</izvorni_sadrzaj>
    <derivirana_varijabla naziv="DomainObject.Predmet.ProtustrankaWithAdress_1">MARE I KATE jednostavno društvo s ograničenom odgovornošću za usluge i trgovinu Berek 45, 43232 Berek</derivirana_varijabla>
  </DomainObject.Predmet.ProtustrankaWithAdress>
  <DomainObject.Predmet.ProtustrankaWithAdressOIB>
    <izvorni_sadrzaj>MARE I KATE jednostavno društvo s ograničenom odgovornošću za usluge i trgovinu, OIB 10768679214, Berek 45, 43232 Berek</izvorni_sadrzaj>
    <derivirana_varijabla naziv="DomainObject.Predmet.ProtustrankaWithAdressOIB_1">MARE I KATE jednostavno društvo s ograničenom odgovornošću za usluge i trgovinu, OIB 10768679214, Berek 45, 43232 Berek</derivirana_varijabla>
  </DomainObject.Predmet.ProtustrankaWithAdressOIB>
  <DomainObject.Predmet.ProtustrankaNazivFormated>
    <izvorni_sadrzaj>MARE I KATE jednostavno društvo s ograničenom odgovornošću za usluge i trgovinu</izvorni_sadrzaj>
    <derivirana_varijabla naziv="DomainObject.Predmet.ProtustrankaNazivFormated_1">MARE I KATE jednostavno društvo s ograničenom odgovornošću za usluge i trgovinu</derivirana_varijabla>
  </DomainObject.Predmet.ProtustrankaNazivFormated>
  <DomainObject.Predmet.ProtustrankaNazivFormatedOIB>
    <izvorni_sadrzaj>MARE I KATE jednostavno društvo s ograničenom odgovornošću za usluge i trgovinu, OIB 10768679214</izvorni_sadrzaj>
    <derivirana_varijabla naziv="DomainObject.Predmet.ProtustrankaNazivFormatedOIB_1">MARE I KATE jednostavno društvo s ograničenom odgovornošću za usluge i trgovinu, OIB 10768679214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MARE I KATE jednostavno društvo s ograničenom odgovornošću za usluge i trgovinu zastupanog po punomoćniku Mirela Fištrović</item>
    </izvorni_sadrzaj>
    <derivirana_varijabla naziv="DomainObject.Predmet.ProtuStrankaListFormated_1">
      <item>MARE I KATE jednostavno društvo s ograničenom odgovornošću za usluge i trgovinu zastupanog po punomoćniku Mirela Fištrović</item>
    </derivirana_varijabla>
  </DomainObject.Predmet.ProtuStrankaListFormated>
  <DomainObject.Predmet.ProtuStrankaListFormatedOIB>
    <izvorni_sadrzaj>
      <item>MARE I KATE jednostavno društvo s ograničenom odgovornošću za usluge i trgovinu, OIB 10768679214 zastupanog po punomoćniku Mirela Fištrović</item>
    </izvorni_sadrzaj>
    <derivirana_varijabla naziv="DomainObject.Predmet.ProtuStrankaListFormatedOIB_1">
      <item>MARE I KATE jednostavno društvo s ograničenom odgovornošću za usluge i trgovinu, OIB 10768679214 zastupanog po punomoćniku Mirela Fištrović</item>
    </derivirana_varijabla>
  </DomainObject.Predmet.ProtuStrankaListFormatedOIB>
  <DomainObject.Predmet.ProtuStrankaListFormatedWithAdress>
    <izvorni_sadrzaj>
      <item>MARE I KATE jednostavno društvo s ograničenom odgovornošću za usluge i trgovinu, Berek 45, 43232 Berek zastupanog po punomoćniku Mirela Fištrović</item>
    </izvorni_sadrzaj>
    <derivirana_varijabla naziv="DomainObject.Predmet.ProtuStrankaListFormatedWithAdress_1">
      <item>MARE I KATE jednostavno društvo s ograničenom odgovornošću za usluge i trgovinu, Berek 45, 43232 Berek zastupanog po punomoćniku Mirela Fištrović</item>
    </derivirana_varijabla>
  </DomainObject.Predmet.ProtuStrankaListFormatedWithAdress>
  <DomainObject.Predmet.ProtuStrankaListFormatedWithAdressOIB>
    <izvorni_sadrzaj>
      <item>MARE I KATE jednostavno društvo s ograničenom odgovornošću za usluge i trgovinu, OIB 10768679214, Berek 45, 43232 Berek zastupanog po punomoćniku Mirela Fištrović</item>
    </izvorni_sadrzaj>
    <derivirana_varijabla naziv="DomainObject.Predmet.ProtuStrankaListFormatedWithAdressOIB_1">
      <item>MARE I KATE jednostavno društvo s ograničenom odgovornošću za usluge i trgovinu, OIB 10768679214, Berek 45, 43232 Berek zastupanog po punomoćniku Mirela Fištrović</item>
    </derivirana_varijabla>
  </DomainObject.Predmet.ProtuStrankaListFormatedWithAdressOIB>
  <DomainObject.Predmet.ProtuStrankaListNazivFormated>
    <izvorni_sadrzaj>
      <item>MARE I KATE jednostavno društvo s ograničenom odgovornošću za usluge i trgovinu</item>
    </izvorni_sadrzaj>
    <derivirana_varijabla naziv="DomainObject.Predmet.ProtuStrankaListNazivFormated_1">
      <item>MARE I KATE jednostavno društvo s ograničenom odgovornošću za usluge i trgovinu</item>
    </derivirana_varijabla>
  </DomainObject.Predmet.ProtuStrankaListNazivFormated>
  <DomainObject.Predmet.ProtuStrankaListNazivFormatedOIB>
    <izvorni_sadrzaj>
      <item>MARE I KATE jednostavno društvo s ograničenom odgovornošću za usluge i trgovinu, OIB 10768679214</item>
    </izvorni_sadrzaj>
    <derivirana_varijabla naziv="DomainObject.Predmet.ProtuStrankaListNazivFormatedOIB_1">
      <item>MARE I KATE jednostavno društvo s ograničenom odgovornošću za usluge i trgovinu, OIB 10768679214</item>
    </derivirana_varijabla>
  </DomainObject.Predmet.ProtuStrankaListNazivFormatedOIB>
  <DomainObject.Predmet.OstaliListFormated>
    <izvorni_sadrzaj>
      <item>Mirela Fištrović punomoćnik sudionika u postupku MARE I KATE jednostavno društvo s ograničenom odgovornošću za usluge i trgovinu</item>
    </izvorni_sadrzaj>
    <derivirana_varijabla naziv="DomainObject.Predmet.OstaliListFormated_1">
      <item>Mirela Fištrović punomoćnik sudionika u postupku MARE I KATE jednostavno društvo s ograničenom odgovornošću za usluge i trgovinu</item>
    </derivirana_varijabla>
  </DomainObject.Predmet.OstaliListFormated>
  <DomainObject.Predmet.OstaliListFormatedOIB>
    <izvorni_sadrzaj>
      <item>Mirela Fištrović, OIB 33966163705 punomoćnik sudionika u postupku MARE I KATE jednostavno društvo s ograničenom odgovornošću za usluge i trgovinu</item>
    </izvorni_sadrzaj>
    <derivirana_varijabla naziv="DomainObject.Predmet.OstaliListFormatedOIB_1">
      <item>Mirela Fištrović, OIB 33966163705 punomoćnik sudionika u postupku MARE I KATE jednostavno društvo s ograničenom odgovornošću za usluge i trgovinu</item>
    </derivirana_varijabla>
  </DomainObject.Predmet.OstaliListFormatedOIB>
  <DomainObject.Predmet.OstaliListFormatedWithAdress>
    <izvorni_sadrzaj>
      <item>Mirela Fištrović, Berek 41, 43232 Berek punomoćnik sudionika u postupku MARE I KATE jednostavno društvo s ograničenom odgovornošću za usluge i trgovinu</item>
    </izvorni_sadrzaj>
    <derivirana_varijabla naziv="DomainObject.Predmet.OstaliListFormatedWithAdress_1">
      <item>Mirela Fištrović, Berek 41, 43232 Berek punomoćnik sudionika u postupku MARE I KATE jednostavno društvo s ograničenom odgovornošću za usluge i trgovinu</item>
    </derivirana_varijabla>
  </DomainObject.Predmet.OstaliListFormatedWithAdress>
  <DomainObject.Predmet.OstaliListFormatedWithAdressOIB>
    <izvorni_sadrzaj>
      <item>Mirela Fištrović, OIB 33966163705, Berek 41, 43232 Berek punomoćnik sudionika u postupku MARE I KATE jednostavno društvo s ograničenom odgovornošću za usluge i trgovinu</item>
    </izvorni_sadrzaj>
    <derivirana_varijabla naziv="DomainObject.Predmet.OstaliListFormatedWithAdressOIB_1">
      <item>Mirela Fištrović, OIB 33966163705, Berek 41, 43232 Berek punomoćnik sudionika u postupku MARE I KATE jednostavno društvo s ograničenom odgovornošću za usluge i trgovinu</item>
    </derivirana_varijabla>
  </DomainObject.Predmet.OstaliListFormatedWithAdressOIB>
  <DomainObject.Predmet.OstaliListNazivFormated>
    <izvorni_sadrzaj>
      <item>Mirela Fištrović</item>
    </izvorni_sadrzaj>
    <derivirana_varijabla naziv="DomainObject.Predmet.OstaliListNazivFormated_1">
      <item>Mirela Fištrović</item>
    </derivirana_varijabla>
  </DomainObject.Predmet.OstaliListNazivFormated>
  <DomainObject.Predmet.OstaliListNazivFormatedOIB>
    <izvorni_sadrzaj>
      <item>Mirela Fištrović, OIB 33966163705</item>
    </izvorni_sadrzaj>
    <derivirana_varijabla naziv="DomainObject.Predmet.OstaliListNazivFormatedOIB_1">
      <item>Mirela Fištrović, OIB 33966163705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St-752/2018-6</izvorni_sadrzaj>
    <derivirana_varijabla naziv="DomainObject.PoslovniBrojDokumenta_1">St-752/2018-6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MARE I KATE jednostavno društvo s ograničenom odgovornošću za usluge i trgovinu</izvorni_sadrzaj>
    <derivirana_varijabla naziv="DomainObject.Predmet.ProtustrankaIDrugi_1">MARE I KATE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MARE I KATE jednostavno društvo s ograničenom odgovornošću za usluge i trgovinu, OIB 10768679214, Berek 45, 43232 Berek</izvorni_sadrzaj>
    <derivirana_varijabla naziv="DomainObject.Predmet.ProtustrankaIDrugiAdressOIB_1">MARE I KATE jednostavno društvo s ograničenom odgovornošću za usluge i trgovinu, OIB 10768679214, Berek 45, 43232 Berek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MARE I KATE jednostavno društvo s ograničenom odgovornošću za usluge i trgovinu</item>
      <item>Mirela Fištrović</item>
    </izvorni_sadrzaj>
    <derivirana_varijabla naziv="DomainObject.Predmet.SudioniciListNaziv_1">
      <item>FINA, RC ZAGREB, Podružnica BJELOVAR</item>
      <item>MARE I KATE jednostavno društvo s ograničenom odgovornošću za usluge i trgovinu</item>
      <item>Mirela Fištrović</item>
    </derivirana_varijabla>
  </DomainObject.Predmet.SudioniciListNaziv>
  <DomainObject.Predmet.SudioniciListAdressOIB>
    <izvorni_sadrzaj>
      <item>FINA, RC ZAGREB, Podružnica BJELOVAR, OIB 85821130368, F. Supila 4,43000 Bjelovar</item>
      <item>MARE I KATE jednostavno društvo s ograničenom odgovornošću za usluge i trgovinu, OIB 10768679214, Berek 45,43232 Berek</item>
      <item>Mirela Fištrović, OIB 33966163705, Berek 41,43232 Berek</item>
    </izvorni_sadrzaj>
    <derivirana_varijabla naziv="DomainObject.Predmet.SudioniciListAdressOIB_1">
      <item>FINA, RC ZAGREB, Podružnica BJELOVAR, OIB 85821130368, F. Supila 4,43000 Bjelovar</item>
      <item>MARE I KATE jednostavno društvo s ograničenom odgovornošću za usluge i trgovinu, OIB 10768679214, Berek 45,43232 Berek</item>
      <item>Mirela Fištrović, OIB 33966163705, Berek 41,43232 Berek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6DBFB0-4403-430F-90AD-682F89A5F8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1021</properties:Characters>
  <properties:Lines>41</properties:Lines>
  <properties:Paragraphs>13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2019-04-17T10:56:00Z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St-752/2018-6 / Odluka - Zaključak (odluka_St-752_2018-6.docx)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