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07E665" w14:paraId="1840910A" w:rsidRDefault="00841745" w:rsidP="00841745" w:rsidR="00841745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0008D8D8" w:rsidRDefault="00841745" w:rsidP="00841745" w:rsidR="00841745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6E739063" w:rsidRDefault="00841745" w:rsidP="00841745" w:rsidR="00841745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62770F77" w:rsidRDefault="00841745" w:rsidP="00841745" w:rsidR="00841745">
      <w:pPr>
        <w:rPr>
          <w:sz w:val="22"/>
          <w:szCs w:val="22"/>
        </w:rPr>
      </w:pPr>
      <w:r>
        <w:rPr>
          <w:sz w:val="22"/>
          <w:szCs w:val="22"/>
        </w:rPr>
        <w:t>Zagreb, Amruševa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St-1671/2017</w:t>
      </w:r>
    </w:p>
    <w:p w14:textId="77777777" w14:paraId="0C99261E" w:rsidRDefault="00841745" w:rsidP="00841745" w:rsidR="00841745">
      <w:pPr>
        <w:rPr>
          <w:sz w:val="22"/>
          <w:szCs w:val="22"/>
        </w:rPr>
      </w:pPr>
    </w:p>
    <w:p w14:textId="77777777" w14:paraId="6A58173A" w:rsidRDefault="00841745" w:rsidP="00841745" w:rsidR="00841745">
      <w:pPr>
        <w:rPr>
          <w:sz w:val="22"/>
          <w:szCs w:val="22"/>
        </w:rPr>
      </w:pPr>
    </w:p>
    <w:p w14:textId="77777777" w14:paraId="507FED1A" w:rsidRDefault="00841745" w:rsidP="00841745" w:rsidR="0084174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AGENCIJE, Regionalni centar Zagreb, Trg svibanjskih žrtava 1995 br. 1, OIB: 85821130368, za provedbu skraćenog stečajnog postupka nad dužnikom BEST SOLUTIONS INTERNATIONAL društvo s ograničenom odgovornošću za inženjering, trgovinu, usluge i turistička agencija, Zagreb, Miramarska 24, OIB: 28694524852, dana 28. rujna 2017.g.          </w:t>
      </w:r>
    </w:p>
    <w:p w14:textId="77777777" w14:paraId="56B7E0E6" w:rsidRDefault="00841745" w:rsidP="00841745" w:rsidR="00841745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</w:t>
      </w:r>
    </w:p>
    <w:p w14:textId="77777777" w14:paraId="673BCB51" w:rsidRDefault="00841745" w:rsidP="00841745" w:rsidR="00841745">
      <w:pPr>
        <w:jc w:val="both"/>
        <w:rPr>
          <w:sz w:val="22"/>
          <w:szCs w:val="22"/>
        </w:rPr>
      </w:pPr>
    </w:p>
    <w:p w14:textId="77777777" w14:paraId="7BF3D49D" w:rsidRDefault="00841745" w:rsidP="00841745" w:rsidR="00841745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54308458" w:rsidRDefault="00841745" w:rsidP="00841745" w:rsidR="00841745">
      <w:pPr>
        <w:jc w:val="center"/>
        <w:rPr>
          <w:sz w:val="22"/>
          <w:szCs w:val="22"/>
        </w:rPr>
      </w:pPr>
    </w:p>
    <w:p w14:textId="77777777" w14:paraId="645200CE" w:rsidRDefault="00841745" w:rsidP="00841745" w:rsidR="00841745">
      <w:pPr>
        <w:rPr>
          <w:b/>
          <w:sz w:val="22"/>
          <w:szCs w:val="22"/>
        </w:rPr>
      </w:pPr>
    </w:p>
    <w:p w14:textId="77777777" w14:paraId="38F5BAB3" w:rsidRDefault="00841745" w:rsidP="00841745" w:rsidR="0084174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    Za dužnika BEST SOLUTIONS INTERNATIONAL društvo s ograničenom odgovornošću za inženjering, trgovinu, usluge i turistička agencija, Zagreb, Miramarska 24, OIB: 28694524852.</w:t>
      </w:r>
    </w:p>
    <w:p w14:textId="77777777" w14:paraId="46083307" w:rsidRDefault="00841745" w:rsidP="00841745" w:rsidR="0084174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10.567,17 kn.</w:t>
      </w:r>
    </w:p>
    <w:p w14:textId="77777777" w14:paraId="439A70C1" w:rsidRDefault="00841745" w:rsidP="00841745" w:rsidR="0084174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16E47475" w:rsidRDefault="00841745" w:rsidP="00841745" w:rsidR="0084174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555465E6" w:rsidRDefault="00841745" w:rsidP="00841745" w:rsidR="00841745">
      <w:pPr>
        <w:ind w:firstLine="708"/>
        <w:jc w:val="both"/>
        <w:rPr>
          <w:sz w:val="22"/>
          <w:szCs w:val="22"/>
        </w:rPr>
      </w:pPr>
    </w:p>
    <w:p w14:textId="77777777" w14:paraId="21D607A4" w:rsidRDefault="00841745" w:rsidP="00841745" w:rsidR="00841745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2AEFE550" w:rsidRDefault="00841745" w:rsidP="00841745" w:rsidR="0084174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503CF385" w:rsidRDefault="00841745" w:rsidP="00841745" w:rsidR="0084174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4D571DC4" w:rsidRDefault="00841745" w:rsidP="00841745" w:rsidR="00841745">
      <w:pPr>
        <w:jc w:val="both"/>
        <w:rPr>
          <w:sz w:val="22"/>
          <w:szCs w:val="22"/>
        </w:rPr>
      </w:pPr>
    </w:p>
    <w:p w14:textId="77777777" w14:paraId="221DC9FD" w:rsidRDefault="00841745" w:rsidP="00841745" w:rsidR="00841745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28. rujna 2017.g.   </w:t>
      </w:r>
    </w:p>
    <w:p w14:textId="77777777" w14:paraId="6BDAA3F5" w:rsidRDefault="00841745" w:rsidP="00841745" w:rsidR="00841745">
      <w:pPr>
        <w:jc w:val="center"/>
        <w:rPr>
          <w:sz w:val="22"/>
          <w:szCs w:val="22"/>
        </w:rPr>
      </w:pPr>
    </w:p>
    <w:p w14:textId="77777777" w14:paraId="3DD0DEEC" w:rsidRDefault="00841745" w:rsidP="00841745" w:rsidR="0084174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104D363" w:rsidRDefault="00841745" w:rsidP="00841745" w:rsidR="00841745">
      <w:pPr>
        <w:ind w:firstLine="708" w:left="5664"/>
        <w:jc w:val="both"/>
        <w:rPr>
          <w:sz w:val="22"/>
          <w:szCs w:val="22"/>
        </w:rPr>
      </w:pPr>
    </w:p>
    <w:p w14:textId="77777777" w14:paraId="012E33AB" w:rsidRDefault="00841745" w:rsidP="00841745" w:rsidR="00841745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6480CB29" w:rsidRDefault="00841745" w:rsidP="00841745" w:rsidR="00841745">
      <w:pPr>
        <w:pStyle w:val="Tijeloteksta"/>
        <w:tabs>
          <w:tab w:pos="700" w:val="left"/>
        </w:tabs>
        <w:ind w:right="278"/>
        <w:rPr>
          <w:rFonts w:hAnsi="Times New Roman" w:ascii="Times New Roman"/>
          <w:sz w:val="22"/>
          <w:szCs w:val="22"/>
        </w:rPr>
      </w:pPr>
    </w:p>
    <w:p w14:textId="77777777" w14:paraId="3BFECBE6" w:rsidRDefault="00841745" w:rsidP="00841745" w:rsidR="0084174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38E0F9FE" w:rsidRDefault="00841745" w:rsidP="00841745" w:rsidR="00841745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29E34B09" w:rsidRDefault="00841745" w:rsidP="00841745" w:rsidR="00841745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0FC24FDF" w:rsidRDefault="00841745" w:rsidP="00841745" w:rsidR="00841745">
      <w:pPr>
        <w:jc w:val="center"/>
        <w:rPr>
          <w:sz w:val="22"/>
          <w:szCs w:val="22"/>
        </w:rPr>
      </w:pPr>
    </w:p>
    <w:p w14:textId="77777777" w14:paraId="2C7EC8F2" w:rsidRDefault="00841745" w:rsidP="00841745" w:rsidR="00841745">
      <w:pPr>
        <w:tabs>
          <w:tab w:pos="709" w:val="left"/>
        </w:tabs>
        <w:jc w:val="both"/>
        <w:rPr>
          <w:sz w:val="22"/>
          <w:szCs w:val="22"/>
        </w:rPr>
      </w:pPr>
    </w:p>
    <w:p w14:textId="0386128E" w14:paraId="0386128E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1745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17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417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417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417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417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41745"/>
    <w:rPr>
      <w:rFonts w:hAnsi="Arial Narrow" w:ascii="Arial Narrow"/>
      <w:szCs w:val="20"/>
    </w:rPr>
  </w:style>
  <w:style w:customStyle="true" w:styleId="TijelotekstaChar" w:type="character">
    <w:name w:val="Tijelo teksta Char"/>
    <w:basedOn w:val="Zadanifontodlomka"/>
    <w:link w:val="Tijeloteksta"/>
    <w:semiHidden/>
    <w:rsid w:val="00841745"/>
    <w:rPr>
      <w:rFonts w:cs="Times New Roman" w:eastAsia="Times New Roman" w:hAnsi="Arial Narrow" w:asci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7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41745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417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417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417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417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417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ijeloteksta" w:type="paragraph">
    <w:name w:val="Body Text"/>
    <w:basedOn w:val="Normal"/>
    <w:link w:val="TijelotekstaChar"/>
    <w:semiHidden/>
    <w:unhideWhenUsed/>
    <w:rsid w:val="00841745"/>
    <w:rPr>
      <w:rFonts w:ascii="Arial Narrow" w:hAnsi="Arial Narrow"/>
      <w:szCs w:val="20"/>
    </w:rPr>
  </w:style>
  <w:style w:customStyle="1" w:styleId="TijelotekstaChar" w:type="character">
    <w:name w:val="Tijelo teksta Char"/>
    <w:basedOn w:val="Zadanifontodlomka"/>
    <w:link w:val="Tijeloteksta"/>
    <w:semiHidden/>
    <w:rsid w:val="00841745"/>
    <w:rPr>
      <w:rFonts w:ascii="Arial Narrow" w:cs="Times New Roman" w:eastAsia="Times New Roman" w:hAnsi="Arial Narrow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417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41745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8828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2017.</izvorni_sadrzaj>
    <derivirana_varijabla naziv="DomainObject.DatumDonosenjaOdluke_1">28.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1671</izvorni_sadrzaj>
    <derivirana_varijabla naziv="DomainObject.Predmet.Broj_1">1671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St-1671/2017</izvorni_sadrzaj>
    <derivirana_varijabla naziv="DomainObject.Predmet.OznakaBroj_1">St-1671/2017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BEST SOLUTIONS INTERNATIONAL društvo s ograničenom odgovornošću za inženjering, trgovinu, usluge i turistička agencija</izvorni_sadrzaj>
    <derivirana_varijabla naziv="DomainObject.Predmet.ProtustrankaFormated_1">  BEST SOLUTIONS INTERNATIONAL društvo s ograničenom odgovornošću za inženjering, trgovinu, usluge i turistička agencija</derivirana_varijabla>
  </DomainObject.Predmet.ProtustrankaFormated>
  <DomainObject.Predmet.ProtustrankaFormatedOIB>
    <izvorni_sadrzaj>  BEST SOLUTIONS INTERNATIONAL društvo s ograničenom odgovornošću za inženjering, trgovinu, usluge i turistička agencija, OIB 28694524852</izvorni_sadrzaj>
    <derivirana_varijabla naziv="DomainObject.Predmet.ProtustrankaFormatedOIB_1">  BEST SOLUTIONS INTERNATIONAL društvo s ograničenom odgovornošću za inženjering, trgovinu, usluge i turistička agencija, OIB 28694524852</derivirana_varijabla>
  </DomainObject.Predmet.ProtustrankaFormatedOIB>
  <DomainObject.Predmet.ProtustrankaFormatedWithAdress>
    <izvorni_sadrzaj> BEST SOLUTIONS INTERNATIONAL društvo s ograničenom odgovornošću za inženjering, trgovinu, usluge i turistička agencija, Miramarska 24 , 10000 Zagreb</izvorni_sadrzaj>
    <derivirana_varijabla naziv="DomainObject.Predmet.ProtustrankaFormatedWithAdress_1"> BEST SOLUTIONS INTERNATIONAL društvo s ograničenom odgovornošću za inženjering, trgovinu, usluge i turistička agencija, Miramarska 24 , 10000 Zagreb</derivirana_varijabla>
  </DomainObject.Predmet.ProtustrankaFormatedWithAdress>
  <DomainObject.Predmet.ProtustrankaFormatedWithAdressOIB>
    <izvorni_sadrzaj> BEST SOLUTIONS INTERNATIONAL društvo s ograničenom odgovornošću za inženjering, trgovinu, usluge i turistička agencija, OIB 28694524852, Miramarska 24 , 10000 Zagreb</izvorni_sadrzaj>
    <derivirana_varijabla naziv="DomainObject.Predmet.ProtustrankaFormatedWithAdressOIB_1"> BEST SOLUTIONS INTERNATIONAL društvo s ograničenom odgovornošću za inženjering, trgovinu, usluge i turistička agencija, OIB 28694524852, Miramarska 24 , 10000 Zagreb</derivirana_varijabla>
  </DomainObject.Predmet.ProtustrankaFormatedWithAdressOIB>
  <DomainObject.Predmet.ProtustrankaWithAdress>
    <izvorni_sadrzaj>BEST SOLUTIONS INTERNATIONAL društvo s ograničenom odgovornošću za inženjering, trgovinu, usluge i turistička agencija Miramarska 24 , 10000 Zagreb</izvorni_sadrzaj>
    <derivirana_varijabla naziv="DomainObject.Predmet.ProtustrankaWithAdress_1">BEST SOLUTIONS INTERNATIONAL društvo s ograničenom odgovornošću za inženjering, trgovinu, usluge i turistička agencija Miramarska 24 , 10000 Zagreb</derivirana_varijabla>
  </DomainObject.Predmet.ProtustrankaWithAdress>
  <DomainObject.Predmet.ProtustrankaWithAdressOIB>
    <izvorni_sadrzaj>BEST SOLUTIONS INTERNATIONAL društvo s ograničenom odgovornošću za inženjering, trgovinu, usluge i turistička agencija, OIB 28694524852, Miramarska 24 , 10000 Zagreb</izvorni_sadrzaj>
    <derivirana_varijabla naziv="DomainObject.Predmet.ProtustrankaWithAdressOIB_1">BEST SOLUTIONS INTERNATIONAL društvo s ograničenom odgovornošću za inženjering, trgovinu, usluge i turistička agencija, OIB 28694524852, Miramarska 24 , 10000 Zagreb</derivirana_varijabla>
  </DomainObject.Predmet.ProtustrankaWithAdressOIB>
  <DomainObject.Predmet.ProtustrankaNazivFormated>
    <izvorni_sadrzaj>BEST SOLUTIONS INTERNATIONAL društvo s ograničenom odgovornošću za inženjering, trgovinu, usluge i turistička agencija</izvorni_sadrzaj>
    <derivirana_varijabla naziv="DomainObject.Predmet.ProtustrankaNazivFormated_1">BEST SOLUTIONS INTERNATIONAL društvo s ograničenom odgovornošću za inženjering, trgovinu, usluge i turistička agencija</derivirana_varijabla>
  </DomainObject.Predmet.ProtustrankaNazivFormated>
  <DomainObject.Predmet.ProtustrankaNazivFormatedOIB>
    <izvorni_sadrzaj>BEST SOLUTIONS INTERNATIONAL društvo s ograničenom odgovornošću za inženjering, trgovinu, usluge i turistička agencija, OIB 28694524852</izvorni_sadrzaj>
    <derivirana_varijabla naziv="DomainObject.Predmet.ProtustrankaNazivFormatedOIB_1">BEST SOLUTIONS INTERNATIONAL društvo s ograničenom odgovornošću za inženjering, trgovinu, usluge i turistička agencija, OIB 28694524852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BEST SOLUTIONS INTERNATIONAL društvo s ograničenom odgovornošću za inženjering, trgovinu, usluge i turistička agencija</item>
    </izvorni_sadrzaj>
    <derivirana_varijabla naziv="DomainObject.Predmet.ProtuStrankaListFormated_1">
      <item>BEST SOLUTIONS INTERNATIONAL društvo s ograničenom odgovornošću za inženjering, trgovinu, usluge i turistička agencija</item>
    </derivirana_varijabla>
  </DomainObject.Predmet.ProtuStrankaListFormated>
  <DomainObject.Predmet.ProtuStrankaListFormatedOIB>
    <izvorni_sadrzaj>
      <item>BEST SOLUTIONS INTERNATIONAL društvo s ograničenom odgovornošću za inženjering, trgovinu, usluge i turistička agencija, OIB 28694524852</item>
    </izvorni_sadrzaj>
    <derivirana_varijabla naziv="DomainObject.Predmet.ProtuStrankaListFormatedOIB_1">
      <item>BEST SOLUTIONS INTERNATIONAL društvo s ograničenom odgovornošću za inženjering, trgovinu, usluge i turistička agencija, OIB 28694524852</item>
    </derivirana_varijabla>
  </DomainObject.Predmet.ProtuStrankaListFormatedOIB>
  <DomainObject.Predmet.ProtuStrankaListFormatedWithAdress>
    <izvorni_sadrzaj>
      <item>BEST SOLUTIONS INTERNATIONAL društvo s ograničenom odgovornošću za inženjering, trgovinu, usluge i turistička agencija, Miramarska 24 , 10000 Zagreb</item>
    </izvorni_sadrzaj>
    <derivirana_varijabla naziv="DomainObject.Predmet.ProtuStrankaListFormatedWithAdress_1">
      <item>BEST SOLUTIONS INTERNATIONAL društvo s ograničenom odgovornošću za inženjering, trgovinu, usluge i turistička agencija, Miramarska 24 , 10000 Zagreb</item>
    </derivirana_varijabla>
  </DomainObject.Predmet.ProtuStrankaListFormatedWithAdress>
  <DomainObject.Predmet.ProtuStrankaListFormatedWithAdressOIB>
    <izvorni_sadrzaj>
      <item>BEST SOLUTIONS INTERNATIONAL društvo s ograničenom odgovornošću za inženjering, trgovinu, usluge i turistička agencija, OIB 28694524852, Miramarska 24 , 10000 Zagreb</item>
    </izvorni_sadrzaj>
    <derivirana_varijabla naziv="DomainObject.Predmet.ProtuStrankaListFormatedWithAdressOIB_1">
      <item>BEST SOLUTIONS INTERNATIONAL društvo s ograničenom odgovornošću za inženjering, trgovinu, usluge i turistička agencija, OIB 28694524852, Miramarska 24 , 10000 Zagreb</item>
    </derivirana_varijabla>
  </DomainObject.Predmet.ProtuStrankaListFormatedWithAdressOIB>
  <DomainObject.Predmet.ProtuStrankaListNazivFormated>
    <izvorni_sadrzaj>
      <item>BEST SOLUTIONS INTERNATIONAL društvo s ograničenom odgovornošću za inženjering, trgovinu, usluge i turistička agencija</item>
    </izvorni_sadrzaj>
    <derivirana_varijabla naziv="DomainObject.Predmet.ProtuStrankaListNazivFormated_1">
      <item>BEST SOLUTIONS INTERNATIONAL društvo s ograničenom odgovornošću za inženjering, trgovinu, usluge i turistička agencija</item>
    </derivirana_varijabla>
  </DomainObject.Predmet.ProtuStrankaListNazivFormated>
  <DomainObject.Predmet.ProtuStrankaListNazivFormatedOIB>
    <izvorni_sadrzaj>
      <item>BEST SOLUTIONS INTERNATIONAL društvo s ograničenom odgovornošću za inženjering, trgovinu, usluge i turistička agencija, OIB 28694524852</item>
    </izvorni_sadrzaj>
    <derivirana_varijabla naziv="DomainObject.Predmet.ProtuStrankaListNazivFormatedOIB_1">
      <item>BEST SOLUTIONS INTERNATIONAL društvo s ograničenom odgovornošću za inženjering, trgovinu, usluge i turistička agencija, OIB 28694524852</item>
    </derivirana_varijabla>
  </DomainObject.Predmet.ProtuStrankaListNazivFormatedOIB>
  <DomainObject.Predmet.OstaliListFormated>
    <izvorni_sadrzaj>
      <item>Boris Trgovec</item>
      <item>HRVATSKI ZAVOD ZA MIROVINSKO OSIGURANJE</item>
    </izvorni_sadrzaj>
    <derivirana_varijabla naziv="DomainObject.Predmet.OstaliListFormated_1">
      <item>Boris Trgovec</item>
      <item>HRVATSKI ZAVOD ZA MIROVINSKO OSIGURANJE</item>
    </derivirana_varijabla>
  </DomainObject.Predmet.OstaliListFormated>
  <DomainObject.Predmet.OstaliListFormatedOIB>
    <izvorni_sadrzaj>
      <item>Boris Trgovec, OIB 34776924565</item>
      <item>HRVATSKI ZAVOD ZA MIROVINSKO OSIGURANJE, OIB 84397956623</item>
    </izvorni_sadrzaj>
    <derivirana_varijabla naziv="DomainObject.Predmet.OstaliListFormatedOIB_1">
      <item>Boris Trgovec, OIB 34776924565</item>
      <item>HRVATSKI ZAVOD ZA MIROVINSKO OSIGURANJE, OIB 84397956623</item>
    </derivirana_varijabla>
  </DomainObject.Predmet.OstaliListFormatedOIB>
  <DomainObject.Predmet.OstaliListFormatedWithAdress>
    <izvorni_sadrzaj>
      <item>Boris Trgovec, Kneza Ljudevita Posavskog 36, 10000 Zagreb</item>
      <item>HRVATSKI ZAVOD ZA MIROVINSKO OSIGURANJE, Trpimirova 4, 10000 Zagreb</item>
    </izvorni_sadrzaj>
    <derivirana_varijabla naziv="DomainObject.Predmet.OstaliListFormatedWithAdress_1">
      <item>Boris Trgovec, Kneza Ljudevita Posavskog 36, 10000 Zagreb</item>
      <item>HRVATSKI ZAVOD ZA MIROVINSKO OSIGURANJE, Trpimirova 4, 10000 Zagreb</item>
    </derivirana_varijabla>
  </DomainObject.Predmet.OstaliListFormatedWithAdress>
  <DomainObject.Predmet.OstaliListFormatedWithAdressOIB>
    <izvorni_sadrzaj>
      <item>Boris Trgovec, OIB 34776924565, Kneza Ljudevita Posavskog 36, 10000 Zagreb</item>
      <item>HRVATSKI ZAVOD ZA MIROVINSKO OSIGURANJE, OIB 84397956623, Trpimirova 4, 10000 Zagreb</item>
    </izvorni_sadrzaj>
    <derivirana_varijabla naziv="DomainObject.Predmet.OstaliListFormatedWithAdressOIB_1">
      <item>Boris Trgovec, OIB 34776924565, Kneza Ljudevita Posavskog 36, 10000 Zagreb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Boris Trgovec</item>
      <item>HRVATSKI ZAVOD ZA MIROVINSKO OSIGURANJE</item>
    </izvorni_sadrzaj>
    <derivirana_varijabla naziv="DomainObject.Predmet.OstaliListNazivFormated_1">
      <item>Boris Trgovec</item>
      <item>HRVATSKI ZAVOD ZA MIROVINSKO OSIGURANJE</item>
    </derivirana_varijabla>
  </DomainObject.Predmet.OstaliListNazivFormated>
  <DomainObject.Predmet.OstaliListNazivFormatedOIB>
    <izvorni_sadrzaj>
      <item>Boris Trgovec, OIB 34776924565</item>
      <item>HRVATSKI ZAVOD ZA MIROVINSKO OSIGURANJE, OIB 84397956623</item>
    </izvorni_sadrzaj>
    <derivirana_varijabla naziv="DomainObject.Predmet.OstaliListNazivFormatedOIB_1">
      <item>Boris Trgovec, OIB 34776924565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2017.</izvorni_sadrzaj>
    <derivirana_varijabla naziv="DomainObject.Datum_1">28.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BEST SOLUTIONS INTERNATIONAL društvo s ograničenom odgovornošću za inženjering, trgovinu, usluge i turistička agencija</izvorni_sadrzaj>
    <derivirana_varijabla naziv="DomainObject.Predmet.ProtustrankaIDrugi_1">BEST SOLUTIONS INTERNATIONAL društvo s ograničenom odgovornošću za inženjering, trgovinu, usluge i turistička agencija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BEST SOLUTIONS INTERNATIONAL društvo s ograničenom odgovornošću za inženjering, trgovinu, usluge i turistička agencija, OIB 28694524852, Miramarska 24 , 10000 Zagreb</izvorni_sadrzaj>
    <derivirana_varijabla naziv="DomainObject.Predmet.ProtustrankaIDrugiAdressOIB_1">BEST SOLUTIONS INTERNATIONAL društvo s ograničenom odgovornošću za inženjering, trgovinu, usluge i turistička agencija, OIB 28694524852, Miramarska 24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BEST SOLUTIONS INTERNATIONAL društvo s ograničenom odgovornošću za inženjering, trgovinu, usluge i turistička agencija</item>
      <item>Boris Trgovec</item>
      <item>HRVATSKI ZAVOD ZA MIROVINSKO OSIGURANJE</item>
    </izvorni_sadrzaj>
    <derivirana_varijabla naziv="DomainObject.Predmet.SudioniciListNaziv_1">
      <item>FINA Regionalni centar Zagreb</item>
      <item>BEST SOLUTIONS INTERNATIONAL društvo s ograničenom odgovornošću za inženjering, trgovinu, usluge i turistička agencija</item>
      <item>Boris Trgovec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BEST SOLUTIONS INTERNATIONAL društvo s ograničenom odgovornošću za inženjering, trgovinu, usluge i turistička agencija, OIB 28694524852, Miramarska 24 ,10000 Zagreb</item>
      <item>Boris Trgovec, OIB 34776924565, Kneza Ljudevita Posavskog 36,10000 Zagreb</item>
      <item>HRVATSKI ZAVOD ZA MIROVINSKO OSIGURANJE, OIB 84397956623, Trpimirova 4,10000 Zagreb</item>
    </izvorni_sadrzaj>
    <derivirana_varijabla naziv="DomainObject.Predmet.SudioniciListAdressOIB_1">
      <item>FINA Regionalni centar Zagreb, OIB 85821130368, Trg svibanjskih žrtava 1995. 1,10000 Zagreb</item>
      <item>BEST SOLUTIONS INTERNATIONAL društvo s ograničenom odgovornošću za inženjering, trgovinu, usluge i turistička agencija, OIB 28694524852, Miramarska 24 ,10000 Zagreb</item>
      <item>Boris Trgovec, OIB 34776924565, Kneza Ljudevita Posavskog 36,10000 Zagreb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28694524852</item>
      <item>, OIB 34776924565</item>
      <item>, OIB 84397956623</item>
    </izvorni_sadrzaj>
    <derivirana_varijabla naziv="DomainObject.Predmet.SudioniciListNazivOIB_1">
      <item>, OIB 85821130368</item>
      <item>, OIB 28694524852</item>
      <item>, OIB 34776924565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285</properties:Words>
  <properties:Characters>1618</properties:Characters>
  <properties:Lines>48</properties:Lines>
  <properties:Paragraphs>17</properties:Paragraphs>
  <properties:TotalTime>1</properties:TotalTime>
  <properties:ScaleCrop>false</properties:ScaleCrop>
  <properties:LinksUpToDate>false</properties:LinksUpToDate>
  <properties:CharactersWithSpaces>1990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2017-09-28T08:17:00Z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