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0b76" w14:paraId="5620b76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>1 St</w:t>
      </w:r>
      <w:r w:rsidR="00CF7065">
        <w:t>-</w:t>
      </w:r>
      <w:r w:rsidR="00406E68">
        <w:t>202</w:t>
      </w:r>
      <w:r w:rsidR="00342D66">
        <w:t>/</w:t>
      </w:r>
      <w:r w:rsidR="00406E68">
        <w:t>1998-</w:t>
      </w:r>
    </w:p>
    <w:p w:rsidRDefault="00EC7BCD" w:rsidR="00EC7BCD" w:rsidRPr="00845E49"/>
    <w:p w:rsidRDefault="006B43AF" w:rsidR="00EC7BCD" w:rsidRPr="00845E49">
      <w:r>
        <w:t xml:space="preserve">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93FA7" w:rsidR="00C93FA7" w:rsidRPr="00845E49"/>
    <w:p w:rsidRDefault="00C93FA7" w:rsidR="00C93FA7" w:rsidRPr="00CF7065">
      <w:r w:rsidRPr="00CF7065">
        <w:t xml:space="preserve">     REPUBLIKA HRVATSKA</w:t>
      </w:r>
    </w:p>
    <w:p w:rsidRDefault="00C93FA7" w:rsidR="00C93FA7" w:rsidRPr="00CF7065">
      <w:r w:rsidRPr="00CF7065">
        <w:t>TRGOVAČKI SUD U ZAGREBU</w:t>
      </w:r>
    </w:p>
    <w:p w:rsidRDefault="00761A36" w:rsidR="00C4791A" w:rsidRPr="00CF7065">
      <w:r w:rsidRPr="00CF7065">
        <w:t xml:space="preserve">        </w:t>
      </w:r>
      <w:r w:rsidR="00AE068A">
        <w:t>Stalna služba u Karlovcu</w:t>
      </w:r>
    </w:p>
    <w:p w:rsidRDefault="003602ED" w:rsidR="003602ED" w:rsidRPr="00CF7065">
      <w:r w:rsidRPr="00CF7065">
        <w:t xml:space="preserve">Karlovac, </w:t>
      </w:r>
      <w:r w:rsidR="00195095">
        <w:t>Trg hrvatskih branitelja 1/II</w:t>
      </w:r>
    </w:p>
    <w:p w:rsidRDefault="003602ED" w:rsidR="003602ED" w:rsidRPr="00CF7065"/>
    <w:p w:rsidRDefault="003602ED" w:rsidP="003602ED" w:rsidR="003602ED" w:rsidRPr="00CF7065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EC7BCD" w:rsidR="00EC7BCD" w:rsidRPr="00CF7065"/>
    <w:p w:rsidRDefault="00C4791A" w:rsidP="00C4791A" w:rsidR="004D2935" w:rsidRPr="00CF7065">
      <w:pPr>
        <w:jc w:val="center"/>
      </w:pPr>
      <w:r w:rsidRPr="00CF7065">
        <w:t>R J E Š E N J E</w:t>
      </w:r>
    </w:p>
    <w:p w:rsidRDefault="00EC7BCD" w:rsidP="00D207F0" w:rsidR="00EC7BCD" w:rsidRPr="00845E49"/>
    <w:p w:rsidRDefault="00EC7BCD" w:rsidP="00F054E4" w:rsidR="00F054E4" w:rsidRPr="00B76688">
      <w:pPr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AE068A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DD2D47" w:rsidRPr="00845E49">
        <w:t xml:space="preserve">u </w:t>
      </w:r>
      <w:r w:rsidR="00F054E4">
        <w:t xml:space="preserve">stečajnom postupku nad </w:t>
      </w:r>
      <w:r w:rsidR="00342D66">
        <w:t xml:space="preserve">stečajnim </w:t>
      </w:r>
      <w:r w:rsidR="00F054E4">
        <w:t xml:space="preserve">dužnikom </w:t>
      </w:r>
      <w:r w:rsidR="00406E68">
        <w:t>SUTLA PZ  u stečaju, Donja Lomnica, Drugi odvjetnik Dverićeve 5, OIB: 70727110918</w:t>
      </w:r>
      <w:r w:rsidR="00342D66">
        <w:t xml:space="preserve">, </w:t>
      </w:r>
      <w:r w:rsidR="00406E68">
        <w:t>3. kolovoza</w:t>
      </w:r>
      <w:r w:rsidR="00342D66">
        <w:t xml:space="preserve"> 2018.</w:t>
      </w:r>
    </w:p>
    <w:p w:rsidRDefault="001709E9" w:rsidP="003602ED" w:rsidR="003602ED">
      <w:pPr>
        <w:ind w:firstLine="360"/>
        <w:jc w:val="both"/>
      </w:pPr>
      <w:r>
        <w:t>.</w:t>
      </w:r>
    </w:p>
    <w:p w:rsidRDefault="00845E49" w:rsidP="003602ED" w:rsidR="00845E49" w:rsidRPr="00845E49">
      <w:pPr>
        <w:ind w:firstLine="360"/>
        <w:jc w:val="both"/>
      </w:pPr>
    </w:p>
    <w:p w:rsidRDefault="00140488" w:rsidP="00D207F0" w:rsidR="00EC7BCD">
      <w:pPr>
        <w:jc w:val="center"/>
      </w:pPr>
      <w:r w:rsidRPr="00845E49">
        <w:t xml:space="preserve">r i j e š i o </w:t>
      </w:r>
      <w:r w:rsidR="00EC7BCD" w:rsidRPr="00845E49">
        <w:t xml:space="preserve"> </w:t>
      </w:r>
      <w:r w:rsidRPr="00845E49">
        <w:t xml:space="preserve"> </w:t>
      </w:r>
      <w:r w:rsidR="00EC7BCD" w:rsidRPr="00845E49">
        <w:t>j e</w:t>
      </w:r>
    </w:p>
    <w:p w:rsidRDefault="00342D66" w:rsidP="00D207F0" w:rsidR="00342D66">
      <w:pPr>
        <w:jc w:val="center"/>
      </w:pPr>
    </w:p>
    <w:p w:rsidRDefault="00EC7BCD" w:rsidP="00D207F0" w:rsidR="00EC7BCD" w:rsidRPr="00845E49"/>
    <w:p w:rsidRDefault="0063613C" w:rsidP="0063613C" w:rsidR="00C62AAC">
      <w:pPr>
        <w:pStyle w:val="Odlomakpopisa"/>
        <w:tabs>
          <w:tab w:pos="945" w:val="left"/>
        </w:tabs>
        <w:ind w:left="0"/>
        <w:jc w:val="both"/>
      </w:pPr>
      <w:r>
        <w:tab/>
      </w:r>
      <w:r w:rsidR="00A37630">
        <w:t>Ispravlja</w:t>
      </w:r>
      <w:r w:rsidR="00140488" w:rsidRPr="00845E49">
        <w:t xml:space="preserve"> se </w:t>
      </w:r>
      <w:r w:rsidR="00CF7065">
        <w:t>ovosudno rješenje</w:t>
      </w:r>
      <w:r w:rsidR="00AC2ACE">
        <w:t xml:space="preserve"> </w:t>
      </w:r>
      <w:r w:rsidR="00CF7065">
        <w:t>poslovni broj St-</w:t>
      </w:r>
      <w:r w:rsidR="00406E68">
        <w:t>202</w:t>
      </w:r>
      <w:r w:rsidR="00342D66">
        <w:t>/</w:t>
      </w:r>
      <w:r w:rsidR="00406E68">
        <w:t>1998</w:t>
      </w:r>
      <w:r w:rsidR="0094435F">
        <w:t xml:space="preserve"> od </w:t>
      </w:r>
      <w:r w:rsidR="00342D66">
        <w:t xml:space="preserve">2. </w:t>
      </w:r>
      <w:r w:rsidR="00406E68">
        <w:t>kolovoza</w:t>
      </w:r>
      <w:r w:rsidR="00342D66">
        <w:t xml:space="preserve"> 2018</w:t>
      </w:r>
      <w:r w:rsidR="00CF7065">
        <w:t>. godine</w:t>
      </w:r>
      <w:r w:rsidR="00342D66">
        <w:t xml:space="preserve"> u </w:t>
      </w:r>
      <w:r w:rsidR="00406E68">
        <w:t>izreci rješenja, prvi redak,</w:t>
      </w:r>
      <w:r w:rsidR="00342D66">
        <w:t xml:space="preserve"> tako da umjesto "</w:t>
      </w:r>
      <w:r w:rsidR="00406E68">
        <w:t xml:space="preserve">12. rujna 2018. </w:t>
      </w:r>
      <w:r w:rsidR="00342D66">
        <w:t>" ima pisati: "</w:t>
      </w:r>
      <w:r w:rsidR="00406E68">
        <w:t>13. rujna 2018</w:t>
      </w:r>
      <w:r w:rsidR="00342D66">
        <w:t>."</w:t>
      </w:r>
    </w:p>
    <w:p w:rsidRDefault="00845E49" w:rsidP="00D207F0" w:rsidR="00845E49" w:rsidRPr="00845E49"/>
    <w:p w:rsidRDefault="004D2935" w:rsidP="003602ED" w:rsidR="004D2935">
      <w:pPr>
        <w:jc w:val="center"/>
      </w:pPr>
      <w:r w:rsidRPr="00845E49">
        <w:t>Obrazloženje</w:t>
      </w:r>
    </w:p>
    <w:p w:rsidRDefault="00845E49" w:rsidP="003602ED" w:rsidR="00845E49" w:rsidRPr="00845E49">
      <w:pPr>
        <w:jc w:val="center"/>
      </w:pPr>
    </w:p>
    <w:p w:rsidRDefault="00D66943" w:rsidP="00195095" w:rsidR="006C3655">
      <w:pPr>
        <w:tabs>
          <w:tab w:pos="1125" w:val="left"/>
        </w:tabs>
        <w:jc w:val="both"/>
      </w:pPr>
      <w:r w:rsidRPr="00845E49">
        <w:tab/>
      </w:r>
      <w:r w:rsidR="00F054E4">
        <w:t xml:space="preserve">Po službenoj dužnosti sud je izvršio ispravak </w:t>
      </w:r>
      <w:r w:rsidR="00342D66">
        <w:t>rješenja poslovni broj St-</w:t>
      </w:r>
      <w:r w:rsidR="00406E68">
        <w:t>202</w:t>
      </w:r>
      <w:r w:rsidR="00342D66">
        <w:t>/</w:t>
      </w:r>
      <w:r w:rsidR="00406E68">
        <w:t>1998</w:t>
      </w:r>
      <w:r w:rsidR="00F054E4">
        <w:t xml:space="preserve"> od </w:t>
      </w:r>
      <w:r w:rsidR="00342D66">
        <w:t xml:space="preserve">2. </w:t>
      </w:r>
      <w:r w:rsidR="00406E68">
        <w:t>kolovoza</w:t>
      </w:r>
      <w:r w:rsidR="00342D66">
        <w:t xml:space="preserve"> 2018</w:t>
      </w:r>
      <w:r w:rsidR="00F054E4">
        <w:t xml:space="preserve">. s obzirom da je omaškom </w:t>
      </w:r>
      <w:r w:rsidR="00406E68">
        <w:t xml:space="preserve">u izreci rješenja zakazao ročište za 12. rujna 2018., za koji datum već ima ranije zakazana ročišta, umjesto za 13. rujna 2018., kako je i navedeno u sudskom ročišniku. </w:t>
      </w:r>
      <w:r w:rsidR="00342D66">
        <w:t xml:space="preserve"> </w:t>
      </w:r>
    </w:p>
    <w:p w:rsidRDefault="001709E9" w:rsidP="00761A36" w:rsidR="001709E9">
      <w:pPr>
        <w:tabs>
          <w:tab w:pos="1125" w:val="left"/>
        </w:tabs>
        <w:jc w:val="both"/>
      </w:pPr>
    </w:p>
    <w:p w:rsidRDefault="00845E49" w:rsidP="00306557" w:rsidR="00845E49">
      <w:pPr>
        <w:tabs>
          <w:tab w:pos="1125" w:val="left"/>
        </w:tabs>
        <w:jc w:val="both"/>
      </w:pPr>
      <w:r w:rsidRPr="00845E49">
        <w:tab/>
        <w:t>Slijedom navedenog odlučeno je kao u izreci rješenja</w:t>
      </w:r>
      <w:r w:rsidR="006C3655">
        <w:t xml:space="preserve">, </w:t>
      </w:r>
      <w:r w:rsidR="00761A36">
        <w:t>a temeljem čl. 342. st. 4. u vezi čl. 347. Zakona o parničnom postupku (Narodne novine broj 53/91, 91/92, 112/99, 88/01, 117/03, 88/05, 84/08, 123/08, 57/11, 148/11, 25</w:t>
      </w:r>
      <w:r w:rsidR="006C3655">
        <w:t>/</w:t>
      </w:r>
      <w:r w:rsidR="00761A36">
        <w:t>13).</w:t>
      </w:r>
    </w:p>
    <w:p w:rsidRDefault="006C3655" w:rsidP="00306557" w:rsidR="006C3655" w:rsidRPr="00845E49">
      <w:pPr>
        <w:tabs>
          <w:tab w:pos="1125" w:val="left"/>
        </w:tabs>
        <w:jc w:val="both"/>
      </w:pPr>
    </w:p>
    <w:p w:rsidRDefault="00845E49" w:rsidP="00306557" w:rsidR="00845E49" w:rsidRPr="00845E49">
      <w:pPr>
        <w:tabs>
          <w:tab w:pos="1125" w:val="left"/>
        </w:tabs>
        <w:jc w:val="both"/>
      </w:pPr>
    </w:p>
    <w:p w:rsidRDefault="00163B00" w:rsidP="00D207F0" w:rsidR="00163B00" w:rsidRPr="00CF7065">
      <w:pPr>
        <w:jc w:val="center"/>
      </w:pPr>
      <w:r w:rsidRPr="00CF7065">
        <w:t>U Karlovcu</w:t>
      </w:r>
      <w:r w:rsidR="00857AF8" w:rsidRPr="00CF7065">
        <w:t xml:space="preserve"> </w:t>
      </w:r>
      <w:r w:rsidR="00406E68">
        <w:t>3. kolovoza</w:t>
      </w:r>
      <w:r w:rsidR="00342D66">
        <w:t xml:space="preserve"> 2018</w:t>
      </w:r>
      <w:r w:rsidR="001709E9">
        <w:t>.</w:t>
      </w:r>
      <w:r w:rsidRPr="00CF7065">
        <w:t xml:space="preserve"> </w:t>
      </w:r>
    </w:p>
    <w:p w:rsidRDefault="00C4791A" w:rsidP="00D207F0" w:rsidR="00C4791A" w:rsidRPr="00845E49">
      <w:pPr>
        <w:jc w:val="center"/>
        <w:rPr>
          <w:b/>
        </w:rPr>
      </w:pPr>
    </w:p>
    <w:p w:rsidRDefault="00163B00" w:rsidP="006B43AF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6B43AF" w:rsidR="00C21F5E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6B43AF">
        <w:t>,v.r.</w:t>
      </w:r>
    </w:p>
    <w:p w:rsidRDefault="006B43AF" w:rsidP="006B43AF" w:rsidR="006B43AF">
      <w:pPr>
        <w:jc w:val="right"/>
      </w:pPr>
    </w:p>
    <w:p w:rsidRDefault="006B43AF" w:rsidP="006B43AF" w:rsidR="006B43AF">
      <w:pPr>
        <w:jc w:val="right"/>
      </w:pPr>
      <w:r>
        <w:t>Za točnost otpravka-</w:t>
      </w:r>
    </w:p>
    <w:p w:rsidRDefault="006B43AF" w:rsidP="006B43AF" w:rsidR="006B43AF">
      <w:pPr>
        <w:jc w:val="right"/>
      </w:pPr>
      <w:r>
        <w:t>ovlašteni službenik:</w:t>
      </w:r>
    </w:p>
    <w:p w:rsidRDefault="006B43AF" w:rsidP="006B43AF" w:rsidR="006B43AF">
      <w:pPr>
        <w:jc w:val="right"/>
      </w:pPr>
      <w:r>
        <w:t>Marina Markić</w:t>
      </w:r>
    </w:p>
    <w:p w:rsidRDefault="006B43AF" w:rsidP="006B43AF" w:rsidR="006B43AF">
      <w:pPr>
        <w:jc w:val="right"/>
      </w:pPr>
    </w:p>
    <w:p w:rsidRDefault="006B43AF" w:rsidP="006B43AF" w:rsidR="006B43AF">
      <w:pPr>
        <w:jc w:val="center"/>
      </w:pPr>
    </w:p>
    <w:p w:rsidRDefault="006B43AF" w:rsidP="00C21F5E" w:rsidR="006B43AF">
      <w:pPr>
        <w:ind w:firstLine="708" w:left="4248"/>
        <w:jc w:val="center"/>
      </w:pPr>
    </w:p>
    <w:p w:rsidRDefault="006B43AF" w:rsidP="00C21F5E" w:rsidR="006B43AF">
      <w:pPr>
        <w:ind w:firstLine="708" w:left="4248"/>
        <w:jc w:val="center"/>
      </w:pPr>
    </w:p>
    <w:p w:rsidRDefault="0063613C" w:rsidP="0063613C" w:rsidR="0063613C" w:rsidRPr="00B35865">
      <w:pPr>
        <w:tabs>
          <w:tab w:pos="6420" w:val="left"/>
        </w:tabs>
        <w:jc w:val="both"/>
      </w:pPr>
    </w:p>
    <w:p w:rsidRDefault="0063613C" w:rsidP="0063613C" w:rsidR="0063613C" w:rsidRPr="00B35865">
      <w:pPr>
        <w:tabs>
          <w:tab w:pos="6420" w:val="left"/>
        </w:tabs>
        <w:jc w:val="both"/>
      </w:pPr>
      <w:r w:rsidRPr="00B35865">
        <w:t>PRAVNA POUKA:</w:t>
      </w:r>
    </w:p>
    <w:p w:rsidRDefault="0063613C" w:rsidP="0063613C" w:rsidR="0063613C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3613C" w:rsidP="00C21F5E" w:rsidR="0063613C">
      <w:pPr>
        <w:ind w:firstLine="708" w:left="4248"/>
        <w:jc w:val="center"/>
      </w:pPr>
    </w:p>
    <w:p w:rsidRDefault="00845E49" w:rsidP="00845E49" w:rsidR="00845E49"/>
    <w:sectPr w:rsidSect="000337D3" w:rsidR="00845E49">
      <w:headerReference w:type="even" r:id="rId11"/>
      <w:headerReference w:type="default" r:id="rId12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17F" w:rsidR="00C3217F">
      <w:r>
        <w:separator/>
      </w:r>
    </w:p>
  </w:endnote>
  <w:endnote w:id="0" w:type="continuationSeparator">
    <w:p w:rsidRDefault="00C3217F" w:rsidR="00C32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17F" w:rsidR="00C3217F">
      <w:r>
        <w:separator/>
      </w:r>
    </w:p>
  </w:footnote>
  <w:footnote w:id="0" w:type="continuationSeparator">
    <w:p w:rsidRDefault="00C3217F" w:rsidR="00C321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9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A517CC">
      <w:t>St-</w:t>
    </w:r>
    <w:r w:rsidR="00406E68">
      <w:t>202</w:t>
    </w:r>
    <w:r w:rsidR="00A517CC">
      <w:t>/</w:t>
    </w:r>
    <w:r w:rsidR="00406E68">
      <w:t>1998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0E905770"/>
    <w:multiLevelType w:val="hybridMultilevel"/>
    <w:tmpl w:val="AEDEEFDA"/>
    <w:lvl w:tplc="88629C0A" w:ilvl="0">
      <w:start w:val="1"/>
      <w:numFmt w:val="bullet"/>
      <w:lvlText w:val="-"/>
      <w:lvlJc w:val="left"/>
      <w:pPr>
        <w:ind w:hanging="360" w:left="13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5"/>
      </w:pPr>
      <w:rPr>
        <w:rFonts w:hAnsi="Wingdings" w:ascii="Wingdings" w:hint="default"/>
      </w:rPr>
    </w:lvl>
  </w:abstractNum>
  <w:abstractNum w:abstractNumId="2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F6834F0"/>
    <w:multiLevelType w:val="hybridMultilevel"/>
    <w:tmpl w:val="A2D2C5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7475C"/>
    <w:multiLevelType w:val="hybridMultilevel"/>
    <w:tmpl w:val="192E8246"/>
    <w:lvl w:tplc="6B4242B2" w:ilvl="0">
      <w:start w:val="1"/>
      <w:numFmt w:val="upperRoman"/>
      <w:lvlText w:val="%1."/>
      <w:lvlJc w:val="left"/>
      <w:pPr>
        <w:ind w:hanging="72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25"/>
      </w:pPr>
    </w:lvl>
    <w:lvl w:tentative="true" w:tplc="041A001B" w:ilvl="2">
      <w:start w:val="1"/>
      <w:numFmt w:val="lowerRoman"/>
      <w:lvlText w:val="%3."/>
      <w:lvlJc w:val="right"/>
      <w:pPr>
        <w:ind w:hanging="180" w:left="2745"/>
      </w:pPr>
    </w:lvl>
    <w:lvl w:tentative="true" w:tplc="041A000F" w:ilvl="3">
      <w:start w:val="1"/>
      <w:numFmt w:val="decimal"/>
      <w:lvlText w:val="%4."/>
      <w:lvlJc w:val="left"/>
      <w:pPr>
        <w:ind w:hanging="360" w:left="3465"/>
      </w:pPr>
    </w:lvl>
    <w:lvl w:tentative="true" w:tplc="041A0019" w:ilvl="4">
      <w:start w:val="1"/>
      <w:numFmt w:val="lowerLetter"/>
      <w:lvlText w:val="%5."/>
      <w:lvlJc w:val="left"/>
      <w:pPr>
        <w:ind w:hanging="360" w:left="4185"/>
      </w:pPr>
    </w:lvl>
    <w:lvl w:tentative="true" w:tplc="041A001B" w:ilvl="5">
      <w:start w:val="1"/>
      <w:numFmt w:val="lowerRoman"/>
      <w:lvlText w:val="%6."/>
      <w:lvlJc w:val="right"/>
      <w:pPr>
        <w:ind w:hanging="180" w:left="4905"/>
      </w:pPr>
    </w:lvl>
    <w:lvl w:tentative="true" w:tplc="041A000F" w:ilvl="6">
      <w:start w:val="1"/>
      <w:numFmt w:val="decimal"/>
      <w:lvlText w:val="%7."/>
      <w:lvlJc w:val="left"/>
      <w:pPr>
        <w:ind w:hanging="360" w:left="5625"/>
      </w:pPr>
    </w:lvl>
    <w:lvl w:tentative="true" w:tplc="041A0019" w:ilvl="7">
      <w:start w:val="1"/>
      <w:numFmt w:val="lowerLetter"/>
      <w:lvlText w:val="%8."/>
      <w:lvlJc w:val="left"/>
      <w:pPr>
        <w:ind w:hanging="360" w:left="6345"/>
      </w:pPr>
    </w:lvl>
    <w:lvl w:tentative="true" w:tplc="041A001B" w:ilvl="8">
      <w:start w:val="1"/>
      <w:numFmt w:val="lowerRoman"/>
      <w:lvlText w:val="%9."/>
      <w:lvlJc w:val="right"/>
      <w:pPr>
        <w:ind w:hanging="180" w:left="7065"/>
      </w:pPr>
    </w:lvl>
  </w:abstractNum>
  <w:abstractNum w:abstractNumId="7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FB6FAA"/>
    <w:multiLevelType w:val="hybridMultilevel"/>
    <w:tmpl w:val="61B4CF1A"/>
    <w:lvl w:tplc="5568FDBA" w:ilvl="0">
      <w:start w:val="1"/>
      <w:numFmt w:val="decimal"/>
      <w:lvlText w:val="%1."/>
      <w:lvlJc w:val="left"/>
      <w:pPr>
        <w:ind w:hanging="36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ind w:hanging="180" w:left="7785"/>
      </w:pPr>
    </w:lvl>
  </w:abstractNum>
  <w:abstractNum w:abstractNumId="9">
    <w:nsid w:val="588D5B4E"/>
    <w:multiLevelType w:val="hybridMultilevel"/>
    <w:tmpl w:val="0FC2C57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D9516F5"/>
    <w:multiLevelType w:val="hybridMultilevel"/>
    <w:tmpl w:val="7FD8EA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760CD"/>
    <w:rsid w:val="000A2AD9"/>
    <w:rsid w:val="000D1030"/>
    <w:rsid w:val="001370A8"/>
    <w:rsid w:val="00140488"/>
    <w:rsid w:val="00163B00"/>
    <w:rsid w:val="001709E9"/>
    <w:rsid w:val="001752D5"/>
    <w:rsid w:val="00185F68"/>
    <w:rsid w:val="00195095"/>
    <w:rsid w:val="0019590F"/>
    <w:rsid w:val="00207A46"/>
    <w:rsid w:val="0022784C"/>
    <w:rsid w:val="00246A99"/>
    <w:rsid w:val="00283467"/>
    <w:rsid w:val="00286993"/>
    <w:rsid w:val="002A7453"/>
    <w:rsid w:val="002B5007"/>
    <w:rsid w:val="002C0587"/>
    <w:rsid w:val="002C2087"/>
    <w:rsid w:val="00306557"/>
    <w:rsid w:val="0032020F"/>
    <w:rsid w:val="00342D66"/>
    <w:rsid w:val="00342E6D"/>
    <w:rsid w:val="003602ED"/>
    <w:rsid w:val="00380248"/>
    <w:rsid w:val="003A45D6"/>
    <w:rsid w:val="003E348C"/>
    <w:rsid w:val="00406E68"/>
    <w:rsid w:val="00457BD1"/>
    <w:rsid w:val="00473BAB"/>
    <w:rsid w:val="004C778F"/>
    <w:rsid w:val="004D2935"/>
    <w:rsid w:val="004E31B0"/>
    <w:rsid w:val="005023DE"/>
    <w:rsid w:val="00517348"/>
    <w:rsid w:val="00526840"/>
    <w:rsid w:val="00562D2E"/>
    <w:rsid w:val="005658A3"/>
    <w:rsid w:val="00585ADB"/>
    <w:rsid w:val="005F2CED"/>
    <w:rsid w:val="0060329A"/>
    <w:rsid w:val="00603C5E"/>
    <w:rsid w:val="006210F6"/>
    <w:rsid w:val="0062287B"/>
    <w:rsid w:val="006305A4"/>
    <w:rsid w:val="0063613C"/>
    <w:rsid w:val="00644D3C"/>
    <w:rsid w:val="00670A71"/>
    <w:rsid w:val="00697BF1"/>
    <w:rsid w:val="006B1461"/>
    <w:rsid w:val="006B43AF"/>
    <w:rsid w:val="006B4EE6"/>
    <w:rsid w:val="006C3655"/>
    <w:rsid w:val="006E23E7"/>
    <w:rsid w:val="007203D6"/>
    <w:rsid w:val="00761A36"/>
    <w:rsid w:val="00777357"/>
    <w:rsid w:val="007939F4"/>
    <w:rsid w:val="007F1BB0"/>
    <w:rsid w:val="007F2C11"/>
    <w:rsid w:val="0080590C"/>
    <w:rsid w:val="008437B4"/>
    <w:rsid w:val="00845E49"/>
    <w:rsid w:val="00850B4C"/>
    <w:rsid w:val="00857AF8"/>
    <w:rsid w:val="00864128"/>
    <w:rsid w:val="00891632"/>
    <w:rsid w:val="0089606B"/>
    <w:rsid w:val="008B427F"/>
    <w:rsid w:val="008D3489"/>
    <w:rsid w:val="0094193F"/>
    <w:rsid w:val="00942E9E"/>
    <w:rsid w:val="0094435F"/>
    <w:rsid w:val="009E32A3"/>
    <w:rsid w:val="00A00F71"/>
    <w:rsid w:val="00A2007F"/>
    <w:rsid w:val="00A26252"/>
    <w:rsid w:val="00A34674"/>
    <w:rsid w:val="00A37630"/>
    <w:rsid w:val="00A517CC"/>
    <w:rsid w:val="00A6600B"/>
    <w:rsid w:val="00A849B2"/>
    <w:rsid w:val="00A84EE8"/>
    <w:rsid w:val="00A85010"/>
    <w:rsid w:val="00AC2ACE"/>
    <w:rsid w:val="00AD4983"/>
    <w:rsid w:val="00AD655C"/>
    <w:rsid w:val="00AD684A"/>
    <w:rsid w:val="00AE068A"/>
    <w:rsid w:val="00B67CC7"/>
    <w:rsid w:val="00B80DEC"/>
    <w:rsid w:val="00B95E99"/>
    <w:rsid w:val="00BA4EC4"/>
    <w:rsid w:val="00BD6670"/>
    <w:rsid w:val="00BF3704"/>
    <w:rsid w:val="00BF44BB"/>
    <w:rsid w:val="00C0100E"/>
    <w:rsid w:val="00C21F5E"/>
    <w:rsid w:val="00C3217F"/>
    <w:rsid w:val="00C4791A"/>
    <w:rsid w:val="00C62AAC"/>
    <w:rsid w:val="00C62F51"/>
    <w:rsid w:val="00C87D41"/>
    <w:rsid w:val="00C93FA7"/>
    <w:rsid w:val="00CA3427"/>
    <w:rsid w:val="00CD072E"/>
    <w:rsid w:val="00CD5DD5"/>
    <w:rsid w:val="00CE1452"/>
    <w:rsid w:val="00CF2A81"/>
    <w:rsid w:val="00CF7065"/>
    <w:rsid w:val="00D207F0"/>
    <w:rsid w:val="00D66560"/>
    <w:rsid w:val="00D66943"/>
    <w:rsid w:val="00D91B38"/>
    <w:rsid w:val="00DB7389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054E4"/>
    <w:rsid w:val="00F23DEE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43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43A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5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43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43A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St-202/1998-141</izvorni_sadrzaj>
    <derivirana_varijabla naziv="DomainObject.Oznaka_1">St-202/1998-141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2000.</izvorni_sadrzaj>
    <derivirana_varijabla naziv="DomainObject.Predmet.DatumOsnivanja_1">14. lipnja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izvorni_sadrzaj>
    <derivirana_varijabla naziv="DomainObject.Predmet.Opis_1">MIGRIRANO IZ IN2 IN2 napomene: 2000-05-31 PREDMET SPOJEN St-83/2000 IN2 napomene: 2003-01-22 PREDMET priklopljen Sts-10837/2001 IN2 napomene: 2003-01-22 PREDMET spis presigniran iz ref. suca Perića u ref. sutkinje Malenice IN2 napomene: 2006-06-16 PREDMET podnesak Tunić Dubravke od 14.06.06. IN2 napomene: 2006-10-10 PREDMET podnesak (ŽDO) od 09.10.2006. IN2 napomene: 2006-10-16 PREDMET zamolba Marija Želinskog od 13.10.06. IN2 napomene: 2005-11-03 PREDMET netvorena koverta od 03.11.2006. IN2 napomene: 2006-11-29 PREDMET podnesak (Prehrambeno industrijski kombinat d.d.) od 28.11.2006. IN2 napomene: 2006-11-29 PREDMET podnesak (Marija Želinski) od 28.11.2006. IN2 napomene: 2007-02-08 PREDMET podnesak (DAMON d.o.o.) od 07.02.2007. IN2 napomene: 2007-03-13 PREDMET podnesak ((Sutla Jabuka) od 09.03.2007. IN2 napomene: 2007-03-16 PREDMET podnesak (OS Zagreb) od 15.03.2007. IN2 napomene: 2007-05-24 PREDMET podnesak (OS Zagreb) od 23.05.07. IN2 napomene: 2007-06-14 PREDMET podnesak (ŽDO) od 13.06.2007. IN2 napomene: 2007-06-15 PREDMET podnesak (ŽDO) od 14.06.07. IN2 napomene: 2007-06-28 PREDMET podnesak (Dinko Pejčinović) od 27.06.07. IN2 napomene: 2007-07-03 PREDMET podnesak (Mipel d.o.o.) od 02.07.07. IN2 napomene: 2007-07-17 PREDMET podn. Glumina banka od 16.7.07. IN2 napomene: 2007-07-23 PREDMET Ogl. ploča od 23.7.07. 2x IN2 napomene: 2007-07-24 PREDMET Dopis VTS-A od 19.7.07. I Pž-588/04-2 u vijeće - Malenica IN2 napomene: 2007-07-26 PREDMET podn. Zag. pivovara od 25.7. IN2 napomene: 2007-08-10 PREDMET rješenje 31.07.07. OS Zaprešić zaprimljeno 09.08.07. IN2 napomene: 2007-09-05 PREDMET podn. Budišić Jagoda od 04.9.07. IN2 napomene: 2007-09-14 PREDMET podn. Opć. sud Zaprešić Z-4356/07 od 13.9.07. IN2 napomene: 2007-09-21 PREDMET podn. Media Ideja od 20.9.07. IN2 napomene: 2007-10-23 PREDMET podnesak (OS Zaprešić rj.od 12.07.07.) od 22.10.07. IN2 napomene: 2007-10-23 PREDMET podnesak (OS Zaprešić) od 22.10.2007. IN2 napomene: 2007-10-31 PREDMET podnesak (Ivica Ćutuk) od 30.10.2007. IN2 napomene: 2007-11-29 PREDMET podnesak (OS Zaprešić) od 28.11.2007. IN2 napomene: 2007-11-29 PREDMET podnesak (OS Zaprešić) od 28.11.2007. IN2 napomene: 2007-11-29 PREDMET podnesak (OS Zaprešić) od 28.11.2007. IN2 napomene: 2007-12-13 PREDMET oglasna ploča od 13.12.07. IN2 napomene: 2008-01-31 PREDMET ogl.ploča od 22.01.2008. IN2 napomene: 2008-01-31 PREDMET podnesak (OS Zaprešić rj. od 30.01.2008. IN2 napomene: 2008-02-05 PREDMET podnesak (OS Zaprešić- rj. od 29.01.2008.) od 04.02.2008. IN2 napomene: 2008-03-03 PREDMET podnesak (OS Zaprešić) od 29.02.2008. IN2 napomene: 2008-03-07 PREDMET podnesak (OS Zagreb) od 06.03.2008. IN2 napomene: 2008-03-11 PREDMET podnesak (Autoservis Jakovina vl.Jakovina Stjepan) od 11.03.2008. IN2 napomene: 2008-03-19 PREDMET podnesak (OS Zaprešić, rj. od 27.02.2008.) od 18.03.2008. IN2 napomene: 2008-03-19 PREDMET podnesak (OS Zaprešić, rj. od 27.02.2008.) od 14.03.2008. IN2 napomene: 2008-03-26 PREDMET dopis Općinskog suda Zaprešić  od 21.03.2008. IN2 napomene: 2008-04-21 PREDMET podnesak (OS Zaprešić rj. od 11.04.2008.) od 18.04.2008. IN2 napomene: 2008-04-21 PREDMET podnesak (OS Zaprešić, rj. od 10.04.2008. IN2 napomene: 2008-05-21 PREDMET Rj.od 11.4.08. Opć. suda Zaprešić Z-3115/07 Ozn. Z-3638/06 IN2 napomene: 2008-06-03 PREDMET ogl.ploča od 22.04.2008. IN2 napomene: 2008-06-27 PREDMET podnesak (odvj. Diana Vranković Zoričić) od 26.06.2008. IN2 napomene: 2008-07-08 PREDMET podnesak (OTP BANKA d.d.) od 07.07.2008. IN2 napomene: 2008-07-21 PREDMET podnesak OTP Banka IN2 napomene: 2008-09-03 PREDMET dopis Opč. sud Zaprešić IX Ovrv-11/03 IN2 napomene: 2008-09-29 PREDMET Podnesak od Davora Pavunc od 25.09.2008. IN2 napomene: 2008-10-09 PREDMET 09.10.2008. Oglasna ploča - rješenje od 29.09.2008. IN2 napomene: 2008-11-24 PREDMET 21.11.2008. Rješenje Općinskog suda u Zaprešiću (prilog ;popisni list) IN2 napomene: 2008-11-25 PREDMET 25.11.2008. Ponesak Općinsk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St-202/1998</izvorni_sadrzaj>
    <derivirana_varijabla naziv="DomainObject.Predmet.OznakaBroj_1">St-202/1998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Najveći dio spisa u sobi 243</izvorni_sadrzaj>
    <derivirana_varijabla naziv="DomainObject.Predmet.PrimjedbaSuca_1">Najveći dio spisa u sobi 243</derivirana_varijabla>
  </DomainObject.Predmet.PrimjedbaSuca>
  <DomainObject.Predmet.ProtustrankaFormated>
    <izvorni_sadrzaj>  SUTLA PZ-ŠENKOVEC / - SUTLA PZ-ŠENKOVEC</izvorni_sadrzaj>
    <derivirana_varijabla naziv="DomainObject.Predmet.ProtustrankaFormated_1">  SUTLA PZ-ŠENKOVEC / - SUTLA PZ-ŠENKOVEC</derivirana_varijabla>
  </DomainObject.Predmet.ProtustrankaFormated>
  <DomainObject.Predmet.ProtustrankaFormatedOIB>
    <izvorni_sadrzaj>  SUTLA PZ-ŠENKOVEC / - SUTLA PZ-ŠENKOVEC</izvorni_sadrzaj>
    <derivirana_varijabla naziv="DomainObject.Predmet.ProtustrankaFormatedOIB_1">  SUTLA PZ-ŠENKOVEC / - SUTLA PZ-ŠENKOVEC</derivirana_varijabla>
  </DomainObject.Predmet.ProtustrankaFormatedOIB>
  <DomainObject.Predmet.ProtustrankaFormatedWithAdress>
    <izvorni_sadrzaj> SUTLA PZ-ŠENKOVEC / - SUTLA PZ-ŠENKOVEC, ZAGREBAČKA 61, 10000 Zagreb</izvorni_sadrzaj>
    <derivirana_varijabla naziv="DomainObject.Predmet.ProtustrankaFormatedWithAdress_1"> SUTLA PZ-ŠENKOVEC / - SUTLA PZ-ŠENKOVEC, ZAGREBAČKA 61, 10000 Zagreb</derivirana_varijabla>
  </DomainObject.Predmet.ProtustrankaFormatedWithAdress>
  <DomainObject.Predmet.ProtustrankaFormatedWithAdressOIB>
    <izvorni_sadrzaj> SUTLA PZ-ŠENKOVEC / - SUTLA PZ-ŠENKOVEC, ZAGREBAČKA 61, 10000 Zagreb</izvorni_sadrzaj>
    <derivirana_varijabla naziv="DomainObject.Predmet.ProtustrankaFormatedWithAdressOIB_1"> SUTLA PZ-ŠENKOVEC / - SUTLA PZ-ŠENKOVEC, ZAGREBAČKA 61, 10000 Zagreb</derivirana_varijabla>
  </DomainObject.Predmet.ProtustrankaFormatedWithAdressOIB>
  <DomainObject.Predmet.ProtustrankaWithAdress>
    <izvorni_sadrzaj>SUTLA PZ-ŠENKOVEC / - SUTLA PZ-ŠENKOVEC ZAGREBAČKA 61, 10000 Zagreb</izvorni_sadrzaj>
    <derivirana_varijabla naziv="DomainObject.Predmet.ProtustrankaWithAdress_1">SUTLA PZ-ŠENKOVEC / - SUTLA PZ-ŠENKOVEC ZAGREBAČKA 61, 10000 Zagreb</derivirana_varijabla>
  </DomainObject.Predmet.ProtustrankaWithAdress>
  <DomainObject.Predmet.ProtustrankaWithAdressOIB>
    <izvorni_sadrzaj>SUTLA PZ-ŠENKOVEC / - SUTLA PZ-ŠENKOVEC, ZAGREBAČKA 61, 10000 Zagreb</izvorni_sadrzaj>
    <derivirana_varijabla naziv="DomainObject.Predmet.ProtustrankaWithAdressOIB_1">SUTLA PZ-ŠENKOVEC / - SUTLA PZ-ŠENKOVEC, ZAGREBAČKA 61, 10000 Zagreb</derivirana_varijabla>
  </DomainObject.Predmet.ProtustrankaWithAdressOIB>
  <DomainObject.Predmet.ProtustrankaNazivFormated>
    <izvorni_sadrzaj>SUTLA PZ-ŠENKOVEC / - SUTLA PZ-ŠENKOVEC</izvorni_sadrzaj>
    <derivirana_varijabla naziv="DomainObject.Predmet.ProtustrankaNazivFormated_1">SUTLA PZ-ŠENKOVEC / - SUTLA PZ-ŠENKOVEC</derivirana_varijabla>
  </DomainObject.Predmet.ProtustrankaNazivFormated>
  <DomainObject.Predmet.ProtustrankaNazivFormatedOIB>
    <izvorni_sadrzaj>SUTLA PZ-ŠENKOVEC / - SUTLA PZ-ŠENKOVEC</izvorni_sadrzaj>
    <derivirana_varijabla naziv="DomainObject.Predmet.ProtustrankaNazivFormatedOIB_1">SUTLA PZ-ŠENKOVEC / - SUTLA PZ-ŠENKOVEC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DUKAT D.D.; OPĆINSKI SUD U ZAPREŠIĆU</izvorni_sadrzaj>
    <derivirana_varijabla naziv="DomainObject.Predmet.StrankaFormated_1">  DUKAT D.D.; OPĆINSKI SUD U ZAPREŠIĆU</derivirana_varijabla>
  </DomainObject.Predmet.StrankaFormated>
  <DomainObject.Predmet.StrankaFormatedOIB>
    <izvorni_sadrzaj>  DUKAT D.D.; OPĆINSKI SUD U ZAPREŠIĆU</izvorni_sadrzaj>
    <derivirana_varijabla naziv="DomainObject.Predmet.StrankaFormatedOIB_1">  DUKAT D.D.; OPĆINSKI SUD U ZAPREŠIĆU</derivirana_varijabla>
  </DomainObject.Predmet.StrankaFormatedOIB>
  <DomainObject.Predmet.StrankaFormatedWithAdress>
    <izvorni_sadrzaj> DUKAT D.D., M.ČAVIĆA 9, 10000 Zagreb; OPĆINSKI SUD U ZAPREŠIĆU</izvorni_sadrzaj>
    <derivirana_varijabla naziv="DomainObject.Predmet.StrankaFormatedWithAdress_1"> DUKAT D.D., M.ČAVIĆA 9, 10000 Zagreb; OPĆINSKI SUD U ZAPREŠIĆU</derivirana_varijabla>
  </DomainObject.Predmet.StrankaFormatedWithAdress>
  <DomainObject.Predmet.StrankaFormatedWithAdressOIB>
    <izvorni_sadrzaj> DUKAT D.D., M.ČAVIĆA 9, 10000 Zagreb; OPĆINSKI SUD U ZAPREŠIĆU</izvorni_sadrzaj>
    <derivirana_varijabla naziv="DomainObject.Predmet.StrankaFormatedWithAdressOIB_1"> DUKAT D.D., M.ČAVIĆA 9, 10000 Zagreb; OPĆINSKI SUD U ZAPREŠIĆU</derivirana_varijabla>
  </DomainObject.Predmet.StrankaFormatedWithAdressOIB>
  <DomainObject.Predmet.StrankaWithAdress>
    <izvorni_sadrzaj>DUKAT D.D. M.ČAVIĆA 9,10000 Zagreb,OPĆINSKI SUD U ZAPREŠIĆU </izvorni_sadrzaj>
    <derivirana_varijabla naziv="DomainObject.Predmet.StrankaWithAdress_1">DUKAT D.D. M.ČAVIĆA 9,10000 Zagreb,OPĆINSKI SUD U ZAPREŠIĆU </derivirana_varijabla>
  </DomainObject.Predmet.StrankaWithAdress>
  <DomainObject.Predmet.StrankaWithAdressOIB>
    <izvorni_sadrzaj>DUKAT D.D., M.ČAVIĆA 9,10000 Zagreb,OPĆINSKI SUD U ZAPREŠIĆU</izvorni_sadrzaj>
    <derivirana_varijabla naziv="DomainObject.Predmet.StrankaWithAdressOIB_1">DUKAT D.D., M.ČAVIĆA 9,10000 Zagreb,OPĆINSKI SUD U ZAPREŠIĆU</derivirana_varijabla>
  </DomainObject.Predmet.StrankaWithAdressOIB>
  <DomainObject.Predmet.StrankaNazivFormated>
    <izvorni_sadrzaj>DUKAT D.D.,OPĆINSKI SUD U ZAPREŠIĆU</izvorni_sadrzaj>
    <derivirana_varijabla naziv="DomainObject.Predmet.StrankaNazivFormated_1">DUKAT D.D.,OPĆINSKI SUD U ZAPREŠIĆU</derivirana_varijabla>
  </DomainObject.Predmet.StrankaNazivFormated>
  <DomainObject.Predmet.StrankaNazivFormatedOIB>
    <izvorni_sadrzaj>DUKAT D.D.,OPĆINSKI SUD U ZAPREŠIĆU</izvorni_sadrzaj>
    <derivirana_varijabla naziv="DomainObject.Predmet.StrankaNazivFormatedOIB_1">DUKAT D.D.,OPĆINSKI SUD U ZAPREŠIĆU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DUKAT D.D.</item>
      <item>OPĆINSKI SUD U ZAPREŠIĆU</item>
    </izvorni_sadrzaj>
    <derivirana_varijabla naziv="DomainObject.Predmet.StrankaListFormated_1">
      <item>DUKAT D.D.</item>
      <item>OPĆINSKI SUD U ZAPREŠIĆU</item>
    </derivirana_varijabla>
  </DomainObject.Predmet.StrankaListFormated>
  <DomainObject.Predmet.StrankaListFormatedOIB>
    <izvorni_sadrzaj>
      <item>DUKAT D.D.</item>
      <item>OPĆINSKI SUD U ZAPREŠIĆU</item>
    </izvorni_sadrzaj>
    <derivirana_varijabla naziv="DomainObject.Predmet.StrankaListFormatedOIB_1">
      <item>DUKAT D.D.</item>
      <item>OPĆINSKI SUD U ZAPREŠIĆU</item>
    </derivirana_varijabla>
  </DomainObject.Predmet.StrankaListFormatedOIB>
  <DomainObject.Predmet.StrankaListFormatedWithAdress>
    <izvorni_sadrzaj>
      <item>DUKAT D.D., M.ČAVIĆA 9, 10000 Zagreb</item>
      <item>OPĆINSKI SUD U ZAPREŠIĆU</item>
    </izvorni_sadrzaj>
    <derivirana_varijabla naziv="DomainObject.Predmet.StrankaListFormatedWithAdress_1">
      <item>DUKAT D.D., M.ČAVIĆA 9, 10000 Zagreb</item>
      <item>OPĆINSKI SUD U ZAPREŠIĆU</item>
    </derivirana_varijabla>
  </DomainObject.Predmet.StrankaListFormatedWithAdress>
  <DomainObject.Predmet.StrankaListFormatedWithAdressOIB>
    <izvorni_sadrzaj>
      <item>DUKAT D.D., M.ČAVIĆA 9, 10000 Zagreb</item>
      <item>OPĆINSKI SUD U ZAPREŠIĆU</item>
    </izvorni_sadrzaj>
    <derivirana_varijabla naziv="DomainObject.Predmet.StrankaListFormatedWithAdressOIB_1">
      <item>DUKAT D.D., M.ČAVIĆA 9, 10000 Zagreb</item>
      <item>OPĆINSKI SUD U ZAPREŠIĆU</item>
    </derivirana_varijabla>
  </DomainObject.Predmet.StrankaListFormatedWithAdressOIB>
  <DomainObject.Predmet.StrankaListNazivFormated>
    <izvorni_sadrzaj>
      <item>DUKAT D.D.</item>
      <item>OPĆINSKI SUD U ZAPREŠIĆU</item>
    </izvorni_sadrzaj>
    <derivirana_varijabla naziv="DomainObject.Predmet.StrankaListNazivFormated_1">
      <item>DUKAT D.D.</item>
      <item>OPĆINSKI SUD U ZAPREŠIĆU</item>
    </derivirana_varijabla>
  </DomainObject.Predmet.StrankaListNazivFormated>
  <DomainObject.Predmet.StrankaListNazivFormatedOIB>
    <izvorni_sadrzaj>
      <item>DUKAT D.D.</item>
      <item>OPĆINSKI SUD U ZAPREŠIĆU</item>
    </izvorni_sadrzaj>
    <derivirana_varijabla naziv="DomainObject.Predmet.StrankaListNazivFormatedOIB_1">
      <item>DUKAT D.D.</item>
      <item>OPĆINSKI SUD U ZAPREŠIĆU</item>
    </derivirana_varijabla>
  </DomainObject.Predmet.StrankaListNazivFormatedOIB>
  <DomainObject.Predmet.ProtuStrankaListFormated>
    <izvorni_sadrzaj>
      <item>SUTLA PZ-ŠENKOVEC / - SUTLA PZ-ŠENKOVEC</item>
    </izvorni_sadrzaj>
    <derivirana_varijabla naziv="DomainObject.Predmet.ProtuStrankaListFormated_1">
      <item>SUTLA PZ-ŠENKOVEC / - SUTLA PZ-ŠENKOVEC</item>
    </derivirana_varijabla>
  </DomainObject.Predmet.ProtuStrankaListFormated>
  <DomainObject.Predmet.ProtuStrankaListFormatedOIB>
    <izvorni_sadrzaj>
      <item>SUTLA PZ-ŠENKOVEC / - SUTLA PZ-ŠENKOVEC</item>
    </izvorni_sadrzaj>
    <derivirana_varijabla naziv="DomainObject.Predmet.ProtuStrankaListFormatedOIB_1">
      <item>SUTLA PZ-ŠENKOVEC / - SUTLA PZ-ŠENKOVEC</item>
    </derivirana_varijabla>
  </DomainObject.Predmet.ProtuStrankaListFormatedOIB>
  <DomainObject.Predmet.ProtuStrankaListFormatedWithAdress>
    <izvorni_sadrzaj>
      <item>SUTLA PZ-ŠENKOVEC / - SUTLA PZ-ŠENKOVEC, ZAGREBAČKA 61, 10000 Zagreb</item>
    </izvorni_sadrzaj>
    <derivirana_varijabla naziv="DomainObject.Predmet.ProtuStrankaListFormatedWithAdress_1">
      <item>SUTLA PZ-ŠENKOVEC / - SUTLA PZ-ŠENKOVEC, ZAGREBAČKA 61, 10000 Zagreb</item>
    </derivirana_varijabla>
  </DomainObject.Predmet.ProtuStrankaListFormatedWithAdress>
  <DomainObject.Predmet.ProtuStrankaListFormatedWithAdressOIB>
    <izvorni_sadrzaj>
      <item>SUTLA PZ-ŠENKOVEC / - SUTLA PZ-ŠENKOVEC, ZAGREBAČKA 61, 10000 Zagreb</item>
    </izvorni_sadrzaj>
    <derivirana_varijabla naziv="DomainObject.Predmet.ProtuStrankaListFormatedWithAdressOIB_1">
      <item>SUTLA PZ-ŠENKOVEC / - SUTLA PZ-ŠENKOVEC, ZAGREBAČKA 61, 10000 Zagreb</item>
    </derivirana_varijabla>
  </DomainObject.Predmet.ProtuStrankaListFormatedWithAdressOIB>
  <DomainObject.Predmet.ProtuStrankaListNazivFormated>
    <izvorni_sadrzaj>
      <item>SUTLA PZ-ŠENKOVEC / - SUTLA PZ-ŠENKOVEC</item>
    </izvorni_sadrzaj>
    <derivirana_varijabla naziv="DomainObject.Predmet.ProtuStrankaListNazivFormated_1">
      <item>SUTLA PZ-ŠENKOVEC / - SUTLA PZ-ŠENKOVEC</item>
    </derivirana_varijabla>
  </DomainObject.Predmet.ProtuStrankaListNazivFormated>
  <DomainObject.Predmet.ProtuStrankaListNazivFormatedOIB>
    <izvorni_sadrzaj>
      <item>SUTLA PZ-ŠENKOVEC / - SUTLA PZ-ŠENKOVEC</item>
    </izvorni_sadrzaj>
    <derivirana_varijabla naziv="DomainObject.Predmet.ProtuStrankaListNazivFormatedOIB_1">
      <item>SUTLA PZ-ŠENKOVEC / - SUTLA PZ-ŠENKOVEC</item>
    </derivirana_varijabla>
  </DomainObject.Predmet.ProtuStrankaListNazivFormatedOIB>
  <DomainObject.Predmet.OstaliList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>
  <DomainObject.Predmet.OstaliList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FormatedOIB>
  <DomainObject.Predmet.OstaliListFormatedWithAdress>
    <izvorni_sadrzaj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_1">
      <item>odvjetnik Ratko Žurić, Savska cesta 32, 10000 Zagreb</item>
      <item>OTP BANKA, Zadar</item>
      <item>Pero Hrkač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>
  <DomainObject.Predmet.OstaliListFormatedWithAdressOIB>
    <izvorni_sadrzaj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izvorni_sadrzaj>
    <derivirana_varijabla naziv="DomainObject.Predmet.OstaliListFormatedWithAdressOIB_1">
      <item>odvjetnik Ratko Žurić, Savska cesta 32, 10000 Zagreb</item>
      <item>OTP BANKA, Zadar</item>
      <item>Pero Hrkač, OIB 15244122912</item>
      <item>Glumina banka d. d.</item>
      <item>Damir Štimac, Kustošijanska 84 Zagreb</item>
      <item>pok. Marko Đerek po nasljednicima, A. Bauera 23, 10000 Zagreb</item>
      <item>Croatia osiguranje d. d., Trg bana J. Jelačića 1, 10000 Zagreb</item>
      <item>Ljiljana Jakolić, Selska 3, Dubravica, Kraj Gornji</item>
    </derivirana_varijabla>
  </DomainObject.Predmet.OstaliListFormatedWithAdressOIB>
  <DomainObject.Predmet.OstaliListNazivFormated>
    <izvorni_sadrzaj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_1">
      <item>odvjetnik Ratko Žurić</item>
      <item>OTP BANKA</item>
      <item>Pero Hrkač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>
  <DomainObject.Predmet.OstaliListNazivFormatedOIB>
    <izvorni_sadrzaj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OstaliListNazivFormatedOIB_1">
      <item>odvjetnik Ratko Žurić</item>
      <item>OTP BANKA</item>
      <item>Pero Hrkač, OIB 15244122912</item>
      <item>Glumina banka d. d.</item>
      <item>Damir Štimac</item>
      <item>pok. Marko Đerek po nasljednicima</item>
      <item>Croatia osiguranje d. d.</item>
      <item>Ljiljana Jakolić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>St-202/1998-141</izvorni_sadrzaj>
    <derivirana_varijabla naziv="DomainObject.PoslovniBrojDokumenta_1">St-202/1998-141</derivirana_varijabla>
  </DomainObject.PoslovniBrojDokumenta>
  <DomainObject.Predmet.StrankaIDrugi>
    <izvorni_sadrzaj>DUKAT D.D. i dr.</izvorni_sadrzaj>
    <derivirana_varijabla naziv="DomainObject.Predmet.StrankaIDrugi_1">DUKAT D.D. i dr.</derivirana_varijabla>
  </DomainObject.Predmet.StrankaIDrugi>
  <DomainObject.Predmet.ProtustrankaIDrugi>
    <izvorni_sadrzaj>SUTLA PZ-ŠENKOVEC / - SUTLA PZ-ŠENKOVEC</izvorni_sadrzaj>
    <derivirana_varijabla naziv="DomainObject.Predmet.ProtustrankaIDrugi_1">SUTLA PZ-ŠENKOVEC / - SUTLA PZ-ŠENKOVEC</derivirana_varijabla>
  </DomainObject.Predmet.ProtustrankaIDrugi>
  <DomainObject.Predmet.StrankaIDrugiAdressOIB>
    <izvorni_sadrzaj>DUKAT D.D., M.ČAVIĆA 9, 10000 Zagreb i dr.</izvorni_sadrzaj>
    <derivirana_varijabla naziv="DomainObject.Predmet.StrankaIDrugiAdressOIB_1">DUKAT D.D., M.ČAVIĆA 9, 10000 Zagreb i dr.</derivirana_varijabla>
  </DomainObject.Predmet.StrankaIDrugiAdressOIB>
  <DomainObject.Predmet.ProtustrankaIDrugiAdressOIB>
    <izvorni_sadrzaj>SUTLA PZ-ŠENKOVEC / - SUTLA PZ-ŠENKOVEC, ZAGREBAČKA 61, 10000 Zagreb</izvorni_sadrzaj>
    <derivirana_varijabla naziv="DomainObject.Predmet.ProtustrankaIDrugiAdressOIB_1">SUTLA PZ-ŠENKOVEC / - SUTLA PZ-ŠENKOVEC, ZAGREBAČKA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24. svibnja 2013.</izvorni_sadrzaj>
    <derivirana_varijabla naziv="DomainObject.Predmet.OdlukaRjesenje.DatumPravomocnosti_1">24. svibnja 2013.</derivirana_varijabla>
  </DomainObject.Predmet.OdlukaRjesenje.DatumPravomocnosti>
  <DomainObject.Predmet.OdlukaRjesenje.Oznaka>
    <izvorni_sadrzaj>St-202/1998-56</izvorni_sadrzaj>
    <derivirana_varijabla naziv="DomainObject.Predmet.OdlukaRjesenje.Oznaka_1">St-202/1998-56</derivirana_varijabla>
  </DomainObject.Predmet.OdlukaRjesenje.Oznaka>
  <DomainObject.Predmet.SudioniciListNaziv>
    <izvorni_sadrzaj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izvorni_sadrzaj>
    <derivirana_varijabla naziv="DomainObject.Predmet.SudioniciListNaziv_1">
      <item>DUKAT D.D.</item>
      <item>SUTLA PZ-ŠENKOVEC / - SUTLA PZ-ŠENKOVEC</item>
      <item>odvjetnik Ratko Žurić</item>
      <item>OTP BANKA</item>
      <item>Pero Hrkač</item>
      <item>OPĆINSKI SUD U ZAPREŠIĆU</item>
      <item>Glumina banka d. d.</item>
      <item>Damir Štimac</item>
      <item>pok. Marko Đerek po nasljednicima</item>
      <item>Croatia osiguranje d. d.</item>
      <item>Ljiljana Jakolić</item>
    </derivirana_varijabla>
  </DomainObject.Predmet.SudioniciListNaziv>
  <DomainObject.Predmet.SudioniciListAdressOIB>
    <izvorni_sadrzaj>
      <item>DUKAT D.D., M.ČAVIĆA 9,10000 Zagreb</item>
      <item>SUTLA PZ-ŠENKOVEC / - SUTLA PZ-ŠENKOVEC, ZAGREBAČKA 61,10000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izvorni_sadrzaj>
    <derivirana_varijabla naziv="DomainObject.Predmet.SudioniciListAdressOIB_1">
      <item>DUKAT D.D., M.ČAVIĆA 9,10000 Zagreb</item>
      <item>SUTLA PZ-ŠENKOVEC / - SUTLA PZ-ŠENKOVEC, ZAGREBAČKA 61,10000 Zagreb</item>
      <item>odvjetnik Ratko Žurić, Savska cesta 32,10000 Zagreb</item>
      <item>OTP BANKA, Zadar</item>
      <item>Pero Hrkač, OIB 15244122912</item>
      <item>OPĆINSKI SUD U ZAPREŠIĆU</item>
      <item>Glumina banka d. d.</item>
      <item>Damir Štimac, Kustošijanska 84 Zagreb</item>
      <item>pok. Marko Đerek po nasljednicima, A. Bauera 23,10000 Zagreb</item>
      <item>Croatia osiguranje d. d., Trg bana J. Jelačića 1,10000 Zagreb</item>
      <item>Ljiljana Jakolić, Selska 3,Dubravica, Kraj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15244122912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3C161A-FACB-4F27-8A18-B94CB8896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248</properties:Words>
  <properties:Characters>1193</properties:Characters>
  <properties:Lines>55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2018-08-03T09:51:00Z</dcterms:created>
  <dc:creator>Korisnik</dc:creator>
  <cp:lastModifiedBy>Marina Markić</cp:lastModifiedBy>
  <cp:lastPrinted>2018-08-03T10:02:00Z</cp:lastPrinted>
  <dcterms:modified xmlns:xsi="http://www.w3.org/2001/XMLSchema-instance" xsi:type="dcterms:W3CDTF">2018-08-03T10:02:00Z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St-202/1998-141 / Odluka - Rješenje - ispravak rješenja (St-202-98.docx)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