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ed3a" w14:paraId="a6ced3a" w:rsidRDefault="007A6396" w:rsidP="007A6396" w:rsidR="007A6396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6396" w:rsidP="007A6396" w:rsidR="007A6396">
      <w:r>
        <w:t xml:space="preserve">         REPUBLIKA HRVATSKA</w:t>
      </w:r>
    </w:p>
    <w:p w:rsidRDefault="007A6396" w:rsidP="007A6396" w:rsidR="007A6396">
      <w:r>
        <w:t xml:space="preserve"> TRGOVAČKI SUD U VARAŽDINU</w:t>
      </w:r>
    </w:p>
    <w:p w:rsidRDefault="007A6396" w:rsidP="007A6396" w:rsidR="007A6396">
      <w:r>
        <w:t xml:space="preserve">           Braće Radića 2, Varaždin</w:t>
      </w:r>
    </w:p>
    <w:p w:rsidRDefault="007A6396" w:rsidP="007A6396" w:rsidR="007A6396">
      <w:pPr>
        <w:jc w:val="right"/>
        <w:rPr>
          <w:rFonts w:cs="Arial" w:hAnsi="Arial" w:ascii="Arial"/>
          <w:sz w:val="22"/>
          <w:szCs w:val="22"/>
        </w:rPr>
      </w:pPr>
    </w:p>
    <w:p w:rsidRDefault="007A6396" w:rsidP="007A6396" w:rsidR="007A6396">
      <w:pPr>
        <w:jc w:val="center"/>
        <w:rPr>
          <w:rFonts w:cs="Arial" w:hAnsi="Arial" w:ascii="Arial"/>
          <w:sz w:val="22"/>
          <w:szCs w:val="22"/>
        </w:rPr>
      </w:pPr>
    </w:p>
    <w:p w:rsidRDefault="007A6396" w:rsidP="007A6396" w:rsidR="007A6396">
      <w:pPr>
        <w:jc w:val="center"/>
      </w:pPr>
      <w:r>
        <w:t>R E P U B L I K A  H R V A T S K A</w:t>
      </w:r>
    </w:p>
    <w:p w:rsidRDefault="007A6396" w:rsidP="007A6396" w:rsidR="007A6396">
      <w:pPr>
        <w:jc w:val="both"/>
      </w:pPr>
    </w:p>
    <w:p w:rsidRDefault="007A6396" w:rsidP="007A6396" w:rsidR="007A6396">
      <w:pPr>
        <w:jc w:val="center"/>
      </w:pPr>
      <w:r>
        <w:t>R J E Š E NJ E</w:t>
      </w:r>
    </w:p>
    <w:p w:rsidRDefault="007A6396" w:rsidP="007A6396" w:rsidR="007A6396">
      <w:pPr>
        <w:jc w:val="both"/>
      </w:pPr>
    </w:p>
    <w:p w:rsidRDefault="007A6396" w:rsidP="007A6396" w:rsidR="007A6396">
      <w:pPr>
        <w:jc w:val="both"/>
      </w:pPr>
    </w:p>
    <w:p w:rsidRDefault="007A6396" w:rsidP="007A6396" w:rsidR="007A6396">
      <w:pPr>
        <w:ind w:firstLine="708"/>
        <w:jc w:val="both"/>
      </w:pPr>
      <w:r>
        <w:t>Trgovački sud u Varaždinu po sudskoj savjetnici toga suda, Janji Topol, u predmetu u povodu zahtjeva Financijske agencije Regionalni centar Zagreb, Podružnica Varaždin, Augusta Cesarca 2, Varaždin, za pokretanje skraćenog stečajnog postupka protiv dužnika</w:t>
      </w:r>
      <w:r w:rsidR="00F33DA5">
        <w:t xml:space="preserve"> VIKTOR OTPREMNIŠTVO d.o.o., OIB: 56700</w:t>
      </w:r>
      <w:r w:rsidR="00D128FD">
        <w:t xml:space="preserve">326000 sa sjedištem u </w:t>
      </w:r>
      <w:proofErr w:type="spellStart"/>
      <w:r w:rsidR="00D128FD">
        <w:t>Smičiklasova</w:t>
      </w:r>
      <w:proofErr w:type="spellEnd"/>
      <w:r w:rsidR="00D128FD">
        <w:t xml:space="preserve"> 16, 48260 Križevci</w:t>
      </w:r>
      <w:r>
        <w:t>, dana 19. siječnja 2016. godine</w:t>
      </w:r>
    </w:p>
    <w:p w:rsidRDefault="007A6396" w:rsidP="007A6396" w:rsidR="007A6396">
      <w:pPr>
        <w:ind w:firstLine="708"/>
        <w:jc w:val="both"/>
      </w:pPr>
    </w:p>
    <w:p w:rsidRDefault="007A6396" w:rsidP="007A6396" w:rsidR="007A6396">
      <w:pPr>
        <w:jc w:val="center"/>
      </w:pPr>
      <w:r>
        <w:t>r i j e š i o   j e</w:t>
      </w:r>
    </w:p>
    <w:p w:rsidRDefault="007A6396" w:rsidP="007A6396" w:rsidR="007A6396">
      <w:pPr>
        <w:jc w:val="center"/>
      </w:pPr>
    </w:p>
    <w:p w:rsidRDefault="007A6396" w:rsidP="007A6396" w:rsidR="007A6396">
      <w:pPr>
        <w:jc w:val="center"/>
      </w:pPr>
    </w:p>
    <w:p w:rsidRDefault="007A6396" w:rsidP="007A6396" w:rsidR="007A6396">
      <w:pPr>
        <w:jc w:val="both"/>
      </w:pPr>
      <w:r>
        <w:tab/>
        <w:t>I/ Ispravlja se rješenje o</w:t>
      </w:r>
      <w:r w:rsidR="00D128FD">
        <w:t>voga suda poslovni broj 1 St-586</w:t>
      </w:r>
      <w:r>
        <w:t xml:space="preserve">/15-5 o otvaranju i zaključenju stečajnog postupka nad stečajnim dužnikom </w:t>
      </w:r>
      <w:r w:rsidR="00D128FD">
        <w:t xml:space="preserve">VIKTOR OTPREMNIŠTVO d.o.o., OIB: 56700326000 sa sjedištem u </w:t>
      </w:r>
      <w:proofErr w:type="spellStart"/>
      <w:r w:rsidR="00D128FD">
        <w:t>Smičiklasova</w:t>
      </w:r>
      <w:proofErr w:type="spellEnd"/>
      <w:r w:rsidR="00D128FD">
        <w:t xml:space="preserve"> 16, 48260 Križevci</w:t>
      </w:r>
      <w:r>
        <w:t xml:space="preserve"> od 29. prosinca 2015. tako da u cijelom r</w:t>
      </w:r>
      <w:r w:rsidR="00D128FD">
        <w:t>ješenju umjesto „OIB: 5670032600</w:t>
      </w:r>
      <w:r>
        <w:t>“ ima stajati „</w:t>
      </w:r>
      <w:r w:rsidR="00D128FD">
        <w:t>OIB: 56700326000</w:t>
      </w:r>
      <w:r>
        <w:t xml:space="preserve">“. </w:t>
      </w:r>
    </w:p>
    <w:p w:rsidRDefault="007A6396" w:rsidP="007A6396" w:rsidR="007A6396">
      <w:pPr>
        <w:jc w:val="both"/>
      </w:pPr>
    </w:p>
    <w:p w:rsidRDefault="007A6396" w:rsidP="007A6396" w:rsidR="007A6396">
      <w:pPr>
        <w:jc w:val="both"/>
      </w:pPr>
      <w:r>
        <w:tab/>
        <w:t>II/ U ostalom dijelu rješenje ostaje neizmijenjeno.</w:t>
      </w:r>
    </w:p>
    <w:p w:rsidRDefault="007A6396" w:rsidP="007A6396" w:rsidR="007A6396">
      <w:pPr>
        <w:jc w:val="both"/>
      </w:pPr>
    </w:p>
    <w:p w:rsidRDefault="007A6396" w:rsidP="007A6396" w:rsidR="007A6396"/>
    <w:p w:rsidRDefault="007A6396" w:rsidP="007A6396" w:rsidR="007A6396">
      <w:pPr>
        <w:jc w:val="center"/>
      </w:pPr>
      <w:r>
        <w:t>Obrazloženje</w:t>
      </w:r>
    </w:p>
    <w:p w:rsidRDefault="007A6396" w:rsidP="007A6396" w:rsidR="007A6396">
      <w:pPr>
        <w:jc w:val="center"/>
      </w:pPr>
    </w:p>
    <w:p w:rsidRDefault="007A6396" w:rsidP="007A6396" w:rsidR="007A6396">
      <w:pPr>
        <w:ind w:firstLine="708"/>
        <w:jc w:val="both"/>
      </w:pPr>
      <w:r>
        <w:t>S obzirom na to da je prilikom izrade</w:t>
      </w:r>
      <w:r w:rsidR="00D128FD">
        <w:t xml:space="preserve"> rješenja poslovni broj 1 St-586</w:t>
      </w:r>
      <w:r>
        <w:t xml:space="preserve">/15-5 o otvaranju i zaključenju stečajnog postupka došlo do pogreške u broju OIB-a stečajnog dužnika, primjenom čl. 342. u vezi s čl. 347. Zakona o parničnom postupku („Narodne novine“ broj 53/91, 91/92, 112/99, 88/01, 117/03, 88/05, 2/07, 84/08, 123/08, 57/11, 25/13), u vezi s čl. 10. Stečajnog zakona („Narodne novine“ broj 71/15) odlučeno je kao u izreci. </w:t>
      </w:r>
    </w:p>
    <w:p w:rsidRDefault="007A6396" w:rsidP="007A6396" w:rsidR="007A6396">
      <w:pPr>
        <w:ind w:firstLine="708"/>
        <w:jc w:val="both"/>
      </w:pPr>
    </w:p>
    <w:p w:rsidRDefault="007A6396" w:rsidP="007A6396" w:rsidR="007A6396">
      <w:pPr>
        <w:jc w:val="center"/>
      </w:pPr>
    </w:p>
    <w:p w:rsidRDefault="007A6396" w:rsidP="007A6396" w:rsidR="007A6396">
      <w:pPr>
        <w:jc w:val="center"/>
      </w:pPr>
      <w:r>
        <w:t xml:space="preserve">U Varaždinu 19. siječnja 2016. </w:t>
      </w:r>
    </w:p>
    <w:p w:rsidRDefault="007A6396" w:rsidP="007A6396" w:rsidR="007A6396">
      <w:pPr>
        <w:jc w:val="center"/>
      </w:pPr>
    </w:p>
    <w:p w:rsidRDefault="007A6396" w:rsidP="007A6396" w:rsidR="007A639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</w:t>
      </w:r>
    </w:p>
    <w:p w:rsidRDefault="007A6396" w:rsidP="007A6396" w:rsidR="007A6396">
      <w:pPr>
        <w:jc w:val="both"/>
      </w:pPr>
    </w:p>
    <w:p w:rsidRDefault="007A6396" w:rsidP="007A6396" w:rsidR="007A6396">
      <w:pPr>
        <w:ind w:left="6372"/>
        <w:jc w:val="both"/>
      </w:pPr>
    </w:p>
    <w:p w:rsidRDefault="007A6396" w:rsidP="007A6396" w:rsidR="007A6396">
      <w:pPr>
        <w:ind w:left="6372"/>
        <w:jc w:val="both"/>
      </w:pPr>
      <w:r>
        <w:t xml:space="preserve">    Janja Topol</w:t>
      </w:r>
    </w:p>
    <w:p w:rsidRDefault="007A6396" w:rsidP="007A6396" w:rsidR="007A6396">
      <w:pPr>
        <w:jc w:val="both"/>
      </w:pPr>
    </w:p>
    <w:p w:rsidRDefault="007A6396" w:rsidP="007A6396" w:rsidR="007A6396">
      <w:pPr>
        <w:jc w:val="both"/>
      </w:pPr>
    </w:p>
    <w:p w:rsidRDefault="00D128FD" w:rsidP="007A6396" w:rsidR="00D128FD">
      <w:pPr>
        <w:jc w:val="both"/>
      </w:pPr>
    </w:p>
    <w:p w:rsidRDefault="007A6396" w:rsidP="007A6396" w:rsidR="007A6396">
      <w:pPr>
        <w:jc w:val="both"/>
      </w:pPr>
      <w:r>
        <w:lastRenderedPageBreak/>
        <w:t>UPUTA O PRAVNOM LIJEKU:</w:t>
      </w:r>
    </w:p>
    <w:p w:rsidRDefault="007A6396" w:rsidP="007A6396" w:rsidR="007A6396">
      <w:pPr>
        <w:jc w:val="both"/>
      </w:pPr>
    </w:p>
    <w:p w:rsidRDefault="00D128FD" w:rsidP="00D128FD" w:rsidR="00D128FD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7A6396" w:rsidP="007A6396" w:rsidR="007A6396">
      <w:pPr>
        <w:jc w:val="both"/>
      </w:pPr>
      <w:r>
        <w:tab/>
      </w:r>
    </w:p>
    <w:p w:rsidRDefault="007A6396" w:rsidP="007A6396" w:rsidR="007A6396">
      <w:pPr>
        <w:jc w:val="both"/>
      </w:pPr>
    </w:p>
    <w:p w:rsidRDefault="007A6396" w:rsidP="007A6396" w:rsidR="007A6396">
      <w:pPr>
        <w:jc w:val="both"/>
      </w:pPr>
    </w:p>
    <w:p w:rsidRDefault="007A6396" w:rsidP="007A6396" w:rsidR="007A6396">
      <w:pPr>
        <w:jc w:val="both"/>
      </w:pPr>
      <w:r>
        <w:t>DNA:</w:t>
      </w:r>
    </w:p>
    <w:p w:rsidRDefault="00D128FD" w:rsidP="00D128FD" w:rsidR="00D128FD">
      <w:pPr>
        <w:numPr>
          <w:ilvl w:val="0"/>
          <w:numId w:val="2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128FD" w:rsidP="00D128FD" w:rsidR="00D128FD">
      <w:pPr>
        <w:numPr>
          <w:ilvl w:val="0"/>
          <w:numId w:val="2"/>
        </w:numPr>
        <w:jc w:val="both"/>
      </w:pPr>
      <w:r>
        <w:t>Županijsko državno odvjetništvo u Varaždinu, Braće Radića 2</w:t>
      </w:r>
    </w:p>
    <w:p w:rsidRDefault="00D128FD" w:rsidP="00D128FD" w:rsidR="00D128FD" w:rsidRPr="00AC6574">
      <w:pPr>
        <w:numPr>
          <w:ilvl w:val="0"/>
          <w:numId w:val="2"/>
        </w:numPr>
        <w:spacing w:lineRule="atLeast" w:line="330"/>
        <w:jc w:val="both"/>
      </w:pPr>
      <w:r>
        <w:t xml:space="preserve">Dužnik VIKTOR OTPREMNIŠTVO d.o.o., </w:t>
      </w:r>
      <w:proofErr w:type="spellStart"/>
      <w:r>
        <w:t>Smičiklasova</w:t>
      </w:r>
      <w:proofErr w:type="spellEnd"/>
      <w:r>
        <w:t xml:space="preserve"> 16, 48260 Križevci</w:t>
      </w:r>
    </w:p>
    <w:p w:rsidRDefault="00D128FD" w:rsidP="00D128FD" w:rsidR="00D128FD" w:rsidRPr="00AC6574">
      <w:pPr>
        <w:numPr>
          <w:ilvl w:val="0"/>
          <w:numId w:val="2"/>
        </w:numPr>
        <w:spacing w:lineRule="atLeast" w:line="330"/>
        <w:jc w:val="both"/>
      </w:pPr>
      <w:r>
        <w:t>Sudski registar ovog suda</w:t>
      </w:r>
    </w:p>
    <w:p w:rsidRDefault="00D128FD" w:rsidP="00D128FD" w:rsidR="00D128FD">
      <w:pPr>
        <w:numPr>
          <w:ilvl w:val="0"/>
          <w:numId w:val="2"/>
        </w:numPr>
        <w:spacing w:lineRule="atLeast" w:line="330"/>
        <w:jc w:val="both"/>
      </w:pPr>
      <w:r>
        <w:t xml:space="preserve">Član uprave dužnika Tomislav Augustinović, 48260 Križevci, Ulica Tadije </w:t>
      </w:r>
      <w:proofErr w:type="spellStart"/>
      <w:r>
        <w:t>Smičiklasa</w:t>
      </w:r>
      <w:proofErr w:type="spellEnd"/>
      <w:r>
        <w:t xml:space="preserve"> 16</w:t>
      </w:r>
    </w:p>
    <w:p w:rsidRDefault="00D128FD" w:rsidP="00D128FD" w:rsidR="00D128FD">
      <w:pPr>
        <w:pStyle w:val="Odlomakpopisa"/>
        <w:numPr>
          <w:ilvl w:val="0"/>
          <w:numId w:val="2"/>
        </w:numPr>
      </w:pPr>
      <w:r>
        <w:t xml:space="preserve">Ministarstvo financija, Porezna uprava, Područni ured Sjeverna Hrvatska, </w:t>
      </w:r>
      <w:r w:rsidRPr="00BB5B5F">
        <w:t>Ispostava Koprivnica, 48000 Koprivnica, Hrvatske državnosti 7</w:t>
      </w:r>
    </w:p>
    <w:p w:rsidRDefault="00D128FD" w:rsidP="00D128FD" w:rsidR="00D128FD">
      <w:pPr>
        <w:numPr>
          <w:ilvl w:val="0"/>
          <w:numId w:val="2"/>
        </w:numPr>
      </w:pPr>
      <w:r>
        <w:t xml:space="preserve">Stečajni upravitelj David Jakovljević, </w:t>
      </w:r>
      <w:proofErr w:type="spellStart"/>
      <w:r>
        <w:t>Kašinska</w:t>
      </w:r>
      <w:proofErr w:type="spellEnd"/>
      <w:r>
        <w:t xml:space="preserve"> 7, 10360 Sesvete</w:t>
      </w:r>
    </w:p>
    <w:p w:rsidRDefault="00D128FD" w:rsidP="00D128FD" w:rsidR="00D128FD">
      <w:pPr>
        <w:numPr>
          <w:ilvl w:val="0"/>
          <w:numId w:val="2"/>
        </w:numPr>
      </w:pPr>
      <w:r>
        <w:t>E-oglasna ploča suda</w:t>
      </w:r>
    </w:p>
    <w:p w:rsidRDefault="00D128FD" w:rsidP="00D128FD" w:rsidR="00D128FD">
      <w:pPr>
        <w:pStyle w:val="Odlomakpopisa"/>
        <w:numPr>
          <w:ilvl w:val="0"/>
          <w:numId w:val="2"/>
        </w:numPr>
      </w:pPr>
      <w:r>
        <w:t>Pisarnica – kal. 20 dana</w:t>
      </w:r>
    </w:p>
    <w:p w:rsidRDefault="005F6DCF" w:rsidR="005F6DCF"/>
    <w:sectPr w:rsidR="005F6DC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02C" w:rsidP="007A6396" w:rsidR="000C002C">
      <w:r>
        <w:separator/>
      </w:r>
    </w:p>
  </w:endnote>
  <w:endnote w:id="0" w:type="continuationSeparator">
    <w:p w:rsidRDefault="000C002C" w:rsidP="007A6396" w:rsidR="000C0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02C" w:rsidP="007A6396" w:rsidR="000C002C">
      <w:r>
        <w:separator/>
      </w:r>
    </w:p>
  </w:footnote>
  <w:footnote w:id="0" w:type="continuationSeparator">
    <w:p w:rsidRDefault="000C002C" w:rsidP="007A6396" w:rsidR="000C0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396" w:rsidP="007A6396" w:rsidR="007A6396">
    <w:pPr>
      <w:pStyle w:val="Zaglavlje"/>
      <w:jc w:val="right"/>
    </w:pPr>
    <w:r>
      <w:t>Poslovni broj: 1 St-586/15-8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BA45FC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ED6C82"/>
    <w:multiLevelType w:val="hybridMultilevel"/>
    <w:tmpl w:val="737E04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396"/>
    <w:rsid w:val="000C002C"/>
    <w:rsid w:val="005F6DCF"/>
    <w:rsid w:val="007A6396"/>
    <w:rsid w:val="00805BA6"/>
    <w:rsid w:val="00D128FD"/>
    <w:rsid w:val="00F33DA5"/>
    <w:rsid w:val="00FD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63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63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63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39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A63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639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63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63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7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07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7E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7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7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63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63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63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39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A63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639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63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63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7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07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7E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7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7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445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St-586/2015</izvorni_sadrzaj>
    <derivirana_varijabla naziv="DomainObject.Predmet.OznakaBroj_1">St-586/2015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 OTPREMNIŠTVO društvo s ograničenom odgovornošću za transport i trgovinu</izvorni_sadrzaj>
    <derivirana_varijabla naziv="DomainObject.Predmet.ProtustrankaFormated_1">  VIKTOR OTPREMNIŠTVO društvo s ograničenom odgovornošću za transport i trgovinu</derivirana_varijabla>
  </DomainObject.Predmet.ProtustrankaFormated>
  <DomainObject.Predmet.ProtustrankaFormatedOIB>
    <izvorni_sadrzaj>  VIKTOR OTPREMNIŠTVO društvo s ograničenom odgovornošću za transport i trgovinu, OIB 56700326000</izvorni_sadrzaj>
    <derivirana_varijabla naziv="DomainObject.Predmet.ProtustrankaFormatedOIB_1">  VIKTOR OTPREMNIŠTVO društvo s ograničenom odgovornošću za transport i trgovinu, OIB 56700326000</derivirana_varijabla>
  </DomainObject.Predmet.ProtustrankaFormatedOIB>
  <DomainObject.Predmet.ProtustrankaFormatedWithAdress>
    <izvorni_sadrzaj> VIKTOR OTPREMNIŠTVO društvo s ograničenom odgovornošću za transport i trgovinu, Smičiklasova 16, 48260 Križevci</izvorni_sadrzaj>
    <derivirana_varijabla naziv="DomainObject.Predmet.ProtustrankaFormatedWithAdress_1"> VIKTOR OTPREMNIŠTVO društvo s ograničenom odgovornošću za transport i trgovinu, Smičiklasova 16, 48260 Križevci</derivirana_varijabla>
  </DomainObject.Predmet.ProtustrankaFormatedWithAdress>
  <DomainObject.Predmet.ProtustrankaFormatedWithAdressOIB>
    <izvorni_sadrzaj> VIKTOR OTPREMNIŠTVO društvo s ograničenom odgovornošću za transport i trgovinu, OIB 56700326000, Smičiklasova 16, 48260 Križevci</izvorni_sadrzaj>
    <derivirana_varijabla naziv="DomainObject.Predmet.ProtustrankaFormatedWithAdressOIB_1"> VIKTOR OTPREMNIŠTVO društvo s ograničenom odgovornošću za transport i trgovinu, OIB 56700326000, Smičiklasova 16, 48260 Križevci</derivirana_varijabla>
  </DomainObject.Predmet.ProtustrankaFormatedWithAdressOIB>
  <DomainObject.Predmet.ProtustrankaWithAdress>
    <izvorni_sadrzaj>VIKTOR OTPREMNIŠTVO društvo s ograničenom odgovornošću za transport i trgovinu Smičiklasova 16, 48260 Križevci</izvorni_sadrzaj>
    <derivirana_varijabla naziv="DomainObject.Predmet.ProtustrankaWithAdress_1">VIKTOR OTPREMNIŠTVO društvo s ograničenom odgovornošću za transport i trgovinu Smičiklasova 16, 48260 Križevci</derivirana_varijabla>
  </DomainObject.Predmet.ProtustrankaWithAdress>
  <DomainObject.Predmet.ProtustrankaWithAdressOIB>
    <izvorni_sadrzaj>VIKTOR OTPREMNIŠTVO društvo s ograničenom odgovornošću za transport i trgovinu, OIB 56700326000, Smičiklasova 16, 48260 Križevci</izvorni_sadrzaj>
    <derivirana_varijabla naziv="DomainObject.Predmet.ProtustrankaWithAdressOIB_1">VIKTOR OTPREMNIŠTVO društvo s ograničenom odgovornošću za transport i trgovinu, OIB 56700326000, Smičiklasova 16, 48260 Križevci</derivirana_varijabla>
  </DomainObject.Predmet.ProtustrankaWithAdressOIB>
  <DomainObject.Predmet.ProtustrankaNazivFormated>
    <izvorni_sadrzaj>VIKTOR OTPREMNIŠTVO društvo s ograničenom odgovornošću za transport i trgovinu</izvorni_sadrzaj>
    <derivirana_varijabla naziv="DomainObject.Predmet.ProtustrankaNazivFormated_1">VIKTOR OTPREMNIŠTVO društvo s ograničenom odgovornošću za transport i trgovinu</derivirana_varijabla>
  </DomainObject.Predmet.ProtustrankaNazivFormated>
  <DomainObject.Predmet.ProtustrankaNazivFormatedOIB>
    <izvorni_sadrzaj>VIKTOR OTPREMNIŠTVO društvo s ograničenom odgovornošću za transport i trgovinu, OIB 56700326000</izvorni_sadrzaj>
    <derivirana_varijabla naziv="DomainObject.Predmet.ProtustrankaNazivFormatedOIB_1">VIKTOR OTPREMNIŠTVO društvo s ograničenom odgovornošću za transport i trgovinu, OIB 56700326000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43449.99</izvorni_sadrzaj>
    <derivirana_varijabla naziv="DomainObject.Predmet.TrenutnaVrijednost_1">43449.99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VIKTOR OTPREMNIŠTVO društvo s ograničenom odgovornošću za transport i trgovinu</item>
    </izvorni_sadrzaj>
    <derivirana_varijabla naziv="DomainObject.Predmet.ProtuStrankaListFormated_1">
      <item>VIKTOR OTPREMNIŠTVO društvo s ograničenom odgovornošću za transport i trgovinu</item>
    </derivirana_varijabla>
  </DomainObject.Predmet.ProtuStrankaListFormated>
  <DomainObject.Predmet.ProtuStrankaListFormatedOIB>
    <izvorni_sadrzaj>
      <item>VIKTOR OTPREMNIŠTVO društvo s ograničenom odgovornošću za transport i trgovinu, OIB 56700326000</item>
    </izvorni_sadrzaj>
    <derivirana_varijabla naziv="DomainObject.Predmet.ProtuStrankaListFormatedOIB_1">
      <item>VIKTOR OTPREMNIŠTVO društvo s ograničenom odgovornošću za transport i trgovinu, OIB 56700326000</item>
    </derivirana_varijabla>
  </DomainObject.Predmet.ProtuStrankaListFormatedOIB>
  <DomainObject.Predmet.ProtuStrankaListFormatedWithAdress>
    <izvorni_sadrzaj>
      <item>VIKTOR OTPREMNIŠTVO društvo s ograničenom odgovornošću za transport i trgovinu, Smičiklasova 16, 48260 Križevci</item>
    </izvorni_sadrzaj>
    <derivirana_varijabla naziv="DomainObject.Predmet.ProtuStrankaListFormatedWithAdress_1">
      <item>VIKTOR OTPREMNIŠTVO društvo s ograničenom odgovornošću za transport i trgovinu, Smičiklasova 16, 48260 Križevci</item>
    </derivirana_varijabla>
  </DomainObject.Predmet.ProtuStrankaListFormatedWithAdress>
  <DomainObject.Predmet.ProtuStrankaListFormatedWithAdressOIB>
    <izvorni_sadrzaj>
      <item>VIKTOR OTPREMNIŠTVO društvo s ograničenom odgovornošću za transport i trgovinu, OIB 56700326000, Smičiklasova 16, 48260 Križevci</item>
    </izvorni_sadrzaj>
    <derivirana_varijabla naziv="DomainObject.Predmet.ProtuStrankaListFormatedWithAdressOIB_1">
      <item>VIKTOR OTPREMNIŠTVO društvo s ograničenom odgovornošću za transport i trgovinu, OIB 56700326000, Smičiklasova 16, 48260 Križevci</item>
    </derivirana_varijabla>
  </DomainObject.Predmet.ProtuStrankaListFormatedWithAdressOIB>
  <DomainObject.Predmet.ProtuStrankaListNazivFormated>
    <izvorni_sadrzaj>
      <item>VIKTOR OTPREMNIŠTVO društvo s ograničenom odgovornošću za transport i trgovinu</item>
    </izvorni_sadrzaj>
    <derivirana_varijabla naziv="DomainObject.Predmet.ProtuStrankaListNazivFormated_1">
      <item>VIKTOR OTPREMNIŠTVO društvo s ograničenom odgovornošću za transport i trgovinu</item>
    </derivirana_varijabla>
  </DomainObject.Predmet.ProtuStrankaListNazivFormated>
  <DomainObject.Predmet.ProtuStrankaListNazivFormatedOIB>
    <izvorni_sadrzaj>
      <item>VIKTOR OTPREMNIŠTVO društvo s ograničenom odgovornošću za transport i trgovinu, OIB 56700326000</item>
    </izvorni_sadrzaj>
    <derivirana_varijabla naziv="DomainObject.Predmet.ProtuStrankaListNazivFormatedOIB_1">
      <item>VIKTOR OTPREMNIŠTVO društvo s ograničenom odgovornošću za transport i trgovinu, OIB 56700326000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VIKTOR OTPREMNIŠTVO društvo s ograničenom odgovornošću za transport i trgovinu</izvorni_sadrzaj>
    <derivirana_varijabla naziv="DomainObject.Predmet.ProtustrankaIDrugi_1">VIKTOR OTPREMNIŠTVO društvo s ograničenom odgovornošću za transport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VIKTOR OTPREMNIŠTVO društvo s ograničenom odgovornošću za transport i trgovinu, OIB 56700326000, Smičiklasova 16, 48260 Križevci</izvorni_sadrzaj>
    <derivirana_varijabla naziv="DomainObject.Predmet.ProtustrankaIDrugiAdressOIB_1">VIKTOR OTPREMNIŠTVO društvo s ograničenom odgovornošću za transport i trgovinu, OIB 56700326000, Smičiklasova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St-586/2015-5</izvorni_sadrzaj>
    <derivirana_varijabla naziv="DomainObject.Predmet.OdlukaRjesenje.Oznaka_1">St-586/2015-5</derivirana_varijabla>
  </DomainObject.Predmet.OdlukaRjesenje.Oznaka>
  <DomainObject.Predmet.SudioniciListNaziv>
    <izvorni_sadrzaj>
      <item>Financijska agencija</item>
      <item>VIKTOR OTPREMNIŠTVO društvo s ograničenom odgovornošću za transport i trgovinu</item>
      <item>E-oglasna ploča</item>
      <item>Sudski registar, Trgovački sud u Varaždinu</item>
    </izvorni_sadrzaj>
    <derivirana_varijabla naziv="DomainObject.Predmet.SudioniciListNaziv_1">
      <item>Financijska agencija</item>
      <item>VIKTOR OTPREMNIŠTVO društvo s ograničenom odgovornošću za transport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VIKTOR OTPREMNIŠTVO društvo s ograničenom odgovornošću za transport i trgovinu, OIB 56700326000, Smičiklasova 16,48260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VIKTOR OTPREMNIŠTVO društvo s ograničenom odgovornošću za transport i trgovinu, OIB 56700326000, Smičiklasova 16,48260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56700326000</item>
      <item>, OIB null</item>
      <item>, OIB null</item>
    </izvorni_sadrzaj>
    <derivirana_varijabla naziv="DomainObject.Predmet.SudioniciListNazivOIB_1">
      <item>, OIB 85821130368</item>
      <item>, OIB 56700326000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1926</properties:Characters>
  <properties:Lines>67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2016-01-19T06:35:00Z</dcterms:created>
  <dc:creator>Tea Meister</dc:creator>
  <cp:lastModifiedBy>Tea Meister</cp:lastModifiedBy>
  <dcterms:modified xmlns:xsi="http://www.w3.org/2001/XMLSchema-instance" xsi:type="dcterms:W3CDTF">2016-01-20T09:15:00Z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