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70fea" w14:paraId="8670fea" w:rsidRDefault="00085316" w:rsidP="00085316" w:rsidR="00085316" w:rsidRPr="0011127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111278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111278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5316" w:rsidP="00085316" w:rsidR="00085316" w:rsidRPr="0011127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85316" w:rsidP="00085316" w:rsidR="00085316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85316" w:rsidP="00085316" w:rsidR="00085316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85316" w:rsidP="00085316" w:rsidR="00085316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085316" w:rsidP="00085316" w:rsidR="00085316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   I M E   R E P U B L I K E   H R V A T S K E</w:t>
      </w:r>
    </w:p>
    <w:p w:rsidRDefault="00085316" w:rsidP="00085316" w:rsidR="00085316" w:rsidRPr="00111278">
      <w:pPr>
        <w:jc w:val="center"/>
        <w:rPr>
          <w:rFonts w:cs="Times New Roman" w:eastAsia="Times New Roman"/>
          <w:szCs w:val="24"/>
        </w:rPr>
      </w:pPr>
    </w:p>
    <w:p w:rsidRDefault="00085316" w:rsidP="00085316" w:rsidR="00085316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J E Š E NJ E</w:t>
      </w:r>
    </w:p>
    <w:p w:rsidRDefault="00085316" w:rsidP="00085316" w:rsidR="00085316" w:rsidRPr="00111278">
      <w:pPr>
        <w:rPr>
          <w:rFonts w:cs="Times New Roman" w:eastAsia="Times New Roman"/>
          <w:szCs w:val="24"/>
        </w:rPr>
      </w:pPr>
    </w:p>
    <w:p w:rsidRDefault="00085316" w:rsidP="00085316" w:rsidR="00085316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Trgovački sud u Pazinu, po sudskoj savjetnici Mihaeli Kaligari,</w:t>
      </w:r>
      <w:r>
        <w:rPr>
          <w:rFonts w:cs="Times New Roman" w:eastAsia="Times New Roman"/>
          <w:szCs w:val="24"/>
        </w:rPr>
        <w:t xml:space="preserve"> odlučujući o zahtjevu Financijske agencije, </w:t>
      </w:r>
      <w:r w:rsidRPr="00111278">
        <w:rPr>
          <w:rFonts w:cs="Times New Roman" w:eastAsia="Times New Roman"/>
          <w:szCs w:val="24"/>
        </w:rPr>
        <w:t xml:space="preserve">OIB 85821130368, Regionalnog centra Rijeka, Podružnice Pula, Pula, Giardini 5, </w:t>
      </w:r>
      <w:r w:rsidRPr="00947E23">
        <w:rPr>
          <w:rFonts w:cs="Times New Roman" w:eastAsia="Times New Roman"/>
          <w:szCs w:val="24"/>
        </w:rPr>
        <w:t>klase: 110-07/15-01/04 urbroja: 04-06-15-</w:t>
      </w:r>
      <w:r>
        <w:rPr>
          <w:rFonts w:cs="Times New Roman" w:eastAsia="Times New Roman"/>
          <w:szCs w:val="24"/>
        </w:rPr>
        <w:t xml:space="preserve">2437 </w:t>
      </w:r>
      <w:r w:rsidRPr="00947E23">
        <w:rPr>
          <w:rFonts w:cs="Times New Roman" w:eastAsia="Times New Roman"/>
          <w:szCs w:val="24"/>
        </w:rPr>
        <w:t xml:space="preserve">od </w:t>
      </w:r>
      <w:r>
        <w:rPr>
          <w:rFonts w:cs="Times New Roman" w:eastAsia="Times New Roman"/>
          <w:szCs w:val="24"/>
        </w:rPr>
        <w:t xml:space="preserve">3. veljače 2016., za provedbu skraćenog stečajnog postupka nad </w:t>
      </w:r>
      <w:r w:rsidRPr="00111278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VODOPIVEC d. o. o. u likvidaciji Umag, Sveti Ivan bb, OIB 49234570813, MBS 040220220, 8. veljače</w:t>
      </w:r>
      <w:r w:rsidRPr="00111278">
        <w:rPr>
          <w:rFonts w:cs="Times New Roman" w:eastAsia="Times New Roman"/>
          <w:szCs w:val="24"/>
        </w:rPr>
        <w:t xml:space="preserve"> 2016.</w:t>
      </w:r>
    </w:p>
    <w:p w:rsidRDefault="00085316" w:rsidP="00085316" w:rsidR="00085316" w:rsidRPr="00111278">
      <w:pPr>
        <w:ind w:firstLine="708"/>
        <w:rPr>
          <w:rFonts w:cs="Times New Roman" w:eastAsia="Times New Roman"/>
          <w:szCs w:val="24"/>
        </w:rPr>
      </w:pPr>
    </w:p>
    <w:p w:rsidRDefault="00085316" w:rsidP="00085316" w:rsidR="00085316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i j e š i o   j e</w:t>
      </w:r>
    </w:p>
    <w:p w:rsidRDefault="00085316" w:rsidP="00085316" w:rsidR="00085316" w:rsidRPr="00111278">
      <w:pPr>
        <w:rPr>
          <w:rFonts w:cs="Times New Roman" w:eastAsia="Times New Roman"/>
          <w:szCs w:val="24"/>
        </w:rPr>
      </w:pPr>
    </w:p>
    <w:p w:rsidRDefault="00085316" w:rsidP="00085316" w:rsidR="00085316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Odbacuje se zahtjev za provedbu skraćenog stečajnog postupka nad pravnom osobom </w:t>
      </w:r>
      <w:r>
        <w:rPr>
          <w:rFonts w:cs="Times New Roman" w:eastAsia="Times New Roman"/>
          <w:szCs w:val="24"/>
        </w:rPr>
        <w:t>VODOPIVEC d. o. o. u likvidaciji Umag, Sveti Ivan bb, OIB 49234570813, MBS 040220220.</w:t>
      </w:r>
    </w:p>
    <w:p w:rsidRDefault="00085316" w:rsidP="00085316" w:rsidR="00085316" w:rsidRPr="00651511">
      <w:pPr>
        <w:ind w:firstLine="708"/>
        <w:rPr>
          <w:rFonts w:cs="Times New Roman" w:eastAsia="Times New Roman"/>
          <w:szCs w:val="24"/>
        </w:rPr>
      </w:pPr>
    </w:p>
    <w:p w:rsidRDefault="00085316" w:rsidP="00085316" w:rsidR="00085316" w:rsidRPr="00111278">
      <w:pPr>
        <w:jc w:val="center"/>
        <w:rPr>
          <w:rFonts w:eastAsiaTheme="minorHAnsi"/>
          <w:lang w:eastAsia="en-US"/>
        </w:rPr>
      </w:pPr>
      <w:r w:rsidRPr="00111278">
        <w:rPr>
          <w:rFonts w:eastAsiaTheme="minorHAnsi"/>
          <w:lang w:eastAsia="en-US"/>
        </w:rPr>
        <w:t>Obrazloženje</w:t>
      </w:r>
    </w:p>
    <w:p w:rsidRDefault="00085316" w:rsidP="00085316" w:rsidR="00085316" w:rsidRPr="00111278">
      <w:pPr>
        <w:ind w:firstLine="708"/>
        <w:rPr>
          <w:rFonts w:cs="Times New Roman" w:eastAsia="Times New Roman"/>
          <w:szCs w:val="24"/>
        </w:rPr>
      </w:pPr>
    </w:p>
    <w:p w:rsidRDefault="00085316" w:rsidP="00085316" w:rsidR="00085316" w:rsidRPr="00651511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Financijska agencija podnijela je 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VODOPIVEC d. o. o. u likvidaciji Umag. </w:t>
      </w:r>
      <w:r w:rsidRPr="00651511">
        <w:rPr>
          <w:rFonts w:cs="Times New Roman" w:eastAsia="Times New Roman"/>
          <w:szCs w:val="24"/>
        </w:rPr>
        <w:t xml:space="preserve">U zahtjevu je navedeno da dužnik nema zaposlenih te da na dan </w:t>
      </w:r>
      <w:r>
        <w:rPr>
          <w:rFonts w:cs="Times New Roman" w:eastAsia="Times New Roman"/>
          <w:szCs w:val="24"/>
        </w:rPr>
        <w:t>2. veljače 2016.</w:t>
      </w:r>
      <w:r w:rsidRPr="00651511">
        <w:rPr>
          <w:rFonts w:cs="Times New Roman" w:eastAsia="Times New Roman"/>
          <w:szCs w:val="24"/>
        </w:rPr>
        <w:t xml:space="preserve"> u Očevidniku redoslijeda osnova za plaćanje ima evidentirane neizvršene osnove za plaćanje u neprekinutom razdoblju od</w:t>
      </w:r>
      <w:r>
        <w:rPr>
          <w:rFonts w:cs="Times New Roman" w:eastAsia="Times New Roman"/>
          <w:szCs w:val="24"/>
        </w:rPr>
        <w:t xml:space="preserve"> 120 </w:t>
      </w:r>
      <w:r w:rsidRPr="00651511">
        <w:rPr>
          <w:rFonts w:cs="Times New Roman" w:eastAsia="Times New Roman"/>
          <w:szCs w:val="24"/>
        </w:rPr>
        <w:t xml:space="preserve">dana u ukupnom iznosu </w:t>
      </w:r>
      <w:r>
        <w:rPr>
          <w:rFonts w:cs="Times New Roman" w:eastAsia="Times New Roman"/>
          <w:szCs w:val="24"/>
        </w:rPr>
        <w:t>5.466,78</w:t>
      </w:r>
      <w:r w:rsidRPr="00651511">
        <w:rPr>
          <w:rFonts w:cs="Times New Roman" w:eastAsia="Times New Roman"/>
          <w:szCs w:val="24"/>
        </w:rPr>
        <w:t xml:space="preserve"> kuna.</w:t>
      </w:r>
    </w:p>
    <w:p w:rsidRDefault="00085316" w:rsidP="00085316" w:rsidR="00085316" w:rsidRPr="00B5159E">
      <w:pPr>
        <w:tabs>
          <w:tab w:pos="4438" w:val="left"/>
        </w:tabs>
        <w:ind w:firstLine="709"/>
        <w:rPr>
          <w:rFonts w:cs="Times New Roman" w:eastAsia="Times New Roman"/>
          <w:szCs w:val="24"/>
        </w:rPr>
      </w:pPr>
      <w:r w:rsidRPr="00B5159E">
        <w:rPr>
          <w:rFonts w:cs="Times New Roman" w:eastAsia="Times New Roman"/>
          <w:szCs w:val="24"/>
        </w:rPr>
        <w:t>Sukladno od</w:t>
      </w:r>
      <w:r>
        <w:rPr>
          <w:rFonts w:cs="Times New Roman" w:eastAsia="Times New Roman"/>
          <w:szCs w:val="24"/>
        </w:rPr>
        <w:t xml:space="preserve">redbi čl. 428. Stečajnog zakona </w:t>
      </w:r>
      <w:r w:rsidRPr="00B5159E">
        <w:rPr>
          <w:rFonts w:cs="Times New Roman" w:eastAsia="Times New Roman"/>
          <w:szCs w:val="24"/>
        </w:rPr>
        <w:t>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085316" w:rsidP="00085316" w:rsidR="00085316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Uvidom sudski registar za dužnika utvrđeno je da se nad dužnikom provodi postupak likvidacije pod posl. br. Tt-14/2498. </w:t>
      </w:r>
      <w:r w:rsidRPr="00B5159E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085316" w:rsidP="00085316" w:rsidR="00085316" w:rsidRPr="00B5159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085316" w:rsidP="00085316" w:rsidR="00085316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8. veljače 2016. </w:t>
      </w:r>
    </w:p>
    <w:p w:rsidRDefault="00085316" w:rsidP="00085316" w:rsidR="00085316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Sudska savjetnica</w:t>
      </w:r>
    </w:p>
    <w:p w:rsidRDefault="00085316" w:rsidP="00085316" w:rsidR="00085316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Mihaela Kaligari</w:t>
      </w:r>
      <w:r>
        <w:rPr>
          <w:rFonts w:cs="Times New Roman" w:eastAsia="Times New Roman"/>
          <w:szCs w:val="24"/>
        </w:rPr>
        <w:t>, v. r.</w:t>
      </w:r>
    </w:p>
    <w:p w:rsidRDefault="00085316" w:rsidP="00085316" w:rsidR="00085316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UPUTA O PRAVNOM LIJEKU</w:t>
      </w:r>
    </w:p>
    <w:p w:rsidRDefault="00085316" w:rsidP="00085316" w:rsidR="00085316" w:rsidRPr="00111278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085316" w:rsidP="00085316" w:rsidR="00085316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lastRenderedPageBreak/>
        <w:t>DNA:</w:t>
      </w:r>
    </w:p>
    <w:p w:rsidRDefault="00085316" w:rsidP="00085316" w:rsidR="00085316" w:rsidRPr="00111278">
      <w:r w:rsidRPr="00111278">
        <w:t xml:space="preserve">- </w:t>
      </w:r>
      <w:r>
        <w:t xml:space="preserve">mrežna stranica </w:t>
      </w:r>
      <w:r w:rsidRPr="00111278">
        <w:t>e-Oglasna ploča sudova.</w:t>
      </w:r>
    </w:p>
    <w:p w:rsidRDefault="00085316" w:rsidP="00085316" w:rsidR="00085316" w:rsidRPr="00111278"/>
    <w:p w:rsidRDefault="00085316" w:rsidP="00085316" w:rsidR="00085316" w:rsidRPr="00111278"/>
    <w:p w:rsidRDefault="00085316" w:rsidP="00085316" w:rsidR="00085316" w:rsidRPr="00111278"/>
    <w:p w:rsidRDefault="00085316" w:rsidP="00085316" w:rsidR="00085316" w:rsidRPr="00111278"/>
    <w:p w:rsidRDefault="00085316" w:rsidP="00085316" w:rsidR="00085316" w:rsidRPr="00111278"/>
    <w:p w:rsidRDefault="00085316" w:rsidP="00085316" w:rsidR="00085316"/>
    <w:p w:rsidRDefault="00085316" w:rsidP="00085316" w:rsidR="00085316"/>
    <w:p w:rsidRDefault="00085316" w:rsidP="00085316" w:rsidR="00085316"/>
    <w:p w:rsidRDefault="004F5027" w:rsidR="004F5027"/>
    <w:sectPr w:rsidSect="00B63FAD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5316" w:rsidP="00085316" w:rsidR="00085316">
      <w:r>
        <w:separator/>
      </w:r>
    </w:p>
  </w:endnote>
  <w:endnote w:id="0" w:type="continuationSeparator">
    <w:p w:rsidRDefault="00085316" w:rsidP="00085316" w:rsidR="000853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5316" w:rsidP="00085316" w:rsidR="00085316">
      <w:r>
        <w:separator/>
      </w:r>
    </w:p>
  </w:footnote>
  <w:footnote w:id="0" w:type="continuationSeparator">
    <w:p w:rsidRDefault="00085316" w:rsidP="00085316" w:rsidR="000853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316" w:rsidP="00B63FAD" w:rsidR="00B63FA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01F2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St-234/2016-3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316" w:rsidP="005860D2" w:rsidR="005860D2" w:rsidRPr="005860D2">
    <w:pPr>
      <w:pStyle w:val="Zaglavlje"/>
      <w:jc w:val="right"/>
      <w:rPr>
        <w:szCs w:val="24"/>
      </w:rPr>
    </w:pPr>
    <w:r>
      <w:rPr>
        <w:szCs w:val="24"/>
      </w:rPr>
      <w:t>11 St-234/2016-3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C58"/>
    <w:rsid w:val="00085316"/>
    <w:rsid w:val="00201F22"/>
    <w:rsid w:val="004F5027"/>
    <w:rsid w:val="005F0C58"/>
    <w:rsid w:val="00F9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8531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8531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8531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8531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531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53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8531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1F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F2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01F2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01F2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01F2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531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8531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8531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8531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531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53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8531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1F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F2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01F2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01F2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01F2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St-234/2016</izvorni_sadrzaj>
    <derivirana_varijabla naziv="DomainObject.Predmet.OznakaBroj_1">St-234/2016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VODOPIVEC d.o.o. u likvidaciji UMAG</izvorni_sadrzaj>
    <derivirana_varijabla naziv="DomainObject.Predmet.ProtustrankaFormated_1">  VODOPIVEC d.o.o. u likvidaciji UMAG</derivirana_varijabla>
  </DomainObject.Predmet.ProtustrankaFormated>
  <DomainObject.Predmet.ProtustrankaFormatedOIB>
    <izvorni_sadrzaj>  VODOPIVEC d.o.o. u likvidaciji UMAG, OIB 49234570813</izvorni_sadrzaj>
    <derivirana_varijabla naziv="DomainObject.Predmet.ProtustrankaFormatedOIB_1">  VODOPIVEC d.o.o. u likvidaciji UMAG, OIB 49234570813</derivirana_varijabla>
  </DomainObject.Predmet.ProtustrankaFormatedOIB>
  <DomainObject.Predmet.ProtustrankaFormatedWithAdress>
    <izvorni_sadrzaj> VODOPIVEC d.o.o. u likvidaciji UMAG, Sveti Ivan/bb, 52470 Umag</izvorni_sadrzaj>
    <derivirana_varijabla naziv="DomainObject.Predmet.ProtustrankaFormatedWithAdress_1"> VODOPIVEC d.o.o. u likvidaciji UMAG, Sveti Ivan/bb, 52470 Umag</derivirana_varijabla>
  </DomainObject.Predmet.ProtustrankaFormatedWithAdress>
  <DomainObject.Predmet.ProtustrankaFormatedWithAdressOIB>
    <izvorni_sadrzaj> VODOPIVEC d.o.o. u likvidaciji UMAG, OIB 49234570813, Sveti Ivan/bb, 52470 Umag</izvorni_sadrzaj>
    <derivirana_varijabla naziv="DomainObject.Predmet.ProtustrankaFormatedWithAdressOIB_1"> VODOPIVEC d.o.o. u likvidaciji UMAG, OIB 49234570813, Sveti Ivan/bb, 52470 Umag</derivirana_varijabla>
  </DomainObject.Predmet.ProtustrankaFormatedWithAdressOIB>
  <DomainObject.Predmet.ProtustrankaWithAdress>
    <izvorni_sadrzaj>VODOPIVEC d.o.o. u likvidaciji UMAG Sveti Ivan/bb, 52470 Umag</izvorni_sadrzaj>
    <derivirana_varijabla naziv="DomainObject.Predmet.ProtustrankaWithAdress_1">VODOPIVEC d.o.o. u likvidaciji UMAG Sveti Ivan/bb, 52470 Umag</derivirana_varijabla>
  </DomainObject.Predmet.ProtustrankaWithAdress>
  <DomainObject.Predmet.ProtustrankaWithAdressOIB>
    <izvorni_sadrzaj>VODOPIVEC d.o.o. u likvidaciji UMAG, OIB 49234570813, Sveti Ivan/bb, 52470 Umag</izvorni_sadrzaj>
    <derivirana_varijabla naziv="DomainObject.Predmet.ProtustrankaWithAdressOIB_1">VODOPIVEC d.o.o. u likvidaciji UMAG, OIB 49234570813, Sveti Ivan/bb, 52470 Umag</derivirana_varijabla>
  </DomainObject.Predmet.ProtustrankaWithAdressOIB>
  <DomainObject.Predmet.ProtustrankaNazivFormated>
    <izvorni_sadrzaj>VODOPIVEC d.o.o. u likvidaciji UMAG</izvorni_sadrzaj>
    <derivirana_varijabla naziv="DomainObject.Predmet.ProtustrankaNazivFormated_1">VODOPIVEC d.o.o. u likvidaciji UMAG</derivirana_varijabla>
  </DomainObject.Predmet.ProtustrankaNazivFormated>
  <DomainObject.Predmet.ProtustrankaNazivFormatedOIB>
    <izvorni_sadrzaj>VODOPIVEC d.o.o. u likvidaciji UMAG, OIB 49234570813</izvorni_sadrzaj>
    <derivirana_varijabla naziv="DomainObject.Predmet.ProtustrankaNazivFormatedOIB_1">VODOPIVEC d.o.o. u likvidaciji UMAG, OIB 49234570813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5466.78</izvorni_sadrzaj>
    <derivirana_varijabla naziv="DomainObject.Predmet.TrenutnaVrijednost_1">5466.78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VODOPIVEC d.o.o. u likvidaciji UMAG</item>
    </izvorni_sadrzaj>
    <derivirana_varijabla naziv="DomainObject.Predmet.ProtuStrankaListFormated_1">
      <item>VODOPIVEC d.o.o. u likvidaciji UMAG</item>
    </derivirana_varijabla>
  </DomainObject.Predmet.ProtuStrankaListFormated>
  <DomainObject.Predmet.ProtuStrankaListFormatedOIB>
    <izvorni_sadrzaj>
      <item>VODOPIVEC d.o.o. u likvidaciji UMAG, OIB 49234570813</item>
    </izvorni_sadrzaj>
    <derivirana_varijabla naziv="DomainObject.Predmet.ProtuStrankaListFormatedOIB_1">
      <item>VODOPIVEC d.o.o. u likvidaciji UMAG, OIB 49234570813</item>
    </derivirana_varijabla>
  </DomainObject.Predmet.ProtuStrankaListFormatedOIB>
  <DomainObject.Predmet.ProtuStrankaListFormatedWithAdress>
    <izvorni_sadrzaj>
      <item>VODOPIVEC d.o.o. u likvidaciji UMAG, Sveti Ivan/bb, 52470 Umag</item>
    </izvorni_sadrzaj>
    <derivirana_varijabla naziv="DomainObject.Predmet.ProtuStrankaListFormatedWithAdress_1">
      <item>VODOPIVEC d.o.o. u likvidaciji UMAG, Sveti Ivan/bb, 52470 Umag</item>
    </derivirana_varijabla>
  </DomainObject.Predmet.ProtuStrankaListFormatedWithAdress>
  <DomainObject.Predmet.ProtuStrankaListFormatedWithAdressOIB>
    <izvorni_sadrzaj>
      <item>VODOPIVEC d.o.o. u likvidaciji UMAG, OIB 49234570813, Sveti Ivan/bb, 52470 Umag</item>
    </izvorni_sadrzaj>
    <derivirana_varijabla naziv="DomainObject.Predmet.ProtuStrankaListFormatedWithAdressOIB_1">
      <item>VODOPIVEC d.o.o. u likvidaciji UMAG, OIB 49234570813, Sveti Ivan/bb, 52470 Umag</item>
    </derivirana_varijabla>
  </DomainObject.Predmet.ProtuStrankaListFormatedWithAdressOIB>
  <DomainObject.Predmet.ProtuStrankaListNazivFormated>
    <izvorni_sadrzaj>
      <item>VODOPIVEC d.o.o. u likvidaciji UMAG</item>
    </izvorni_sadrzaj>
    <derivirana_varijabla naziv="DomainObject.Predmet.ProtuStrankaListNazivFormated_1">
      <item>VODOPIVEC d.o.o. u likvidaciji UMAG</item>
    </derivirana_varijabla>
  </DomainObject.Predmet.ProtuStrankaListNazivFormated>
  <DomainObject.Predmet.ProtuStrankaListNazivFormatedOIB>
    <izvorni_sadrzaj>
      <item>VODOPIVEC d.o.o. u likvidaciji UMAG, OIB 49234570813</item>
    </izvorni_sadrzaj>
    <derivirana_varijabla naziv="DomainObject.Predmet.ProtuStrankaListNazivFormatedOIB_1">
      <item>VODOPIVEC d.o.o. u likvidaciji UMAG, OIB 49234570813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VODOPIVEC d.o.o. u likvidaciji UMAG</izvorni_sadrzaj>
    <derivirana_varijabla naziv="DomainObject.Predmet.ProtustrankaIDrugi_1">VODOPIVEC d.o.o. u likvidaciji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VODOPIVEC d.o.o. u likvidaciji UMAG, OIB 49234570813, Sveti Ivan/bb, 52470 Umag</izvorni_sadrzaj>
    <derivirana_varijabla naziv="DomainObject.Predmet.ProtustrankaIDrugiAdressOIB_1">VODOPIVEC d.o.o. u likvidaciji UMAG, OIB 49234570813, Sveti Ivan/bb,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VODOPIVEC d.o.o. u likvidaciji UMAG</item>
    </izvorni_sadrzaj>
    <derivirana_varijabla naziv="DomainObject.Predmet.SudioniciListNaziv_1">
      <item>FINANCIJSKA AGENCIJA, RC RIJEKA, PODRUŽNICA PULA, PULA</item>
      <item>VODOPIVEC d.o.o. u likvidaciji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VODOPIVEC d.o.o. u likvidaciji UMAG, OIB 49234570813, Sveti Ivan/bb,52470 Umag</item>
    </izvorni_sadrzaj>
    <derivirana_varijabla naziv="DomainObject.Predmet.SudioniciListAdressOIB_1">
      <item>FINANCIJSKA AGENCIJA, RC RIJEKA, PODRUŽNICA PULA, PULA, OIB 85821130368, Ulica grada Vukovara 70,10000 Zagreb</item>
      <item>VODOPIVEC d.o.o. u likvidaciji UMAG, OIB 49234570813, Sveti Ivan/bb,52470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49234570813</item>
    </izvorni_sadrzaj>
    <derivirana_varijabla naziv="DomainObject.Predmet.SudioniciListNazivOIB_1">
      <item>, OIB 85821130368</item>
      <item>, OIB 49234570813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2002</properties:Characters>
  <properties:Lines>57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2016-02-08T12:10:00Z</dcterms:created>
  <dc:creator>Mihaela Kaligari</dc:creator>
  <dc:description/>
  <cp:keywords/>
  <cp:lastModifiedBy>Jasmina Matika</cp:lastModifiedBy>
  <cp:lastPrinted>2016-02-08T12:13:00Z</cp:lastPrinted>
  <dcterms:modified xmlns:xsi="http://www.w3.org/2001/XMLSchema-instance" xsi:type="dcterms:W3CDTF">2016-02-08T12:46:00Z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