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0d4f6" w14:paraId="190d4f6" w:rsidRDefault="002D661A" w:rsidP="002D661A" w:rsidR="002D661A" w:rsidRPr="00A15EE7">
      <w:pPr>
        <w15:collapsed w:val="false"/>
      </w:pPr>
      <w:bookmarkStart w:name="_GoBack" w:id="0"/>
      <w:bookmarkEnd w:id="0"/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7319" w:rsidR="002D661A" w:rsidRPr="00112F07">
        <w:tc>
          <w:tcPr>
            <w:tcW w:type="dxa" w:w="3060"/>
          </w:tcPr>
          <w:p w:rsidRDefault="002D661A" w:rsidP="001C7319" w:rsidR="002D661A" w:rsidRPr="00112F07">
            <w:pPr>
              <w:pStyle w:val="Naslov2"/>
              <w:rPr>
                <w:b w:val="false"/>
                <w:bCs w:val="false"/>
                <w:sz w:val="24"/>
              </w:rPr>
            </w:pPr>
            <w:r w:rsidRPr="00112F07">
              <w:rPr>
                <w:b w:val="false"/>
                <w:bCs w:val="false"/>
                <w:sz w:val="24"/>
              </w:rPr>
              <w:t>REPUBLIKA HRVATSKA</w:t>
            </w:r>
          </w:p>
          <w:p w:rsidRDefault="002D661A" w:rsidP="001C7319" w:rsidR="002D661A" w:rsidRPr="00112F07">
            <w:r w:rsidRPr="00112F07">
              <w:t>Trgovački sud u Zagrebu</w:t>
            </w:r>
          </w:p>
          <w:p w:rsidRDefault="002D661A" w:rsidP="001C7319" w:rsidR="002D661A" w:rsidRPr="00112F07">
            <w:r w:rsidRPr="00112F07">
              <w:t xml:space="preserve">Zagreb, </w:t>
            </w:r>
            <w:proofErr w:type="spellStart"/>
            <w:r w:rsidRPr="00112F07">
              <w:t>Amruševa</w:t>
            </w:r>
            <w:proofErr w:type="spellEnd"/>
            <w:r w:rsidRPr="00112F07">
              <w:t xml:space="preserve"> 2/II</w:t>
            </w:r>
          </w:p>
        </w:tc>
      </w:tr>
    </w:tbl>
    <w:p w:rsidRDefault="002D661A" w:rsidP="002D661A" w:rsidR="002D661A" w:rsidRPr="00A15EE7">
      <w:pPr>
        <w:jc w:val="center"/>
      </w:pPr>
    </w:p>
    <w:p w:rsidRDefault="002D661A" w:rsidP="002D661A" w:rsidR="002D661A" w:rsidRPr="00A15EE7">
      <w:pPr>
        <w:jc w:val="center"/>
      </w:pPr>
      <w:r w:rsidRPr="00A15EE7">
        <w:t>R E P U B L I K A    H R V A T S K A</w:t>
      </w:r>
    </w:p>
    <w:p w:rsidRDefault="002D661A" w:rsidP="002D661A" w:rsidR="002D661A" w:rsidRPr="00A15EE7">
      <w:pPr>
        <w:jc w:val="center"/>
      </w:pPr>
      <w:r w:rsidRPr="00A15EE7">
        <w:t>R J E Š E N J E</w:t>
      </w:r>
    </w:p>
    <w:p w:rsidRDefault="002D661A" w:rsidP="002D661A" w:rsidR="002D661A" w:rsidRPr="00A15EE7">
      <w:pPr>
        <w:jc w:val="center"/>
      </w:pPr>
    </w:p>
    <w:p w:rsidRDefault="002D661A" w:rsidP="002D661A" w:rsidR="002D661A" w:rsidRPr="002635B0">
      <w:pPr>
        <w:jc w:val="both"/>
      </w:pPr>
    </w:p>
    <w:p w:rsidRDefault="00A90EBA" w:rsidP="00A90EBA" w:rsidR="00A90EBA" w:rsidRPr="002635B0">
      <w:pPr>
        <w:jc w:val="both"/>
      </w:pPr>
    </w:p>
    <w:p w:rsidRDefault="00BF037A" w:rsidP="00BF037A" w:rsidR="00BF037A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 w:rsidRPr="00170BF7">
        <w:t>NOBEL KLUB d.o.o.</w:t>
      </w:r>
      <w:r>
        <w:t xml:space="preserve">, Zagreb (Grad Zagreb), Radoslava Cimermana 38, OIB: </w:t>
      </w:r>
      <w:r w:rsidRPr="00170BF7">
        <w:t>08583364760</w:t>
      </w:r>
      <w:r>
        <w:t>, dana 28. travnja 2017.</w:t>
      </w:r>
    </w:p>
    <w:p w:rsidRDefault="00BF037A" w:rsidP="00BF037A" w:rsidR="00BF037A">
      <w:pPr>
        <w:jc w:val="both"/>
      </w:pP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BF037A" w:rsidRPr="00170BF7">
        <w:t>NOBEL KLUB d.o.o.</w:t>
      </w:r>
      <w:r w:rsidR="00BF037A">
        <w:t xml:space="preserve">, Zagreb (Grad Zagreb), Radoslava Cimermana 38, OIB: </w:t>
      </w:r>
      <w:r w:rsidR="00BF037A" w:rsidRPr="00170BF7">
        <w:t>08583364760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BF037A">
        <w:t>2126</w:t>
      </w:r>
      <w:r w:rsidR="00262503">
        <w:t>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BF037A" w:rsidP="00BF037A" w:rsidR="00BF037A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BF037A" w:rsidP="00BF037A" w:rsidR="00BF037A">
      <w:pPr>
        <w:ind w:firstLine="555"/>
        <w:jc w:val="both"/>
      </w:pPr>
    </w:p>
    <w:p w:rsidRDefault="00BF037A" w:rsidP="00BF037A" w:rsidR="00BF037A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BF037A" w:rsidP="00BF037A" w:rsidR="00BF037A" w:rsidRPr="00E974B3">
      <w:pPr>
        <w:ind w:firstLine="709"/>
        <w:jc w:val="both"/>
      </w:pPr>
    </w:p>
    <w:p w:rsidRDefault="00BF037A" w:rsidP="00BF037A" w:rsidR="00BF037A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1.9.2015.</w:t>
      </w:r>
      <w:r w:rsidRPr="00E974B3">
        <w:t xml:space="preserve"> u Očevidniku redoslijeda osnova za plaćanje ima evidentirane neizvršene osnove za plaćanje u neprekinutom razdoblju od 120 dana, u ukupnom iznosu od </w:t>
      </w:r>
      <w:r>
        <w:t>117.494,47 kuna</w:t>
      </w:r>
      <w:r w:rsidRPr="00E974B3">
        <w:t xml:space="preserve"> , kao i da dužnik ima zaposlen</w:t>
      </w:r>
      <w:r>
        <w:t>ih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A548BD" w:rsidP="00A548BD" w:rsidR="00A548BD" w:rsidRPr="00E974B3">
      <w:pPr>
        <w:ind w:firstLine="709"/>
        <w:jc w:val="both"/>
        <w:rPr>
          <w:lang w:val="en-GB"/>
        </w:rPr>
      </w:pPr>
    </w:p>
    <w:p w:rsidRDefault="00A548BD" w:rsidP="00A548BD" w:rsidR="00A548BD" w:rsidRPr="00E974B3">
      <w:pPr>
        <w:jc w:val="both"/>
      </w:pPr>
    </w:p>
    <w:p w:rsidRDefault="00455618" w:rsidP="00455618" w:rsidR="00455618" w:rsidRPr="00F75CE7">
      <w:pPr>
        <w:ind w:firstLine="709"/>
        <w:jc w:val="both"/>
      </w:pPr>
    </w:p>
    <w:p w:rsidRDefault="00455618" w:rsidP="00455618" w:rsidR="00455618" w:rsidRPr="00F75CE7">
      <w:pPr>
        <w:ind w:firstLine="709"/>
        <w:jc w:val="both"/>
      </w:pPr>
      <w:r w:rsidRPr="00F75CE7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E534C" w:rsidP="009E534C" w:rsidR="009E534C" w:rsidRPr="00E974B3">
      <w:pPr>
        <w:ind w:firstLine="709"/>
        <w:jc w:val="both"/>
      </w:pPr>
    </w:p>
    <w:p w:rsidRDefault="00262503" w:rsidP="00A57E11" w:rsidR="00A57E11" w:rsidRPr="00B3101F">
      <w:pPr>
        <w:ind w:firstLine="708"/>
        <w:jc w:val="both"/>
      </w:pPr>
      <w:r>
        <w:t>Rješenjem od 1</w:t>
      </w:r>
      <w:r w:rsidR="00B5251C">
        <w:t>7</w:t>
      </w:r>
      <w:r w:rsidR="00A57E11" w:rsidRPr="00B3101F">
        <w:t>.</w:t>
      </w:r>
      <w:r>
        <w:t xml:space="preserve"> ožujka</w:t>
      </w:r>
      <w:r w:rsidR="00A57E11">
        <w:t xml:space="preserve"> 201</w:t>
      </w:r>
      <w:r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455618">
        <w:t>25</w:t>
      </w:r>
      <w:r w:rsidR="00193B40">
        <w:t>.</w:t>
      </w:r>
      <w:r w:rsidR="00262503">
        <w:t xml:space="preserve"> travnja</w:t>
      </w:r>
      <w:r w:rsidR="00193B40">
        <w:t xml:space="preserve"> 201</w:t>
      </w:r>
      <w:r w:rsidR="00262503">
        <w:t>7</w:t>
      </w:r>
      <w:r w:rsidR="003F5890">
        <w:t>. godine</w:t>
      </w:r>
      <w:r w:rsidR="0098030D" w:rsidRPr="005E6979">
        <w:t xml:space="preserve"> </w:t>
      </w:r>
      <w:r w:rsidR="00B5251C">
        <w:t>pr</w:t>
      </w:r>
      <w:r>
        <w:t xml:space="preserve">istupio </w:t>
      </w:r>
      <w:r w:rsidR="00321E9A">
        <w:t>je</w:t>
      </w:r>
      <w:r w:rsidR="005C5290">
        <w:t xml:space="preserve"> zastupnik po zakonu</w:t>
      </w:r>
      <w:r w:rsidR="00455618">
        <w:t xml:space="preserve"> dužnika</w:t>
      </w:r>
      <w:r w:rsidR="005F4A3E">
        <w:t>.</w:t>
      </w:r>
      <w:r w:rsidR="00193B40">
        <w:t xml:space="preserve"> </w:t>
      </w:r>
      <w:r w:rsidR="00321E9A">
        <w:t xml:space="preserve">Isti se nije protivio prijedlogu za otvaranje stečajnog postupka. </w:t>
      </w:r>
      <w:r w:rsidR="00B5251C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BF037A" w:rsidR="00BF037A" w:rsidRPr="00BF037A">
      <w:pPr>
        <w:ind w:firstLine="708"/>
        <w:jc w:val="both"/>
        <w:rPr>
          <w:lang w:val="pl-PL"/>
        </w:rPr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A548BD">
        <w:t>25</w:t>
      </w:r>
      <w:r w:rsidR="00161054">
        <w:t xml:space="preserve">. </w:t>
      </w:r>
      <w:r w:rsidR="00A548BD">
        <w:t>travnja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E41C33">
        <w:t xml:space="preserve">je </w:t>
      </w:r>
      <w:r w:rsidR="00A90EBA">
        <w:t>pročitan</w:t>
      </w:r>
      <w:r w:rsidR="00A90EBA" w:rsidRPr="00FF40CE">
        <w:rPr>
          <w:lang w:val="pl-PL"/>
        </w:rPr>
        <w:t xml:space="preserve"> podnesak zak</w:t>
      </w:r>
      <w:r w:rsidR="00A90EBA">
        <w:rPr>
          <w:lang w:val="pl-PL"/>
        </w:rPr>
        <w:t xml:space="preserve">onskog </w:t>
      </w:r>
      <w:r w:rsidR="00A90EBA" w:rsidRPr="00FF40CE">
        <w:rPr>
          <w:lang w:val="pl-PL"/>
        </w:rPr>
        <w:t xml:space="preserve">zastupnika </w:t>
      </w:r>
      <w:r w:rsidR="00BF037A" w:rsidRPr="00FF40CE">
        <w:rPr>
          <w:lang w:val="pl-PL"/>
        </w:rPr>
        <w:t xml:space="preserve">od </w:t>
      </w:r>
      <w:r w:rsidR="00BF037A">
        <w:rPr>
          <w:lang w:val="pl-PL"/>
        </w:rPr>
        <w:t>4.4.201</w:t>
      </w:r>
      <w:r w:rsidR="00BF037A" w:rsidRPr="00FF40CE">
        <w:rPr>
          <w:lang w:val="pl-PL"/>
        </w:rPr>
        <w:t xml:space="preserve">. iz </w:t>
      </w:r>
      <w:r w:rsidR="00BF037A" w:rsidRPr="00BF037A">
        <w:rPr>
          <w:lang w:val="pl-PL"/>
        </w:rPr>
        <w:t>kojeg je vidljivo kako predloženi dužnik nema imovine.</w:t>
      </w:r>
    </w:p>
    <w:p w:rsidRDefault="00455618" w:rsidP="00A90EBA" w:rsidR="00455618">
      <w:pPr>
        <w:jc w:val="both"/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455618">
        <w:t>28</w:t>
      </w:r>
      <w:r w:rsidR="0000412E">
        <w:t>.</w:t>
      </w:r>
      <w:r w:rsidR="00A355B0">
        <w:t xml:space="preserve"> travnja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BA5652" w:rsidR="006C4B59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6C4B59" w:rsidP="0098030D" w:rsidR="006C4B59"/>
    <w:p w:rsidRDefault="0098030D" w:rsidP="0098030D" w:rsidR="0098030D" w:rsidRPr="00E56243">
      <w:r w:rsidRPr="00E56243">
        <w:t>Uputa o pravnom lijeku:</w:t>
      </w:r>
    </w:p>
    <w:p w:rsidRDefault="0098030D" w:rsidP="0098030D" w:rsidR="007841DE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3811A0" w:rsidP="0098030D" w:rsidR="003811A0">
      <w:pPr>
        <w:jc w:val="both"/>
      </w:pPr>
    </w:p>
    <w:p w:rsidRDefault="003811A0" w:rsidP="0098030D" w:rsidR="003811A0">
      <w:pPr>
        <w:jc w:val="both"/>
      </w:pPr>
    </w:p>
    <w:sectPr w:rsidR="003811A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A90EBA">
      <w:t>2</w:t>
    </w:r>
    <w:r w:rsidR="00BF037A">
      <w:t>126</w:t>
    </w:r>
    <w:r w:rsidR="00455618">
      <w:t>/2016</w:t>
    </w:r>
    <w:r w:rsidR="003811A0"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161054"/>
    <w:rsid w:val="00193B40"/>
    <w:rsid w:val="001F6AE0"/>
    <w:rsid w:val="00234D26"/>
    <w:rsid w:val="00262503"/>
    <w:rsid w:val="002D661A"/>
    <w:rsid w:val="00321E9A"/>
    <w:rsid w:val="003411E4"/>
    <w:rsid w:val="00375B8B"/>
    <w:rsid w:val="003811A0"/>
    <w:rsid w:val="003A0BB1"/>
    <w:rsid w:val="003F5890"/>
    <w:rsid w:val="00455618"/>
    <w:rsid w:val="00495665"/>
    <w:rsid w:val="005C5290"/>
    <w:rsid w:val="005D44E8"/>
    <w:rsid w:val="005E7FCF"/>
    <w:rsid w:val="005F0B76"/>
    <w:rsid w:val="005F4A3E"/>
    <w:rsid w:val="006524D3"/>
    <w:rsid w:val="006C4B59"/>
    <w:rsid w:val="007841DE"/>
    <w:rsid w:val="00795B3B"/>
    <w:rsid w:val="007D120C"/>
    <w:rsid w:val="007D1AC1"/>
    <w:rsid w:val="007E737C"/>
    <w:rsid w:val="007F6DB2"/>
    <w:rsid w:val="008E718C"/>
    <w:rsid w:val="009052B6"/>
    <w:rsid w:val="0098030D"/>
    <w:rsid w:val="009844EE"/>
    <w:rsid w:val="009E534C"/>
    <w:rsid w:val="00A355B0"/>
    <w:rsid w:val="00A44B01"/>
    <w:rsid w:val="00A548BD"/>
    <w:rsid w:val="00A57E11"/>
    <w:rsid w:val="00A7452B"/>
    <w:rsid w:val="00A90EBA"/>
    <w:rsid w:val="00AD1F89"/>
    <w:rsid w:val="00B20A40"/>
    <w:rsid w:val="00B5251C"/>
    <w:rsid w:val="00B614E4"/>
    <w:rsid w:val="00B71C6A"/>
    <w:rsid w:val="00BA5652"/>
    <w:rsid w:val="00BF037A"/>
    <w:rsid w:val="00C274FB"/>
    <w:rsid w:val="00C5175F"/>
    <w:rsid w:val="00C95F99"/>
    <w:rsid w:val="00E21980"/>
    <w:rsid w:val="00E41C33"/>
    <w:rsid w:val="00E50374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0B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0B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0B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0B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0B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0B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0B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0B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B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0B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2126</izvorni_sadrzaj>
    <derivirana_varijabla naziv="DomainObject.Predmet.Broj_1">2126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St-2126/2016</izvorni_sadrzaj>
    <derivirana_varijabla naziv="DomainObject.Predmet.OznakaBroj_1">St-2126/2016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NOBEL KLUB d.o.o.</izvorni_sadrzaj>
    <derivirana_varijabla naziv="DomainObject.Predmet.ProtustrankaFormated_1">  NOBEL KLUB d.o.o.</derivirana_varijabla>
  </DomainObject.Predmet.ProtustrankaFormated>
  <DomainObject.Predmet.ProtustrankaFormatedOIB>
    <izvorni_sadrzaj>  NOBEL KLUB d.o.o., OIB 08583364760</izvorni_sadrzaj>
    <derivirana_varijabla naziv="DomainObject.Predmet.ProtustrankaFormatedOIB_1">  NOBEL KLUB d.o.o., OIB 08583364760</derivirana_varijabla>
  </DomainObject.Predmet.ProtustrankaFormatedOIB>
  <DomainObject.Predmet.ProtustrankaFormatedWithAdress>
    <izvorni_sadrzaj> NOBEL KLUB d.o.o., Radoslava Cimermana 38, 10000 Zagreb</izvorni_sadrzaj>
    <derivirana_varijabla naziv="DomainObject.Predmet.ProtustrankaFormatedWithAdress_1"> NOBEL KLUB d.o.o., Radoslava Cimermana 38, 10000 Zagreb</derivirana_varijabla>
  </DomainObject.Predmet.ProtustrankaFormatedWithAdress>
  <DomainObject.Predmet.ProtustrankaFormatedWithAdressOIB>
    <izvorni_sadrzaj> NOBEL KLUB d.o.o., OIB 08583364760, Radoslava Cimermana 38, 10000 Zagreb</izvorni_sadrzaj>
    <derivirana_varijabla naziv="DomainObject.Predmet.ProtustrankaFormatedWithAdressOIB_1"> NOBEL KLUB d.o.o., OIB 08583364760, Radoslava Cimermana 38, 10000 Zagreb</derivirana_varijabla>
  </DomainObject.Predmet.ProtustrankaFormatedWithAdressOIB>
  <DomainObject.Predmet.ProtustrankaWithAdress>
    <izvorni_sadrzaj>NOBEL KLUB d.o.o. Radoslava Cimermana 38, 10000 Zagreb</izvorni_sadrzaj>
    <derivirana_varijabla naziv="DomainObject.Predmet.ProtustrankaWithAdress_1">NOBEL KLUB d.o.o. Radoslava Cimermana 38, 10000 Zagreb</derivirana_varijabla>
  </DomainObject.Predmet.ProtustrankaWithAdress>
  <DomainObject.Predmet.ProtustrankaWithAdressOIB>
    <izvorni_sadrzaj>NOBEL KLUB d.o.o., OIB 08583364760, Radoslava Cimermana 38, 10000 Zagreb</izvorni_sadrzaj>
    <derivirana_varijabla naziv="DomainObject.Predmet.ProtustrankaWithAdressOIB_1">NOBEL KLUB d.o.o., OIB 08583364760, Radoslava Cimermana 38, 10000 Zagreb</derivirana_varijabla>
  </DomainObject.Predmet.ProtustrankaWithAdressOIB>
  <DomainObject.Predmet.ProtustrankaNazivFormated>
    <izvorni_sadrzaj>NOBEL KLUB d.o.o.</izvorni_sadrzaj>
    <derivirana_varijabla naziv="DomainObject.Predmet.ProtustrankaNazivFormated_1">NOBEL KLUB d.o.o.</derivirana_varijabla>
  </DomainObject.Predmet.ProtustrankaNazivFormated>
  <DomainObject.Predmet.ProtustrankaNazivFormatedOIB>
    <izvorni_sadrzaj>NOBEL KLUB d.o.o., OIB 08583364760</izvorni_sadrzaj>
    <derivirana_varijabla naziv="DomainObject.Predmet.ProtustrankaNazivFormatedOIB_1">NOBEL KLUB d.o.o., OIB 08583364760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Dunja Merkaš</izvorni_sadrzaj>
    <derivirana_varijabla naziv="DomainObject.Predmet.StrankaFormated_1">  FINA Regionalni centar Zagreb; Dunja Merkaš</derivirana_varijabla>
  </DomainObject.Predmet.StrankaFormated>
  <DomainObject.Predmet.StrankaFormatedOIB>
    <izvorni_sadrzaj>  FINA Regionalni centar Zagreb, OIB 85821130368; Dunja Merkaš, OIB 42440742509</izvorni_sadrzaj>
    <derivirana_varijabla naziv="DomainObject.Predmet.StrankaFormatedOIB_1">  FINA Regionalni centar Zagreb, OIB 85821130368; Dunja Merkaš, OIB 42440742509</derivirana_varijabla>
  </DomainObject.Predmet.StrankaFormatedOIB>
  <DomainObject.Predmet.StrankaFormatedWithAdress>
    <izvorni_sadrzaj> FINA Regionalni centar Zagreb, Trg svibanjskih žrtava 1995. br.1, 10000 Zagreb; Dunja Merkaš, Braće Cvijića 20, 10000 Zagreb</izvorni_sadrzaj>
    <derivirana_varijabla naziv="DomainObject.Predmet.StrankaFormatedWithAdress_1"> FINA Regionalni centar Zagreb, Trg svibanjskih žrtava 1995. br.1, 10000 Zagreb; Dunja Merkaš, Braće Cvijića 20, 10000 Zagreb</derivirana_varijabla>
  </DomainObject.Predmet.StrankaFormatedWithAdress>
  <DomainObject.Predmet.StrankaFormatedWithAdressOIB>
    <izvorni_sadrzaj> FINA Regionalni centar Zagreb, OIB 85821130368, Trg svibanjskih žrtava 1995. br.1, 10000 Zagreb; Dunja Merkaš, OIB 42440742509, Braće Cvijića 20, 10000 Zagreb</izvorni_sadrzaj>
    <derivirana_varijabla naziv="DomainObject.Predmet.StrankaFormatedWithAdressOIB_1"> FINA Regionalni centar Zagreb, OIB 85821130368, Trg svibanjskih žrtava 1995. br.1, 10000 Zagreb; Dunja Merkaš, OIB 42440742509, Braće Cvijića 20, 10000 Zagreb</derivirana_varijabla>
  </DomainObject.Predmet.StrankaFormatedWithAdressOIB>
  <DomainObject.Predmet.StrankaWithAdress>
    <izvorni_sadrzaj>FINA Regionalni centar Zagreb Trg svibanjskih žrtava 1995. br.1,10000 Zagreb,Dunja Merkaš Braće Cvijića 20,10000 Zagreb</izvorni_sadrzaj>
    <derivirana_varijabla naziv="DomainObject.Predmet.StrankaWithAdress_1">FINA Regionalni centar Zagreb Trg svibanjskih žrtava 1995. br.1,10000 Zagreb,Dunja Merkaš Braće Cvijića 20,10000 Zagreb</derivirana_varijabla>
  </DomainObject.Predmet.StrankaWithAdress>
  <DomainObject.Predmet.StrankaWithAdressOIB>
    <izvorni_sadrzaj>FINA Regionalni centar Zagreb, OIB 85821130368, Trg svibanjskih žrtava 1995. br.1,10000 Zagreb,Dunja Merkaš, OIB 42440742509, Braće Cvijića 20,10000 Zagreb</izvorni_sadrzaj>
    <derivirana_varijabla naziv="DomainObject.Predmet.StrankaWithAdressOIB_1">FINA Regionalni centar Zagreb, OIB 85821130368, Trg svibanjskih žrtava 1995. br.1,10000 Zagreb,Dunja Merkaš, OIB 42440742509, Braće Cvijića 20,10000 Zagreb</derivirana_varijabla>
  </DomainObject.Predmet.StrankaWithAdressOIB>
  <DomainObject.Predmet.StrankaNazivFormated>
    <izvorni_sadrzaj>FINA Regionalni centar Zagreb,Dunja Merkaš</izvorni_sadrzaj>
    <derivirana_varijabla naziv="DomainObject.Predmet.StrankaNazivFormated_1">FINA Regionalni centar Zagreb,Dunja Merkaš</derivirana_varijabla>
  </DomainObject.Predmet.StrankaNazivFormated>
  <DomainObject.Predmet.StrankaNazivFormatedOIB>
    <izvorni_sadrzaj>FINA Regionalni centar Zagreb, OIB 85821130368,Dunja Merkaš, OIB 42440742509</izvorni_sadrzaj>
    <derivirana_varijabla naziv="DomainObject.Predmet.StrankaNazivFormatedOIB_1">FINA Regionalni centar Zagreb, OIB 85821130368,Dunja Merkaš, OIB 42440742509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Dunja Merkaš</item>
    </izvorni_sadrzaj>
    <derivirana_varijabla naziv="DomainObject.Predmet.StrankaListFormated_1">
      <item>FINA Regionalni centar Zagreb</item>
      <item>Dunja Merkaš</item>
    </derivirana_varijabla>
  </DomainObject.Predmet.StrankaListFormated>
  <DomainObject.Predmet.StrankaListFormatedOIB>
    <izvorni_sadrzaj>
      <item>FINA Regionalni centar Zagreb, OIB 85821130368</item>
      <item>Dunja Merkaš, OIB 42440742509</item>
    </izvorni_sadrzaj>
    <derivirana_varijabla naziv="DomainObject.Predmet.StrankaListFormatedOIB_1">
      <item>FINA Regionalni centar Zagreb, OIB 85821130368</item>
      <item>Dunja Merkaš, OIB 42440742509</item>
    </derivirana_varijabla>
  </DomainObject.Predmet.StrankaListFormatedOIB>
  <DomainObject.Predmet.StrankaListFormatedWithAdress>
    <izvorni_sadrzaj>
      <item>FINA Regionalni centar Zagreb, Trg svibanjskih žrtava 1995. br.1, 10000 Zagreb</item>
      <item>Dunja Merkaš, Braće Cvijića 20, 10000 Zagreb</item>
    </izvorni_sadrzaj>
    <derivirana_varijabla naziv="DomainObject.Predmet.StrankaListFormatedWithAdress_1">
      <item>FINA Regionalni centar Zagreb, Trg svibanjskih žrtava 1995. br.1, 10000 Zagreb</item>
      <item>Dunja Merkaš, Braće Cvijića 20,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Dunja Merkaš, OIB 42440742509, Braće Cvijića 20, 10000 Zagreb</item>
    </izvorni_sadrzaj>
    <derivirana_varijabla naziv="DomainObject.Predmet.StrankaListFormatedWithAdressOIB_1">
      <item>FINA Regionalni centar Zagreb, OIB 85821130368, Trg svibanjskih žrtava 1995. br.1, 10000 Zagreb</item>
      <item>Dunja Merkaš, OIB 42440742509, Braće Cvijića 20, 10000 Zagreb</item>
    </derivirana_varijabla>
  </DomainObject.Predmet.StrankaListFormatedWithAdressOIB>
  <DomainObject.Predmet.StrankaListNazivFormated>
    <izvorni_sadrzaj>
      <item>FINA Regionalni centar Zagreb</item>
      <item>Dunja Merkaš</item>
    </izvorni_sadrzaj>
    <derivirana_varijabla naziv="DomainObject.Predmet.StrankaListNazivFormated_1">
      <item>FINA Regionalni centar Zagreb</item>
      <item>Dunja Merkaš</item>
    </derivirana_varijabla>
  </DomainObject.Predmet.StrankaListNazivFormated>
  <DomainObject.Predmet.StrankaListNazivFormatedOIB>
    <izvorni_sadrzaj>
      <item>FINA Regionalni centar Zagreb, OIB 85821130368</item>
      <item>Dunja Merkaš, OIB 42440742509</item>
    </izvorni_sadrzaj>
    <derivirana_varijabla naziv="DomainObject.Predmet.StrankaListNazivFormatedOIB_1">
      <item>FINA Regionalni centar Zagreb, OIB 85821130368</item>
      <item>Dunja Merkaš, OIB 42440742509</item>
    </derivirana_varijabla>
  </DomainObject.Predmet.StrankaListNazivFormatedOIB>
  <DomainObject.Predmet.ProtuStrankaListFormated>
    <izvorni_sadrzaj>
      <item>NOBEL KLUB d.o.o.</item>
    </izvorni_sadrzaj>
    <derivirana_varijabla naziv="DomainObject.Predmet.ProtuStrankaListFormated_1">
      <item>NOBEL KLUB d.o.o.</item>
    </derivirana_varijabla>
  </DomainObject.Predmet.ProtuStrankaListFormated>
  <DomainObject.Predmet.ProtuStrankaListFormatedOIB>
    <izvorni_sadrzaj>
      <item>NOBEL KLUB d.o.o., OIB 08583364760</item>
    </izvorni_sadrzaj>
    <derivirana_varijabla naziv="DomainObject.Predmet.ProtuStrankaListFormatedOIB_1">
      <item>NOBEL KLUB d.o.o., OIB 08583364760</item>
    </derivirana_varijabla>
  </DomainObject.Predmet.ProtuStrankaListFormatedOIB>
  <DomainObject.Predmet.ProtuStrankaListFormatedWithAdress>
    <izvorni_sadrzaj>
      <item>NOBEL KLUB d.o.o., Radoslava Cimermana 38, 10000 Zagreb</item>
    </izvorni_sadrzaj>
    <derivirana_varijabla naziv="DomainObject.Predmet.ProtuStrankaListFormatedWithAdress_1">
      <item>NOBEL KLUB d.o.o., Radoslava Cimermana 38, 10000 Zagreb</item>
    </derivirana_varijabla>
  </DomainObject.Predmet.ProtuStrankaListFormatedWithAdress>
  <DomainObject.Predmet.ProtuStrankaListFormatedWithAdressOIB>
    <izvorni_sadrzaj>
      <item>NOBEL KLUB d.o.o., OIB 08583364760, Radoslava Cimermana 38, 10000 Zagreb</item>
    </izvorni_sadrzaj>
    <derivirana_varijabla naziv="DomainObject.Predmet.ProtuStrankaListFormatedWithAdressOIB_1">
      <item>NOBEL KLUB d.o.o., OIB 08583364760, Radoslava Cimermana 38, 10000 Zagreb</item>
    </derivirana_varijabla>
  </DomainObject.Predmet.ProtuStrankaListFormatedWithAdressOIB>
  <DomainObject.Predmet.ProtuStrankaListNazivFormated>
    <izvorni_sadrzaj>
      <item>NOBEL KLUB d.o.o.</item>
    </izvorni_sadrzaj>
    <derivirana_varijabla naziv="DomainObject.Predmet.ProtuStrankaListNazivFormated_1">
      <item>NOBEL KLUB d.o.o.</item>
    </derivirana_varijabla>
  </DomainObject.Predmet.ProtuStrankaListNazivFormated>
  <DomainObject.Predmet.ProtuStrankaListNazivFormatedOIB>
    <izvorni_sadrzaj>
      <item>NOBEL KLUB d.o.o., OIB 08583364760</item>
    </izvorni_sadrzaj>
    <derivirana_varijabla naziv="DomainObject.Predmet.ProtuStrankaListNazivFormatedOIB_1">
      <item>NOBEL KLUB d.o.o., OIB 08583364760</item>
    </derivirana_varijabla>
  </DomainObject.Predmet.ProtuStrankaListNazivFormatedOIB>
  <DomainObject.Predmet.OstaliListFormated>
    <izvorni_sadrzaj>
      <item>Dunja Merkaš</item>
      <item>ZAGREBAČKA BANKA DIONIČKO DRUŠTVO</item>
    </izvorni_sadrzaj>
    <derivirana_varijabla naziv="DomainObject.Predmet.OstaliListFormated_1">
      <item>Dunja Merkaš</item>
      <item>ZAGREBAČKA BANKA DIONIČKO DRUŠTVO</item>
    </derivirana_varijabla>
  </DomainObject.Predmet.OstaliListFormated>
  <DomainObject.Predmet.OstaliListFormatedOIB>
    <izvorni_sadrzaj>
      <item>Dunja Merkaš, OIB 42440742509</item>
      <item>ZAGREBAČKA BANKA DIONIČKO DRUŠTVO, OIB 92963223473</item>
    </izvorni_sadrzaj>
    <derivirana_varijabla naziv="DomainObject.Predmet.OstaliListFormatedOIB_1">
      <item>Dunja Merkaš, OIB 42440742509</item>
      <item>ZAGREBAČKA BANKA DIONIČKO DRUŠTVO, OIB 92963223473</item>
    </derivirana_varijabla>
  </DomainObject.Predmet.OstaliListFormatedOIB>
  <DomainObject.Predmet.OstaliListFormatedWithAdress>
    <izvorni_sadrzaj>
      <item>Dunja Merkaš, Braće Cvijića 20, 10000 Zagreb</item>
      <item>ZAGREBAČKA BANKA DIONIČKO DRUŠTVO, Trg bana Josipa Jelačića 10, 10000 Zagreb</item>
    </izvorni_sadrzaj>
    <derivirana_varijabla naziv="DomainObject.Predmet.OstaliListFormatedWithAdress_1">
      <item>Dunja Merkaš, Braće Cvijića 20,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Dunja Merkaš, OIB 42440742509, Braće Cvijića 20, 10000 Zagreb</item>
      <item>ZAGREBAČKA BANKA DIONIČKO DRUŠTVO, OIB 92963223473, Trg bana Josipa Jelačića 10, 10000 Zagreb</item>
    </izvorni_sadrzaj>
    <derivirana_varijabla naziv="DomainObject.Predmet.OstaliListFormatedWithAdressOIB_1">
      <item>Dunja Merkaš, OIB 42440742509, Braće Cvijića 20,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Dunja Merkaš</item>
      <item>ZAGREBAČKA BANKA DIONIČKO DRUŠTVO</item>
    </izvorni_sadrzaj>
    <derivirana_varijabla naziv="DomainObject.Predmet.OstaliListNazivFormated_1">
      <item>Dunja Merkaš</item>
      <item>ZAGREBAČKA BANKA DIONIČKO DRUŠTVO</item>
    </derivirana_varijabla>
  </DomainObject.Predmet.OstaliListNazivFormated>
  <DomainObject.Predmet.OstaliListNazivFormatedOIB>
    <izvorni_sadrzaj>
      <item>Dunja Merkaš, OIB 42440742509</item>
      <item>ZAGREBAČKA BANKA DIONIČKO DRUŠTVO, OIB 92963223473</item>
    </izvorni_sadrzaj>
    <derivirana_varijabla naziv="DomainObject.Predmet.OstaliListNazivFormatedOIB_1">
      <item>Dunja Merkaš, OIB 42440742509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NOBEL KLUB d.o.o.</izvorni_sadrzaj>
    <derivirana_varijabla naziv="DomainObject.Predmet.ProtustrankaIDrugi_1">NOBEL KLUB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NOBEL KLUB d.o.o., OIB 08583364760, Radoslava Cimermana 38, 10000 Zagreb</izvorni_sadrzaj>
    <derivirana_varijabla naziv="DomainObject.Predmet.ProtustrankaIDrugiAdressOIB_1">NOBEL KLUB d.o.o., OIB 08583364760, Radoslava Cimermana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NOBEL KLUB d.o.o.</item>
      <item>Dunja Merkaš</item>
      <item>ZAGREBAČKA BANKA DIONIČKO DRUŠTVO</item>
      <item>Dunja Merkaš</item>
    </izvorni_sadrzaj>
    <derivirana_varijabla naziv="DomainObject.Predmet.SudioniciListNaziv_1">
      <item>FINA Regionalni centar Zagreb</item>
      <item>NOBEL KLUB d.o.o.</item>
      <item>Dunja Merkaš</item>
      <item>ZAGREBAČKA BANKA DIONIČKO DRUŠTVO</item>
      <item>Dunja Merkaš</item>
    </derivirana_varijabla>
  </DomainObject.Predmet.SudioniciListNaziv>
  <DomainObject.Predmet.SudioniciListAdressOIB>
    <izvorni_sadrzaj>
      <item>FINA Regionalni centar Zagreb, OIB 85821130368, Trg svibanjskih žrtava 1995. br.1,10000 Zagreb</item>
      <item>NOBEL KLUB d.o.o., OIB 08583364760, Radoslava Cimermana 38,10000 Zagreb</item>
      <item>Dunja Merkaš, OIB 42440742509, Braće Cvijića 20,10000 Zagreb</item>
      <item>ZAGREBAČKA BANKA DIONIČKO DRUŠTVO, OIB 92963223473, Trg bana Josipa Jelačića 10,10000 Zagreb</item>
      <item>Dunja Merkaš, OIB 42440742509, Braće Cvijića 20,10000 Zagreb</item>
    </izvorni_sadrzaj>
    <derivirana_varijabla naziv="DomainObject.Predmet.SudioniciListAdressOIB_1">
      <item>FINA Regionalni centar Zagreb, OIB 85821130368, Trg svibanjskih žrtava 1995. br.1,10000 Zagreb</item>
      <item>NOBEL KLUB d.o.o., OIB 08583364760, Radoslava Cimermana 38,10000 Zagreb</item>
      <item>Dunja Merkaš, OIB 42440742509, Braće Cvijića 20,10000 Zagreb</item>
      <item>ZAGREBAČKA BANKA DIONIČKO DRUŠTVO, OIB 92963223473, Trg bana Josipa Jelačića 10,10000 Zagreb</item>
      <item>Dunja Merkaš, OIB 42440742509, Braće Cvijića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08583364760</item>
      <item>, OIB 42440742509</item>
      <item>, OIB 92963223473</item>
      <item>, OIB 42440742509</item>
    </izvorni_sadrzaj>
    <derivirana_varijabla naziv="DomainObject.Predmet.SudioniciListNazivOIB_1">
      <item>, OIB 85821130368</item>
      <item>, OIB 08583364760</item>
      <item>, OIB 42440742509</item>
      <item>, OIB 92963223473</item>
      <item>, OIB 42440742509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720</properties:Words>
  <properties:Characters>4053</properties:Characters>
  <properties:Lines>96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2017-04-28T11:21:00Z</dcterms:created>
  <dc:creator>Nikola Ribarić</dc:creator>
  <cp:lastModifiedBy>Jadranka Zelić</cp:lastModifiedBy>
  <cp:lastPrinted>2017-05-03T12:06:00Z</cp:lastPrinted>
  <dcterms:modified xmlns:xsi="http://www.w3.org/2001/XMLSchema-instance" xsi:type="dcterms:W3CDTF">2017-05-03T12:07:00Z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