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eb91" w14:paraId="489eb91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574DDF">
        <w:rPr>
          <w:rFonts w:hAnsi="Times New Roman" w:ascii="Times New Roman"/>
        </w:rPr>
        <w:t>3330/15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424505">
        <w:rPr>
          <w:rFonts w:hAnsi="Times New Roman" w:ascii="Times New Roman"/>
        </w:rPr>
        <w:t>OBRTNIČKA ZADRUGA BRANITELJA KAŠINA-zadruga za ekološku proizvodnju u poljoprivredi, stočarstvu i voćarstvu, Kašina, Ivana Mažuranića 47, OIB: 24936552694</w:t>
      </w:r>
      <w:r>
        <w:rPr>
          <w:rFonts w:hAnsi="Times New Roman" w:ascii="Times New Roman"/>
        </w:rPr>
        <w:t xml:space="preserve">, </w:t>
      </w:r>
      <w:r w:rsidR="00384CE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</w:t>
      </w:r>
      <w:r w:rsidR="00424505">
        <w:rPr>
          <w:rFonts w:hAnsi="Times New Roman" w:ascii="Times New Roman"/>
        </w:rPr>
        <w:t>OBRTNIČKA ZADRUGA BRANITELJA KAŠINA-zadruga za ekološku proizvodnju u poljoprivredi, stočarstvu i voćarstvu, Kašina, Ivana Mažuranića 47, OIB: 24936552694</w:t>
      </w:r>
      <w:r>
        <w:rPr>
          <w:rFonts w:hAnsi="Times New Roman" w:ascii="Times New Roman"/>
          <w:szCs w:val="24"/>
        </w:rPr>
        <w:t xml:space="preserve">, </w:t>
      </w:r>
      <w:r w:rsidR="00384CE4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veljače 2016. u </w:t>
      </w:r>
      <w:r w:rsidR="00424505">
        <w:rPr>
          <w:rFonts w:hAnsi="Times New Roman" w:ascii="Times New Roman"/>
          <w:szCs w:val="24"/>
        </w:rPr>
        <w:t>13,30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424505">
        <w:rPr>
          <w:rFonts w:hAnsi="Times New Roman" w:ascii="Times New Roman"/>
          <w:szCs w:val="24"/>
        </w:rPr>
        <w:t>Ivan Hudoletnjak, Ivanec, Zavojna ulica 3, OIB: 80924395653.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</w:t>
      </w:r>
      <w:r w:rsidR="00424505">
        <w:rPr>
          <w:rFonts w:hAnsi="Times New Roman" w:ascii="Times New Roman"/>
        </w:rPr>
        <w:t>OBRTNIČKA ZADRUGA BRANITELJA KAŠINA-zadruga za ekološku proizvodnju u poljoprivredi, stočarstvu i voćarstvu, Kašina, Ivana Mažuranića 47, OIB: 24936552694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424505">
        <w:rPr>
          <w:rFonts w:hAnsi="Times New Roman" w:ascii="Times New Roman"/>
        </w:rPr>
        <w:t>OBRTNIČKA ZADRUGA BRANITELJA KAŠINA-zadruga za ekološku proizvodnju u poljoprivredi, stočarstvu i voćarstvu, Kašina, Ivana Mažuranića 47, OIB: 24936552694</w:t>
      </w:r>
      <w:r w:rsidRPr="009A0238">
        <w:rPr>
          <w:rFonts w:hAnsi="Times New Roman" w:ascii="Times New Roman"/>
          <w:szCs w:val="24"/>
        </w:rPr>
        <w:t>, brisat će se i</w:t>
      </w:r>
      <w:r>
        <w:rPr>
          <w:rFonts w:hAnsi="Times New Roman" w:ascii="Times New Roman"/>
          <w:szCs w:val="24"/>
        </w:rPr>
        <w:t>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Nadalje, ovaj sud je oglasom objavljenim na mrežnoj stranici oglasne ploče pozvao dužnikove vjerovnike da u roku od 45 dana sukladno članku 430. i 431. SZ-a, predlože </w:t>
      </w:r>
      <w:r>
        <w:rPr>
          <w:rFonts w:hAnsi="Times New Roman" w:ascii="Times New Roman"/>
        </w:rPr>
        <w:lastRenderedPageBreak/>
        <w:t>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84CE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8819E7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424505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19E7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424505">
      <w:rPr>
        <w:rFonts w:hAnsi="Times New Roman" w:ascii="Times New Roman"/>
      </w:rPr>
      <w:t>3330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86B66"/>
    <w:rsid w:val="002A322F"/>
    <w:rsid w:val="002D0D46"/>
    <w:rsid w:val="002F043B"/>
    <w:rsid w:val="0031523D"/>
    <w:rsid w:val="00320B08"/>
    <w:rsid w:val="003365D2"/>
    <w:rsid w:val="003811DD"/>
    <w:rsid w:val="00384CE4"/>
    <w:rsid w:val="003A572A"/>
    <w:rsid w:val="003E01D6"/>
    <w:rsid w:val="003F5409"/>
    <w:rsid w:val="00417564"/>
    <w:rsid w:val="00424505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74DDF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819E7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A0238"/>
    <w:rsid w:val="009C17C9"/>
    <w:rsid w:val="009C2E2C"/>
    <w:rsid w:val="00A262E2"/>
    <w:rsid w:val="00A70BC6"/>
    <w:rsid w:val="00AA2646"/>
    <w:rsid w:val="00AA61AD"/>
    <w:rsid w:val="00AD105D"/>
    <w:rsid w:val="00AF424C"/>
    <w:rsid w:val="00AF7971"/>
    <w:rsid w:val="00B07B8D"/>
    <w:rsid w:val="00B314E8"/>
    <w:rsid w:val="00B700D8"/>
    <w:rsid w:val="00C156FD"/>
    <w:rsid w:val="00C77B87"/>
    <w:rsid w:val="00CB09BD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81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9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9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9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9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81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9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9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9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9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3330</izvorni_sadrzaj>
    <derivirana_varijabla naziv="DomainObject.Predmet.Broj_1">3330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St-3330/2015</izvorni_sadrzaj>
    <derivirana_varijabla naziv="DomainObject.Predmet.OznakaBroj_1">St-3330/2015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BRANITELJA KAŠINA-zadruga za ekološku proizvodnju u poljoprivredi, stočarstvu i voćarstvu</izvorni_sadrzaj>
    <derivirana_varijabla naziv="DomainObject.Predmet.ProtustrankaFormated_1">  OBRTNIČKA ZADRUGA BRANITELJA KAŠINA-zadruga za ekološku proizvodnju u poljoprivredi, stočarstvu i voćarstvu</derivirana_varijabla>
  </DomainObject.Predmet.ProtustrankaFormated>
  <DomainObject.Predmet.ProtustrankaFormatedOIB>
    <izvorni_sadrzaj>  OBRTNIČKA ZADRUGA BRANITELJA KAŠINA-zadruga za ekološku proizvodnju u poljoprivredi, stočarstvu i voćarstvu, OIB 24936552694</izvorni_sadrzaj>
    <derivirana_varijabla naziv="DomainObject.Predmet.ProtustrankaFormatedOIB_1">  OBRTNIČKA ZADRUGA BRANITELJA KAŠINA-zadruga za ekološku proizvodnju u poljoprivredi, stočarstvu i voćarstvu, OIB 24936552694</derivirana_varijabla>
  </DomainObject.Predmet.ProtustrankaFormatedOIB>
  <DomainObject.Predmet.ProtustrankaFormatedWithAdress>
    <izvorni_sadrzaj> OBRTNIČKA ZADRUGA BRANITELJA KAŠINA-zadruga za ekološku proizvodnju u poljoprivredi, stočarstvu i voćarstvu, Ivana Mažuranića 47, 10362 Kašina</izvorni_sadrzaj>
    <derivirana_varijabla naziv="DomainObject.Predmet.ProtustrankaFormatedWithAdress_1"> OBRTNIČKA ZADRUGA BRANITELJA KAŠINA-zadruga za ekološku proizvodnju u poljoprivredi, stočarstvu i voćarstvu, Ivana Mažuranića 47, 10362 Kašina</derivirana_varijabla>
  </DomainObject.Predmet.ProtustrankaFormatedWithAdress>
  <DomainObject.Predmet.ProtustrankaFormatedWithAdressOIB>
    <izvorni_sadrzaj> OBRTNIČKA ZADRUGA BRANITELJA KAŠINA-zadruga za ekološku proizvodnju u poljoprivredi, stočarstvu i voćarstvu, OIB 24936552694, Ivana Mažuranića 47, 10362 Kašina</izvorni_sadrzaj>
    <derivirana_varijabla naziv="DomainObject.Predmet.ProtustrankaFormatedWithAdressOIB_1"> OBRTNIČKA ZADRUGA BRANITELJA KAŠINA-zadruga za ekološku proizvodnju u poljoprivredi, stočarstvu i voćarstvu, OIB 24936552694, Ivana Mažuranića 47, 10362 Kašina</derivirana_varijabla>
  </DomainObject.Predmet.ProtustrankaFormatedWithAdressOIB>
  <DomainObject.Predmet.ProtustrankaWithAdress>
    <izvorni_sadrzaj>OBRTNIČKA ZADRUGA BRANITELJA KAŠINA-zadruga za ekološku proizvodnju u poljoprivredi, stočarstvu i voćarstvu Ivana Mažuranića 47, 10362 Kašina</izvorni_sadrzaj>
    <derivirana_varijabla naziv="DomainObject.Predmet.ProtustrankaWithAdress_1">OBRTNIČKA ZADRUGA BRANITELJA KAŠINA-zadruga za ekološku proizvodnju u poljoprivredi, stočarstvu i voćarstvu Ivana Mažuranića 47, 10362 Kašina</derivirana_varijabla>
  </DomainObject.Predmet.ProtustrankaWithAdress>
  <DomainObject.Predmet.ProtustrankaWithAdressOIB>
    <izvorni_sadrzaj>OBRTNIČKA ZADRUGA BRANITELJA KAŠINA-zadruga za ekološku proizvodnju u poljoprivredi, stočarstvu i voćarstvu, OIB 24936552694, Ivana Mažuranića 47, 10362 Kašina</izvorni_sadrzaj>
    <derivirana_varijabla naziv="DomainObject.Predmet.ProtustrankaWithAdressOIB_1">OBRTNIČKA ZADRUGA BRANITELJA KAŠINA-zadruga za ekološku proizvodnju u poljoprivredi, stočarstvu i voćarstvu, OIB 24936552694, Ivana Mažuranića 47, 10362 Kašina</derivirana_varijabla>
  </DomainObject.Predmet.ProtustrankaWithAdressOIB>
  <DomainObject.Predmet.ProtustrankaNazivFormated>
    <izvorni_sadrzaj>OBRTNIČKA ZADRUGA BRANITELJA KAŠINA-zadruga za ekološku proizvodnju u poljoprivredi, stočarstvu i voćarstvu</izvorni_sadrzaj>
    <derivirana_varijabla naziv="DomainObject.Predmet.ProtustrankaNazivFormated_1">OBRTNIČKA ZADRUGA BRANITELJA KAŠINA-zadruga za ekološku proizvodnju u poljoprivredi, stočarstvu i voćarstvu</derivirana_varijabla>
  </DomainObject.Predmet.ProtustrankaNazivFormated>
  <DomainObject.Predmet.ProtustrankaNazivFormatedOIB>
    <izvorni_sadrzaj>OBRTNIČKA ZADRUGA BRANITELJA KAŠINA-zadruga za ekološku proizvodnju u poljoprivredi, stočarstvu i voćarstvu, OIB 24936552694</izvorni_sadrzaj>
    <derivirana_varijabla naziv="DomainObject.Predmet.ProtustrankaNazivFormatedOIB_1">OBRTNIČKA ZADRUGA BRANITELJA KAŠINA-zadruga za ekološku proizvodnju u poljoprivredi, stočarstvu i voćarstvu, OIB 24936552694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OBRTNIČKA ZADRUGA BRANITELJA KAŠINA-zadruga za ekološku proizvodnju u poljoprivredi, stočarstvu i voćarstvu</item>
    </izvorni_sadrzaj>
    <derivirana_varijabla naziv="DomainObject.Predmet.ProtuStrankaListFormated_1">
      <item>OBRTNIČKA ZADRUGA BRANITELJA KAŠINA-zadruga za ekološku proizvodnju u poljoprivredi, stočarstvu i voćarstvu</item>
    </derivirana_varijabla>
  </DomainObject.Predmet.ProtuStrankaListFormated>
  <DomainObject.Predmet.ProtuStrankaListFormatedOIB>
    <izvorni_sadrzaj>
      <item>OBRTNIČKA ZADRUGA BRANITELJA KAŠINA-zadruga za ekološku proizvodnju u poljoprivredi, stočarstvu i voćarstvu, OIB 24936552694</item>
    </izvorni_sadrzaj>
    <derivirana_varijabla naziv="DomainObject.Predmet.ProtuStrankaListFormatedOIB_1">
      <item>OBRTNIČKA ZADRUGA BRANITELJA KAŠINA-zadruga za ekološku proizvodnju u poljoprivredi, stočarstvu i voćarstvu, OIB 24936552694</item>
    </derivirana_varijabla>
  </DomainObject.Predmet.ProtuStrankaListFormatedOIB>
  <DomainObject.Predmet.ProtuStrankaListFormatedWithAdress>
    <izvorni_sadrzaj>
      <item>OBRTNIČKA ZADRUGA BRANITELJA KAŠINA-zadruga za ekološku proizvodnju u poljoprivredi, stočarstvu i voćarstvu, Ivana Mažuranića 47, 10362 Kašina</item>
    </izvorni_sadrzaj>
    <derivirana_varijabla naziv="DomainObject.Predmet.ProtuStrankaListFormatedWithAdress_1">
      <item>OBRTNIČKA ZADRUGA BRANITELJA KAŠINA-zadruga za ekološku proizvodnju u poljoprivredi, stočarstvu i voćarstvu, Ivana Mažuranića 47, 10362 Kašina</item>
    </derivirana_varijabla>
  </DomainObject.Predmet.ProtuStrankaListFormatedWithAdress>
  <DomainObject.Predmet.ProtuStrankaListFormatedWithAdressOIB>
    <izvorni_sadrzaj>
      <item>OBRTNIČKA ZADRUGA BRANITELJA KAŠINA-zadruga za ekološku proizvodnju u poljoprivredi, stočarstvu i voćarstvu, OIB 24936552694, Ivana Mažuranića 47, 10362 Kašina</item>
    </izvorni_sadrzaj>
    <derivirana_varijabla naziv="DomainObject.Predmet.ProtuStrankaListFormatedWithAdressOIB_1">
      <item>OBRTNIČKA ZADRUGA BRANITELJA KAŠINA-zadruga za ekološku proizvodnju u poljoprivredi, stočarstvu i voćarstvu, OIB 24936552694, Ivana Mažuranića 47, 10362 Kašina</item>
    </derivirana_varijabla>
  </DomainObject.Predmet.ProtuStrankaListFormatedWithAdressOIB>
  <DomainObject.Predmet.ProtuStrankaListNazivFormated>
    <izvorni_sadrzaj>
      <item>OBRTNIČKA ZADRUGA BRANITELJA KAŠINA-zadruga za ekološku proizvodnju u poljoprivredi, stočarstvu i voćarstvu</item>
    </izvorni_sadrzaj>
    <derivirana_varijabla naziv="DomainObject.Predmet.ProtuStrankaListNazivFormated_1">
      <item>OBRTNIČKA ZADRUGA BRANITELJA KAŠINA-zadruga za ekološku proizvodnju u poljoprivredi, stočarstvu i voćarstvu</item>
    </derivirana_varijabla>
  </DomainObject.Predmet.ProtuStrankaListNazivFormated>
  <DomainObject.Predmet.ProtuStrankaListNazivFormatedOIB>
    <izvorni_sadrzaj>
      <item>OBRTNIČKA ZADRUGA BRANITELJA KAŠINA-zadruga za ekološku proizvodnju u poljoprivredi, stočarstvu i voćarstvu, OIB 24936552694</item>
    </izvorni_sadrzaj>
    <derivirana_varijabla naziv="DomainObject.Predmet.ProtuStrankaListNazivFormatedOIB_1">
      <item>OBRTNIČKA ZADRUGA BRANITELJA KAŠINA-zadruga za ekološku proizvodnju u poljoprivredi, stočarstvu i voćarstvu, OIB 24936552694</item>
    </derivirana_varijabla>
  </DomainObject.Predmet.ProtuStrankaListNazivFormatedOIB>
  <DomainObject.Predmet.OstaliListFormated>
    <izvorni_sadrzaj>
      <item>Branko Bertović</item>
      <item>Zvonko Bertović</item>
      <item>Dragutin Dokša</item>
    </izvorni_sadrzaj>
    <derivirana_varijabla naziv="DomainObject.Predmet.OstaliListFormated_1">
      <item>Branko Bertović</item>
      <item>Zvonko Bertović</item>
      <item>Dragutin Dokša</item>
    </derivirana_varijabla>
  </DomainObject.Predmet.OstaliListFormated>
  <DomainObject.Predmet.OstaliListFormatedOIB>
    <izvorni_sadrzaj>
      <item>Branko Bertović, OIB 61421209630</item>
      <item>Zvonko Bertović, OIB 68945941130</item>
      <item>Dragutin Dokša, OIB 77055702979</item>
    </izvorni_sadrzaj>
    <derivirana_varijabla naziv="DomainObject.Predmet.OstaliListFormatedOIB_1">
      <item>Branko Bertović, OIB 61421209630</item>
      <item>Zvonko Bertović, OIB 68945941130</item>
      <item>Dragutin Dokša, OIB 77055702979</item>
    </derivirana_varijabla>
  </DomainObject.Predmet.OstaliListFormatedOIB>
  <DomainObject.Predmet.OstaliListFormatedWithAdress>
    <izvorni_sadrzaj>
      <item>Branko Bertović, Odvojak Veliki Brijeg 32, 10362 Kašina</item>
      <item>Zvonko Bertović, Odvojak Veliki Brijeg 63, 10362 Kašina</item>
      <item>Dragutin Dokša, Cesta Ivana Mažuranića 91, 10362 Kašina</item>
    </izvorni_sadrzaj>
    <derivirana_varijabla naziv="DomainObject.Predmet.OstaliListFormatedWithAdress_1">
      <item>Branko Bertović, Odvojak Veliki Brijeg 32, 10362 Kašina</item>
      <item>Zvonko Bertović, Odvojak Veliki Brijeg 63, 10362 Kašina</item>
      <item>Dragutin Dokša, Cesta Ivana Mažuranića 91, 10362 Kašina</item>
    </derivirana_varijabla>
  </DomainObject.Predmet.OstaliListFormatedWithAdress>
  <DomainObject.Predmet.OstaliListFormatedWithAdressOIB>
    <izvorni_sadrzaj>
      <item>Branko Bertović, OIB 61421209630, Odvojak Veliki Brijeg 32, 10362 Kašina</item>
      <item>Zvonko Bertović, OIB 68945941130, Odvojak Veliki Brijeg 63, 10362 Kašina</item>
      <item>Dragutin Dokša, OIB 77055702979, Cesta Ivana Mažuranića 91, 10362 Kašina</item>
    </izvorni_sadrzaj>
    <derivirana_varijabla naziv="DomainObject.Predmet.OstaliListFormatedWithAdressOIB_1">
      <item>Branko Bertović, OIB 61421209630, Odvojak Veliki Brijeg 32, 10362 Kašina</item>
      <item>Zvonko Bertović, OIB 68945941130, Odvojak Veliki Brijeg 63, 10362 Kašina</item>
      <item>Dragutin Dokša, OIB 77055702979, Cesta Ivana Mažuranića 91, 10362 Kašina</item>
    </derivirana_varijabla>
  </DomainObject.Predmet.OstaliListFormatedWithAdressOIB>
  <DomainObject.Predmet.OstaliListNazivFormated>
    <izvorni_sadrzaj>
      <item>Branko Bertović</item>
      <item>Zvonko Bertović</item>
      <item>Dragutin Dokša</item>
    </izvorni_sadrzaj>
    <derivirana_varijabla naziv="DomainObject.Predmet.OstaliListNazivFormated_1">
      <item>Branko Bertović</item>
      <item>Zvonko Bertović</item>
      <item>Dragutin Dokša</item>
    </derivirana_varijabla>
  </DomainObject.Predmet.OstaliListNazivFormated>
  <DomainObject.Predmet.OstaliListNazivFormatedOIB>
    <izvorni_sadrzaj>
      <item>Branko Bertović, OIB 61421209630</item>
      <item>Zvonko Bertović, OIB 68945941130</item>
      <item>Dragutin Dokša, OIB 77055702979</item>
    </izvorni_sadrzaj>
    <derivirana_varijabla naziv="DomainObject.Predmet.OstaliListNazivFormatedOIB_1">
      <item>Branko Bertović, OIB 61421209630</item>
      <item>Zvonko Bertović, OIB 68945941130</item>
      <item>Dragutin Dokša, OIB 77055702979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OBRTNIČKA ZADRUGA BRANITELJA KAŠINA-zadruga za ekološku proizvodnju u poljoprivredi, stočarstvu i voćarstvu</izvorni_sadrzaj>
    <derivirana_varijabla naziv="DomainObject.Predmet.ProtustrankaIDrugi_1">OBRTNIČKA ZADRUGA BRANITELJA KAŠINA-zadruga za ekološku proizvodnju u poljoprivredi, stočarstvu i voćarstvu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OBRTNIČKA ZADRUGA BRANITELJA KAŠINA-zadruga za ekološku proizvodnju u poljoprivredi, stočarstvu i voćarstvu, OIB 24936552694, Ivana Mažuranića 47, 10362 Kašina</izvorni_sadrzaj>
    <derivirana_varijabla naziv="DomainObject.Predmet.ProtustrankaIDrugiAdressOIB_1">OBRTNIČKA ZADRUGA BRANITELJA KAŠINA-zadruga za ekološku proizvodnju u poljoprivredi, stočarstvu i voćarstvu, OIB 24936552694, Ivana Mažuranića 47,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OBRTNIČKA ZADRUGA BRANITELJA KAŠINA-zadruga za ekološku proizvodnju u poljoprivredi, stočarstvu i voćarstvu</item>
      <item>Branko Bertović</item>
      <item>Zvonko Bertović</item>
      <item>Dragutin Dokša</item>
    </izvorni_sadrzaj>
    <derivirana_varijabla naziv="DomainObject.Predmet.SudioniciListNaziv_1">
      <item>FINA Regionalni centar Zagreb</item>
      <item>OBRTNIČKA ZADRUGA BRANITELJA KAŠINA-zadruga za ekološku proizvodnju u poljoprivredi, stočarstvu i voćarstvu</item>
      <item>Branko Bertović</item>
      <item>Zvonko Bertović</item>
      <item>Dragutin Dokša</item>
    </derivirana_varijabla>
  </DomainObject.Predmet.SudioniciListNaziv>
  <DomainObject.Predmet.SudioniciListAdressOIB>
    <izvorni_sadrzaj>
      <item>FINA Regionalni centar Zagreb, OIB 85821130368, Trg svibanjskih žrtava 1995. 1,10000 Zagreb</item>
      <item>OBRTNIČKA ZADRUGA BRANITELJA KAŠINA-zadruga za ekološku proizvodnju u poljoprivredi, stočarstvu i voćarstvu, OIB 24936552694, Ivana Mažuranića 47,10362 Kašina</item>
      <item>Branko Bertović, OIB 61421209630, Odvojak Veliki Brijeg 32,10362 Kašina</item>
      <item>Zvonko Bertović, OIB 68945941130, Odvojak Veliki Brijeg 63,10362 Kašina</item>
      <item>Dragutin Dokša, OIB 77055702979, Cesta Ivana Mažuranića 91,10362 Kašina</item>
    </izvorni_sadrzaj>
    <derivirana_varijabla naziv="DomainObject.Predmet.SudioniciListAdressOIB_1">
      <item>FINA Regionalni centar Zagreb, OIB 85821130368, Trg svibanjskih žrtava 1995. 1,10000 Zagreb</item>
      <item>OBRTNIČKA ZADRUGA BRANITELJA KAŠINA-zadruga za ekološku proizvodnju u poljoprivredi, stočarstvu i voćarstvu, OIB 24936552694, Ivana Mažuranića 47,10362 Kašina</item>
      <item>Branko Bertović, OIB 61421209630, Odvojak Veliki Brijeg 32,10362 Kašina</item>
      <item>Zvonko Bertović, OIB 68945941130, Odvojak Veliki Brijeg 63,10362 Kašina</item>
      <item>Dragutin Dokša, OIB 77055702979, Cesta Ivana Mažuranića 91,10362 Kašina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24936552694</item>
      <item>, OIB 61421209630</item>
      <item>, OIB 68945941130</item>
      <item>, OIB 77055702979</item>
    </izvorni_sadrzaj>
    <derivirana_varijabla naziv="DomainObject.Predmet.SudioniciListNazivOIB_1">
      <item>, OIB 85821130368</item>
      <item>, OIB 24936552694</item>
      <item>, OIB 61421209630</item>
      <item>, OIB 68945941130</item>
      <item>, OIB 77055702979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403F9-5E30-4132-9222-96DCE1DC8A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536</properties:Words>
  <properties:Characters>2941</properties:Characters>
  <properties:Lines>98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2016-02-08T10:54:00Z</dcterms:created>
  <dc:creator>x</dc:creator>
  <cp:lastModifiedBy>Gordana Grčić</cp:lastModifiedBy>
  <cp:lastPrinted>2016-02-08T10:53:00Z</cp:lastPrinted>
  <dcterms:modified xmlns:xsi="http://www.w3.org/2001/XMLSchema-instance" xsi:type="dcterms:W3CDTF">2016-02-08T12:46:00Z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