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9a38" w14:paraId="2ff9a38" w:rsidRDefault="00110FA1" w:rsidP="00910611" w:rsidR="00110F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FA1" w:rsidP="00910611" w:rsidR="00110FA1">
      <w:r>
        <w:rPr>
          <w:rFonts w:eastAsia="MS Mincho"/>
        </w:rPr>
        <w:t>REPUBLIKA HRVATSKA</w:t>
      </w:r>
    </w:p>
    <w:p w:rsidRDefault="00110FA1" w:rsidP="00910611" w:rsidR="00110FA1">
      <w:r>
        <w:rPr>
          <w:rFonts w:eastAsia="MS Mincho"/>
        </w:rPr>
        <w:t>TRGOVAČKI SUD U RIJECI</w:t>
      </w:r>
    </w:p>
    <w:p w:rsidRDefault="00110FA1" w:rsidR="00110F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521D5" w:rsidRPr="001521D5">
        <w:t>HORIZONT NOVA društvo s ograničenom odgovornošću za proizvodnju i trgovinu Rijeka (Grad Rijeka), Josipa Mohorića 27/B, OIB: 19699797661, MBS: 040307119</w:t>
      </w:r>
      <w:r w:rsidRPr="00910929">
        <w:rPr>
          <w:lang w:val="hr-HR"/>
        </w:rPr>
        <w:t xml:space="preserve">, dana </w:t>
      </w:r>
      <w:r w:rsidR="001521D5">
        <w:rPr>
          <w:lang w:val="hr-HR"/>
        </w:rPr>
        <w:t>13. prosinca</w:t>
      </w:r>
      <w:r w:rsidRPr="00910929">
        <w:rPr>
          <w:lang w:val="hr-HR"/>
        </w:rPr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1521D5" w:rsidRPr="001521D5">
        <w:t>HORIZONT NOVA društvo s ograničenom odgovornošću za proizvodnju i trgovinu Rijeka (Grad Rijeka), Josipa Mohorića 27/B, OIB: 19699797661, MBS: 040307119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1521D5" w:rsidRPr="001521D5">
        <w:t>HORIZONT NOVA društvo s ograničenom odgovornošću za proizvodnju i trgovinu Rijeka (Grad Rijeka), Josipa Mohorića 27/B, OIB: 19699797661, MBS: 040307119</w:t>
      </w:r>
      <w:r w:rsidR="005A33B0" w:rsidRPr="00910929">
        <w:rPr>
          <w:lang w:val="hr-HR"/>
        </w:rPr>
        <w:t xml:space="preserve"> imenuje se </w:t>
      </w:r>
      <w:r w:rsidR="001521D5">
        <w:rPr>
          <w:lang w:val="hr-HR"/>
        </w:rPr>
        <w:t>Snježana Sudarević, OIB: 83030278680, Kardinala Alojzija Stepinca 35, Osijek</w:t>
      </w:r>
      <w:r w:rsidR="006021D1" w:rsidRPr="00910929">
        <w:rPr>
          <w:lang w:val="hr-HR"/>
        </w:rPr>
        <w:t>.</w:t>
      </w: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1521D5">
        <w:rPr>
          <w:lang w:val="hr-HR"/>
        </w:rPr>
        <w:t>419/2016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1521D5">
        <w:rPr>
          <w:lang w:val="hr-HR"/>
        </w:rPr>
        <w:t>13</w:t>
      </w:r>
      <w:r w:rsidR="00E225B6" w:rsidRPr="00910929">
        <w:rPr>
          <w:lang w:val="hr-HR"/>
        </w:rPr>
        <w:t>. listopada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1521D5" w:rsidRPr="001521D5">
        <w:t>HORIZONT NOVA društvo s ograničenom odgovornošću za proizvodnju i trgovinu Rijeka (Grad Rijeka), Josipa Mohorića 27/B, OIB: 19699797661, MBS: 040307119</w:t>
      </w:r>
      <w:r w:rsidR="006C7523" w:rsidRPr="00910929">
        <w:rPr>
          <w:rFonts w:eastAsia="Calibri"/>
          <w:lang w:val="hr-HR"/>
        </w:rPr>
        <w:t xml:space="preserve">, a rješenjem istog posl. br. od </w:t>
      </w:r>
      <w:r w:rsidR="001521D5">
        <w:rPr>
          <w:lang w:val="hr-HR"/>
        </w:rPr>
        <w:t>6. prosinca</w:t>
      </w:r>
      <w:r w:rsidR="00E225B6" w:rsidRPr="00910929">
        <w:rPr>
          <w:lang w:val="hr-HR"/>
        </w:rPr>
        <w:t xml:space="preserve"> 2016. godine</w:t>
      </w:r>
      <w:r w:rsidR="001E5301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je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1521D5">
        <w:rPr>
          <w:lang w:val="hr-HR"/>
        </w:rPr>
        <w:t>12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1521D5">
        <w:rPr>
          <w:lang w:val="hr-HR"/>
        </w:rPr>
        <w:t>13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1521D5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Snježana Sudarević</w:t>
      </w:r>
      <w:r w:rsidR="009D4F9A">
        <w:rPr>
          <w:lang w:val="hr-HR"/>
        </w:rPr>
        <w:t xml:space="preserve"> uz sva rješenja u ovom postupku, kao i zapisnik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AC679D" w:rsidP="001A68DB" w:rsidR="00AC679D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1521D5">
        <w:rPr>
          <w:lang w:val="hr-HR"/>
        </w:rPr>
        <w:t>13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CA8" w:rsidR="000B1CA8">
      <w:r>
        <w:separator/>
      </w:r>
    </w:p>
  </w:endnote>
  <w:endnote w:id="0" w:type="continuationSeparator">
    <w:p w:rsidRDefault="000B1CA8" w:rsidR="000B1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F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CA8" w:rsidR="000B1CA8">
      <w:r>
        <w:separator/>
      </w:r>
    </w:p>
  </w:footnote>
  <w:footnote w:id="0" w:type="continuationSeparator">
    <w:p w:rsidRDefault="000B1CA8" w:rsidR="000B1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1521D5">
      <w:rPr>
        <w:lang w:val="hr-HR"/>
      </w:rPr>
      <w:t>419/2016</w:t>
    </w:r>
    <w:r w:rsidR="00AC679D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CA8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0FA1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679D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0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0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privremenog st. upravitelja</izvorni_sadrzaj>
    <derivirana_varijabla naziv="DomainObject.Primjedba_1">razrješenje i imenovanje novog privremenog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NOVA d.o.o.</izvorni_sadrzaj>
    <derivirana_varijabla naziv="DomainObject.Predmet.ProtustrankaFormated_1">  HORIZONT NOVA d.o.o.</derivirana_varijabla>
  </DomainObject.Predmet.ProtustrankaFormated>
  <DomainObject.Predmet.ProtustrankaFormatedOIB>
    <izvorni_sadrzaj>  HORIZONT NOVA d.o.o., OIB 19699797661</izvorni_sadrzaj>
    <derivirana_varijabla naziv="DomainObject.Predmet.ProtustrankaFormatedOIB_1">  HORIZONT NOVA d.o.o., OIB 19699797661</derivirana_varijabla>
  </DomainObject.Predmet.ProtustrankaFormatedOIB>
  <DomainObject.Predmet.ProtustrankaFormatedWithAdress>
    <izvorni_sadrzaj> HORIZONT NOVA d.o.o., Josipa Mohorića 27b, 51000 Rijeka</izvorni_sadrzaj>
    <derivirana_varijabla naziv="DomainObject.Predmet.ProtustrankaFormatedWithAdress_1"> HORIZONT NOVA d.o.o., Josipa Mohorića 27b, 51000 Rijeka</derivirana_varijabla>
  </DomainObject.Predmet.ProtustrankaFormatedWithAdress>
  <DomainObject.Predmet.ProtustrankaFormatedWithAdressOIB>
    <izvorni_sadrzaj> HORIZONT NOVA d.o.o., OIB 19699797661, Josipa Mohorića 27b, 51000 Rijeka</izvorni_sadrzaj>
    <derivirana_varijabla naziv="DomainObject.Predmet.ProtustrankaFormatedWithAdressOIB_1"> HORIZONT NOVA d.o.o., OIB 19699797661, Josipa Mohorića 27b, 51000 Rijeka</derivirana_varijabla>
  </DomainObject.Predmet.ProtustrankaFormatedWithAdressOIB>
  <DomainObject.Predmet.ProtustrankaWithAdress>
    <izvorni_sadrzaj>HORIZONT NOVA d.o.o. Josipa Mohorića 27b, 51000 Rijeka</izvorni_sadrzaj>
    <derivirana_varijabla naziv="DomainObject.Predmet.ProtustrankaWithAdress_1">HORIZONT NOVA d.o.o. Josipa Mohorića 27b, 51000 Rijeka</derivirana_varijabla>
  </DomainObject.Predmet.ProtustrankaWithAdress>
  <DomainObject.Predmet.ProtustrankaWithAdressOIB>
    <izvorni_sadrzaj>HORIZONT NOVA d.o.o., OIB 19699797661, Josipa Mohorića 27b, 51000 Rijeka</izvorni_sadrzaj>
    <derivirana_varijabla naziv="DomainObject.Predmet.ProtustrankaWithAdressOIB_1">HORIZONT NOVA d.o.o., OIB 19699797661, Josipa Mohorića 27b, 51000 Rijeka</derivirana_varijabla>
  </DomainObject.Predmet.ProtustrankaWithAdressOIB>
  <DomainObject.Predmet.ProtustrankaNazivFormated>
    <izvorni_sadrzaj>HORIZONT NOVA d.o.o.</izvorni_sadrzaj>
    <derivirana_varijabla naziv="DomainObject.Predmet.ProtustrankaNazivFormated_1">HORIZONT NOVA d.o.o.</derivirana_varijabla>
  </DomainObject.Predmet.ProtustrankaNazivFormated>
  <DomainObject.Predmet.ProtustrankaNazivFormatedOIB>
    <izvorni_sadrzaj>HORIZONT NOVA d.o.o., OIB 19699797661</izvorni_sadrzaj>
    <derivirana_varijabla naziv="DomainObject.Predmet.ProtustrankaNazivFormatedOIB_1">HORIZONT NOVA d.o.o., OIB 19699797661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HORIZONT NOVA d.o.o.</item>
    </izvorni_sadrzaj>
    <derivirana_varijabla naziv="DomainObject.Predmet.ProtuStrankaListFormated_1">
      <item>HORIZONT NOVA d.o.o.</item>
    </derivirana_varijabla>
  </DomainObject.Predmet.ProtuStrankaListFormated>
  <DomainObject.Predmet.ProtuStrankaListFormatedOIB>
    <izvorni_sadrzaj>
      <item>HORIZONT NOVA d.o.o., OIB 19699797661</item>
    </izvorni_sadrzaj>
    <derivirana_varijabla naziv="DomainObject.Predmet.ProtuStrankaListFormatedOIB_1">
      <item>HORIZONT NOVA d.o.o., OIB 19699797661</item>
    </derivirana_varijabla>
  </DomainObject.Predmet.ProtuStrankaListFormatedOIB>
  <DomainObject.Predmet.ProtuStrankaListFormatedWithAdress>
    <izvorni_sadrzaj>
      <item>HORIZONT NOVA d.o.o., Josipa Mohorića 27b, 51000 Rijeka</item>
    </izvorni_sadrzaj>
    <derivirana_varijabla naziv="DomainObject.Predmet.ProtuStrankaListFormatedWithAdress_1">
      <item>HORIZONT NOVA d.o.o., Josipa Mohorića 27b, 51000 Rijeka</item>
    </derivirana_varijabla>
  </DomainObject.Predmet.ProtuStrankaListFormatedWithAdress>
  <DomainObject.Predmet.ProtuStrankaListFormatedWithAdressOIB>
    <izvorni_sadrzaj>
      <item>HORIZONT NOVA d.o.o., OIB 19699797661, Josipa Mohorića 27b, 51000 Rijeka</item>
    </izvorni_sadrzaj>
    <derivirana_varijabla naziv="DomainObject.Predmet.ProtuStrankaListFormatedWithAdressOIB_1">
      <item>HORIZONT NOVA d.o.o., OIB 19699797661, Josipa Mohorića 27b, 51000 Rijeka</item>
    </derivirana_varijabla>
  </DomainObject.Predmet.ProtuStrankaListFormatedWithAdressOIB>
  <DomainObject.Predmet.ProtuStrankaListNazivFormated>
    <izvorni_sadrzaj>
      <item>HORIZONT NOVA d.o.o.</item>
    </izvorni_sadrzaj>
    <derivirana_varijabla naziv="DomainObject.Predmet.ProtuStrankaListNazivFormated_1">
      <item>HORIZONT NOVA d.o.o.</item>
    </derivirana_varijabla>
  </DomainObject.Predmet.ProtuStrankaListNazivFormated>
  <DomainObject.Predmet.ProtuStrankaListNazivFormatedOIB>
    <izvorni_sadrzaj>
      <item>HORIZONT NOVA d.o.o., OIB 19699797661</item>
    </izvorni_sadrzaj>
    <derivirana_varijabla naziv="DomainObject.Predmet.ProtuStrankaListNazivFormatedOIB_1">
      <item>HORIZONT NOVA d.o.o., OIB 19699797661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HORIZONT NOVA d.o.o.</izvorni_sadrzaj>
    <derivirana_varijabla naziv="DomainObject.Predmet.ProtustrankaIDrugi_1">HORIZONT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HORIZONT NOVA d.o.o., OIB 19699797661, Josipa Mohorića 27b, 51000 Rijeka</izvorni_sadrzaj>
    <derivirana_varijabla naziv="DomainObject.Predmet.ProtustrankaIDrugiAdressOIB_1">HORIZONT NOVA d.o.o., OIB 19699797661,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HORIZONT NOVA d.o.o.</item>
    </izvorni_sadrzaj>
    <derivirana_varijabla naziv="DomainObject.Predmet.SudioniciListNaziv_1">
      <item>FINA  Rijeka</item>
      <item>HORIZONT NOVA d.o.o.</item>
    </derivirana_varijabla>
  </DomainObject.Predmet.SudioniciListNaziv>
  <DomainObject.Predmet.SudioniciListAdressOIB>
    <izvorni_sadrzaj>
      <item>FINA  Rijeka, OIB 85821130368, Frana Kurelca 8,51000 Rijeka</item>
      <item>HORIZONT NOVA d.o.o., OIB 19699797661, Josipa Mohorića 27b,51000 Rijeka</item>
    </izvorni_sadrzaj>
    <derivirana_varijabla naziv="DomainObject.Predmet.SudioniciListAdressOIB_1">
      <item>FINA  Rijeka, OIB 85821130368, Frana Kurelca 8,51000 Rijeka</item>
      <item>HORIZONT NOVA d.o.o., OIB 19699797661,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19699797661</item>
    </izvorni_sadrzaj>
    <derivirana_varijabla naziv="DomainObject.Predmet.SudioniciListNazivOIB_1">
      <item>, OIB 85821130368</item>
      <item>, OIB 19699797661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361</properties:Words>
  <properties:Characters>2049</properties:Characters>
  <properties:Lines>56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2016-12-13T13:15:00Z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2016-12-13T13:17:00Z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