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6eab" w14:paraId="2606ea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134D92">
        <w:rPr>
          <w:rFonts w:hAnsi="Times New Roman" w:ascii="Times New Roman"/>
          <w:b/>
          <w:bCs/>
          <w:sz w:val="24"/>
          <w:szCs w:val="24"/>
        </w:rPr>
        <w:t>378</w:t>
      </w:r>
      <w:r w:rsidR="008F70B5">
        <w:rPr>
          <w:rFonts w:hAnsi="Times New Roman" w:ascii="Times New Roman"/>
          <w:b/>
          <w:bCs/>
          <w:sz w:val="24"/>
          <w:szCs w:val="24"/>
        </w:rPr>
        <w:t>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134D92">
        <w:rPr>
          <w:rFonts w:hAnsi="Times New Roman" w:ascii="Times New Roman"/>
        </w:rPr>
        <w:t>378</w:t>
      </w:r>
      <w:r w:rsidR="008F70B5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F70B5" w:rsidRPr="008F70B5">
        <w:rPr>
          <w:rFonts w:hAnsi="Times New Roman" w:ascii="Times New Roman"/>
        </w:rPr>
        <w:t>TEMA - Udruga za očuvanje prirode i tradicionalnih znanja i vještina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8F70B5">
        <w:rPr>
          <w:rFonts w:hAnsi="Times New Roman" w:ascii="Times New Roman"/>
        </w:rPr>
        <w:t>Zagreba</w:t>
      </w:r>
      <w:r w:rsidR="00D303E8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8F70B5" w:rsidRPr="008F70B5">
        <w:rPr>
          <w:rFonts w:hAnsi="Times New Roman" w:ascii="Times New Roman"/>
        </w:rPr>
        <w:t>21645479013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34D92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8F70B5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BF7F44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29B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2BD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2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2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2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2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2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2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2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2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3788</izvorni_sadrzaj>
    <derivirana_varijabla naziv="DomainObject.Predmet.Broj_1">3788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St-3788/2016</izvorni_sadrzaj>
    <derivirana_varijabla naziv="DomainObject.Predmet.OznakaBroj_1">St-3788/2016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TEMA - Udruga za očuvanje prirode i tradicionalnih znanja i vještina</izvorni_sadrzaj>
    <derivirana_varijabla naziv="DomainObject.Predmet.ProtustrankaFormated_1">  TEMA - Udruga za očuvanje prirode i tradicionalnih znanja i vještina</derivirana_varijabla>
  </DomainObject.Predmet.ProtustrankaFormated>
  <DomainObject.Predmet.ProtustrankaFormatedOIB>
    <izvorni_sadrzaj>  TEMA - Udruga za očuvanje prirode i tradicionalnih znanja i vještina, OIB 21645479013</izvorni_sadrzaj>
    <derivirana_varijabla naziv="DomainObject.Predmet.ProtustrankaFormatedOIB_1">  TEMA - Udruga za očuvanje prirode i tradicionalnih znanja i vještina, OIB 21645479013</derivirana_varijabla>
  </DomainObject.Predmet.ProtustrankaFormatedOIB>
  <DomainObject.Predmet.ProtustrankaFormatedWithAdress>
    <izvorni_sadrzaj> TEMA - Udruga za očuvanje prirode i tradicionalnih znanja i vještina, Nehajska 22, 10000 Zagreb</izvorni_sadrzaj>
    <derivirana_varijabla naziv="DomainObject.Predmet.ProtustrankaFormatedWithAdress_1"> TEMA - Udruga za očuvanje prirode i tradicionalnih znanja i vještina, Nehajska 22, 10000 Zagreb</derivirana_varijabla>
  </DomainObject.Predmet.ProtustrankaFormatedWithAdress>
  <DomainObject.Predmet.ProtustrankaFormatedWithAdressOIB>
    <izvorni_sadrzaj> TEMA - Udruga za očuvanje prirode i tradicionalnih znanja i vještina, OIB 21645479013, Nehajska 22, 10000 Zagreb</izvorni_sadrzaj>
    <derivirana_varijabla naziv="DomainObject.Predmet.ProtustrankaFormatedWithAdressOIB_1"> TEMA - Udruga za očuvanje prirode i tradicionalnih znanja i vještina, OIB 21645479013, Nehajska 22, 10000 Zagreb</derivirana_varijabla>
  </DomainObject.Predmet.ProtustrankaFormatedWithAdressOIB>
  <DomainObject.Predmet.ProtustrankaWithAdress>
    <izvorni_sadrzaj>TEMA - Udruga za očuvanje prirode i tradicionalnih znanja i vještina Nehajska 22, 10000 Zagreb</izvorni_sadrzaj>
    <derivirana_varijabla naziv="DomainObject.Predmet.ProtustrankaWithAdress_1">TEMA - Udruga za očuvanje prirode i tradicionalnih znanja i vještina Nehajska 22, 10000 Zagreb</derivirana_varijabla>
  </DomainObject.Predmet.ProtustrankaWithAdress>
  <DomainObject.Predmet.ProtustrankaWithAdressOIB>
    <izvorni_sadrzaj>TEMA - Udruga za očuvanje prirode i tradicionalnih znanja i vještina, OIB 21645479013, Nehajska 22, 10000 Zagreb</izvorni_sadrzaj>
    <derivirana_varijabla naziv="DomainObject.Predmet.ProtustrankaWithAdressOIB_1">TEMA - Udruga za očuvanje prirode i tradicionalnih znanja i vještina, OIB 21645479013, Nehajska 22, 10000 Zagreb</derivirana_varijabla>
  </DomainObject.Predmet.ProtustrankaWithAdressOIB>
  <DomainObject.Predmet.ProtustrankaNazivFormated>
    <izvorni_sadrzaj>TEMA - Udruga za očuvanje prirode i tradicionalnih znanja i vještina</izvorni_sadrzaj>
    <derivirana_varijabla naziv="DomainObject.Predmet.ProtustrankaNazivFormated_1">TEMA - Udruga za očuvanje prirode i tradicionalnih znanja i vještina</derivirana_varijabla>
  </DomainObject.Predmet.ProtustrankaNazivFormated>
  <DomainObject.Predmet.ProtustrankaNazivFormatedOIB>
    <izvorni_sadrzaj>TEMA - Udruga za očuvanje prirode i tradicionalnih znanja i vještina, OIB 21645479013</izvorni_sadrzaj>
    <derivirana_varijabla naziv="DomainObject.Predmet.ProtustrankaNazivFormatedOIB_1">TEMA - Udruga za očuvanje prirode i tradicionalnih znanja i vještina, OIB 21645479013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TEMA - Udruga za očuvanje prirode i tradicionalnih znanja i vještina</item>
    </izvorni_sadrzaj>
    <derivirana_varijabla naziv="DomainObject.Predmet.ProtuStrankaListFormated_1">
      <item>TEMA - Udruga za očuvanje prirode i tradicionalnih znanja i vještina</item>
    </derivirana_varijabla>
  </DomainObject.Predmet.ProtuStrankaListFormated>
  <DomainObject.Predmet.ProtuStrankaListFormatedOIB>
    <izvorni_sadrzaj>
      <item>TEMA - Udruga za očuvanje prirode i tradicionalnih znanja i vještina, OIB 21645479013</item>
    </izvorni_sadrzaj>
    <derivirana_varijabla naziv="DomainObject.Predmet.ProtuStrankaListFormatedOIB_1">
      <item>TEMA - Udruga za očuvanje prirode i tradicionalnih znanja i vještina, OIB 21645479013</item>
    </derivirana_varijabla>
  </DomainObject.Predmet.ProtuStrankaListFormatedOIB>
  <DomainObject.Predmet.ProtuStrankaListFormatedWithAdress>
    <izvorni_sadrzaj>
      <item>TEMA - Udruga za očuvanje prirode i tradicionalnih znanja i vještina, Nehajska 22, 10000 Zagreb</item>
    </izvorni_sadrzaj>
    <derivirana_varijabla naziv="DomainObject.Predmet.ProtuStrankaListFormatedWithAdress_1">
      <item>TEMA - Udruga za očuvanje prirode i tradicionalnih znanja i vještina, Nehajska 22, 10000 Zagreb</item>
    </derivirana_varijabla>
  </DomainObject.Predmet.ProtuStrankaListFormatedWithAdress>
  <DomainObject.Predmet.ProtuStrankaListFormatedWithAdressOIB>
    <izvorni_sadrzaj>
      <item>TEMA - Udruga za očuvanje prirode i tradicionalnih znanja i vještina, OIB 21645479013, Nehajska 22, 10000 Zagreb</item>
    </izvorni_sadrzaj>
    <derivirana_varijabla naziv="DomainObject.Predmet.ProtuStrankaListFormatedWithAdressOIB_1">
      <item>TEMA - Udruga za očuvanje prirode i tradicionalnih znanja i vještina, OIB 21645479013, Nehajska 22, 10000 Zagreb</item>
    </derivirana_varijabla>
  </DomainObject.Predmet.ProtuStrankaListFormatedWithAdressOIB>
  <DomainObject.Predmet.ProtuStrankaListNazivFormated>
    <izvorni_sadrzaj>
      <item>TEMA - Udruga za očuvanje prirode i tradicionalnih znanja i vještina</item>
    </izvorni_sadrzaj>
    <derivirana_varijabla naziv="DomainObject.Predmet.ProtuStrankaListNazivFormated_1">
      <item>TEMA - Udruga za očuvanje prirode i tradicionalnih znanja i vještina</item>
    </derivirana_varijabla>
  </DomainObject.Predmet.ProtuStrankaListNazivFormated>
  <DomainObject.Predmet.ProtuStrankaListNazivFormatedOIB>
    <izvorni_sadrzaj>
      <item>TEMA - Udruga za očuvanje prirode i tradicionalnih znanja i vještina, OIB 21645479013</item>
    </izvorni_sadrzaj>
    <derivirana_varijabla naziv="DomainObject.Predmet.ProtuStrankaListNazivFormatedOIB_1">
      <item>TEMA - Udruga za očuvanje prirode i tradicionalnih znanja i vještina, OIB 21645479013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TEMA - Udruga za očuvanje prirode i tradicionalnih znanja i vještina</izvorni_sadrzaj>
    <derivirana_varijabla naziv="DomainObject.Predmet.ProtustrankaIDrugi_1">TEMA - Udruga za očuvanje prirode i tradicionalnih znanja i vještina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TEMA - Udruga za očuvanje prirode i tradicionalnih znanja i vještina, OIB 21645479013, Nehajska 22, 10000 Zagreb</izvorni_sadrzaj>
    <derivirana_varijabla naziv="DomainObject.Predmet.ProtustrankaIDrugiAdressOIB_1">TEMA - Udruga za očuvanje prirode i tradicionalnih znanja i vještina, OIB 21645479013, Nehajska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TEMA - Udruga za očuvanje prirode i tradicionalnih znanja i vještina</item>
    </izvorni_sadrzaj>
    <derivirana_varijabla naziv="DomainObject.Predmet.SudioniciListNaziv_1">
      <item>FINA Regionalni centar Zagreb</item>
      <item>TEMA - Udruga za očuvanje prirode i tradicionalnih znanja i vještina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TEMA - Udruga za očuvanje prirode i tradicionalnih znanja i vještina, OIB 21645479013, Nehajska 22,10000 Zagreb</item>
    </izvorni_sadrzaj>
    <derivirana_varijabla naziv="DomainObject.Predmet.SudioniciListAdressOIB_1">
      <item>FINA Regionalni centar Zagreb, OIB 85821130368, Trg svibanjskih žrtava 1995. br. 1,10000 Zagreb</item>
      <item>TEMA - Udruga za očuvanje prirode i tradicionalnih znanja i vještina, OIB 21645479013, Nehajska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21645479013</item>
    </izvorni_sadrzaj>
    <derivirana_varijabla naziv="DomainObject.Predmet.SudioniciListNazivOIB_1">
      <item>, OIB 85821130368</item>
      <item>, OIB 21645479013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798</properties:Characters>
  <properties:Lines>48</properties:Lines>
  <properties:Paragraphs>21</properties:Paragraphs>
  <properties:TotalTime>869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2016-06-07T12:29:00Z</dcterms:modified>
  <cp:revision>450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