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a17e" w14:paraId="028a17e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</w:t>
      </w:r>
      <w:r w:rsidR="00C53D2A">
        <w:rPr>
          <w:rFonts w:cs="Times New Roman" w:eastAsia="Times New Roman"/>
          <w:lang w:eastAsia="hr-HR"/>
        </w:rPr>
        <w:t>201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C53D2A">
        <w:t>COCALETTO</w:t>
      </w:r>
      <w:r w:rsidR="00B2793F" w:rsidRPr="00B2793F">
        <w:t xml:space="preserve"> d.o.o.</w:t>
      </w:r>
      <w:r w:rsidR="00427A42">
        <w:t xml:space="preserve">, </w:t>
      </w:r>
      <w:r w:rsidR="00177D9E">
        <w:t>Zagreb</w:t>
      </w:r>
      <w:r w:rsidR="00427A42">
        <w:t>,</w:t>
      </w:r>
      <w:r w:rsidR="00F0296A">
        <w:t xml:space="preserve"> </w:t>
      </w:r>
      <w:r w:rsidR="00C53D2A">
        <w:t>Petrinjska 59</w:t>
      </w:r>
      <w:r w:rsidR="00427A42">
        <w:t xml:space="preserve">, OIB: </w:t>
      </w:r>
      <w:r w:rsidR="00C53D2A">
        <w:t>44736906620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AB2F77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C53D2A">
        <w:rPr>
          <w:rFonts w:cs="Times New Roman" w:eastAsia="Times New Roman"/>
          <w:lang w:eastAsia="hr-HR"/>
        </w:rPr>
        <w:t>COCALETTO</w:t>
      </w:r>
      <w:r w:rsidR="004E4F16">
        <w:rPr>
          <w:rFonts w:cs="Times New Roman" w:eastAsia="Times New Roman"/>
          <w:lang w:eastAsia="hr-HR"/>
        </w:rPr>
        <w:t xml:space="preserve"> </w:t>
      </w:r>
      <w:r w:rsidR="00E77974" w:rsidRPr="00B2793F">
        <w:t>d.o.o.</w:t>
      </w:r>
      <w:r w:rsidR="00E77974">
        <w:t xml:space="preserve">, </w:t>
      </w:r>
      <w:r w:rsidR="00177D9E">
        <w:t>Zagreb</w:t>
      </w:r>
      <w:r w:rsidR="00E77974">
        <w:t xml:space="preserve">, </w:t>
      </w:r>
      <w:r w:rsidR="00C53D2A">
        <w:t>Petrinjska 59</w:t>
      </w:r>
      <w:r w:rsidR="00E77974">
        <w:t xml:space="preserve">, OIB: </w:t>
      </w:r>
      <w:r w:rsidR="00C53D2A">
        <w:t>44736906620</w:t>
      </w:r>
      <w:r w:rsidR="00E77974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C53D2A">
        <w:rPr>
          <w:rFonts w:cs="Times New Roman" w:eastAsia="Times New Roman"/>
          <w:lang w:eastAsia="hr-HR"/>
        </w:rPr>
        <w:t>70</w:t>
      </w:r>
      <w:r w:rsidR="00856FA6">
        <w:rPr>
          <w:rFonts w:cs="Times New Roman" w:eastAsia="Times New Roman"/>
          <w:lang w:eastAsia="hr-HR"/>
        </w:rPr>
        <w:t>.</w:t>
      </w:r>
      <w:r w:rsidR="00C53D2A">
        <w:rPr>
          <w:rFonts w:cs="Times New Roman" w:eastAsia="Times New Roman"/>
          <w:lang w:eastAsia="hr-HR"/>
        </w:rPr>
        <w:t>723</w:t>
      </w:r>
      <w:r w:rsidR="00856FA6">
        <w:rPr>
          <w:rFonts w:cs="Times New Roman" w:eastAsia="Times New Roman"/>
          <w:lang w:eastAsia="hr-HR"/>
        </w:rPr>
        <w:t>,</w:t>
      </w:r>
      <w:r w:rsidR="00D040B6">
        <w:rPr>
          <w:rFonts w:cs="Times New Roman" w:eastAsia="Times New Roman"/>
          <w:lang w:eastAsia="hr-HR"/>
        </w:rPr>
        <w:t>8</w:t>
      </w:r>
      <w:r w:rsidR="00C53D2A">
        <w:rPr>
          <w:rFonts w:cs="Times New Roman" w:eastAsia="Times New Roman"/>
          <w:lang w:eastAsia="hr-HR"/>
        </w:rPr>
        <w:t>5</w:t>
      </w:r>
      <w:r w:rsidR="006B6789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AB2F77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585BFB">
        <w:rPr>
          <w:rFonts w:cs="Times New Roman" w:eastAsia="Times New Roman"/>
          <w:lang w:eastAsia="hr-HR"/>
        </w:rPr>
        <w:t xml:space="preserve">, v. r. </w:t>
      </w:r>
    </w:p>
    <w:p w:rsidRDefault="00585BFB" w:rsidP="00907AB4" w:rsidR="00585BFB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585BFB" w:rsidP="004A36CD" w:rsidR="00585BFB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585BFB" w:rsidP="00907AB4" w:rsidR="00585BFB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77D9E"/>
    <w:rsid w:val="00185AF0"/>
    <w:rsid w:val="001A5804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B2DE6"/>
    <w:rsid w:val="004C7061"/>
    <w:rsid w:val="004E4F16"/>
    <w:rsid w:val="004E7324"/>
    <w:rsid w:val="004F106F"/>
    <w:rsid w:val="00512644"/>
    <w:rsid w:val="00543AB4"/>
    <w:rsid w:val="00585BFB"/>
    <w:rsid w:val="005C7BEC"/>
    <w:rsid w:val="0061338A"/>
    <w:rsid w:val="00640D1E"/>
    <w:rsid w:val="00682189"/>
    <w:rsid w:val="006B6789"/>
    <w:rsid w:val="007132BB"/>
    <w:rsid w:val="007329B5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92706"/>
    <w:rsid w:val="009D1C66"/>
    <w:rsid w:val="009F26F0"/>
    <w:rsid w:val="00A1720E"/>
    <w:rsid w:val="00A454AD"/>
    <w:rsid w:val="00A80E54"/>
    <w:rsid w:val="00AB2F77"/>
    <w:rsid w:val="00B2793F"/>
    <w:rsid w:val="00B37838"/>
    <w:rsid w:val="00B9067A"/>
    <w:rsid w:val="00BD3B48"/>
    <w:rsid w:val="00BD4211"/>
    <w:rsid w:val="00BF0A6A"/>
    <w:rsid w:val="00C3281E"/>
    <w:rsid w:val="00C53427"/>
    <w:rsid w:val="00C53D2A"/>
    <w:rsid w:val="00C83325"/>
    <w:rsid w:val="00CF2305"/>
    <w:rsid w:val="00D040B6"/>
    <w:rsid w:val="00D165AC"/>
    <w:rsid w:val="00D2232D"/>
    <w:rsid w:val="00D62A59"/>
    <w:rsid w:val="00D83B7C"/>
    <w:rsid w:val="00DF0D66"/>
    <w:rsid w:val="00E77974"/>
    <w:rsid w:val="00E9568D"/>
    <w:rsid w:val="00EC0067"/>
    <w:rsid w:val="00F0296A"/>
    <w:rsid w:val="00F16860"/>
    <w:rsid w:val="00F26428"/>
    <w:rsid w:val="00F3008C"/>
    <w:rsid w:val="00F60B02"/>
    <w:rsid w:val="00F742AC"/>
    <w:rsid w:val="00F95E52"/>
    <w:rsid w:val="00FB5452"/>
    <w:rsid w:val="00FC0A06"/>
    <w:rsid w:val="00FC270F"/>
    <w:rsid w:val="00FD003D"/>
    <w:rsid w:val="00FE3D72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5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BF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5BFB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5BF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5BF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5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BF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5BFB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5BF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5BF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St-1201/2018</izvorni_sadrzaj>
    <derivirana_varijabla naziv="DomainObject.Predmet.OznakaBroj_1">St-1201/2018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COCALETTO d.o.o. zastupanog po punomoćniku Dražen Žinko</izvorni_sadrzaj>
    <derivirana_varijabla naziv="DomainObject.Predmet.ProtustrankaFormated_1">  COCALETTO d.o.o. zastupanog po punomoćniku Dražen Žinko</derivirana_varijabla>
  </DomainObject.Predmet.ProtustrankaFormated>
  <DomainObject.Predmet.ProtustrankaFormatedOIB>
    <izvorni_sadrzaj>  COCALETTO d.o.o., OIB 44736906620 zastupanog po punomoćniku Dražen Žinko</izvorni_sadrzaj>
    <derivirana_varijabla naziv="DomainObject.Predmet.ProtustrankaFormatedOIB_1">  COCALETTO d.o.o., OIB 44736906620 zastupanog po punomoćniku Dražen Žinko</derivirana_varijabla>
  </DomainObject.Predmet.ProtustrankaFormatedOIB>
  <DomainObject.Predmet.ProtustrankaFormatedWithAdress>
    <izvorni_sadrzaj> COCALETTO d.o.o., Petrinjska 59, 10000 Zagreb zastupanog po punomoćniku Dražen Žinko</izvorni_sadrzaj>
    <derivirana_varijabla naziv="DomainObject.Predmet.ProtustrankaFormatedWithAdress_1"> COCALETTO d.o.o., Petrinjska 59, 10000 Zagreb zastupanog po punomoćniku Dražen Žinko</derivirana_varijabla>
  </DomainObject.Predmet.ProtustrankaFormatedWithAdress>
  <DomainObject.Predmet.ProtustrankaFormatedWithAdressOIB>
    <izvorni_sadrzaj> COCALETTO d.o.o., OIB 44736906620, Petrinjska 59, 10000 Zagreb zastupanog po punomoćniku Dražen Žinko</izvorni_sadrzaj>
    <derivirana_varijabla naziv="DomainObject.Predmet.ProtustrankaFormatedWithAdressOIB_1"> COCALETTO d.o.o., OIB 44736906620, Petrinjska 59, 10000 Zagreb zastupanog po punomoćniku Dražen Žinko</derivirana_varijabla>
  </DomainObject.Predmet.ProtustrankaFormatedWithAdressOIB>
  <DomainObject.Predmet.ProtustrankaWithAdress>
    <izvorni_sadrzaj>COCALETTO d.o.o. Petrinjska 59, 10000 Zagreb</izvorni_sadrzaj>
    <derivirana_varijabla naziv="DomainObject.Predmet.ProtustrankaWithAdress_1">COCALETTO d.o.o. Petrinjska 59, 10000 Zagreb</derivirana_varijabla>
  </DomainObject.Predmet.ProtustrankaWithAdress>
  <DomainObject.Predmet.ProtustrankaWithAdressOIB>
    <izvorni_sadrzaj>COCALETTO d.o.o., OIB 44736906620, Petrinjska 59, 10000 Zagreb</izvorni_sadrzaj>
    <derivirana_varijabla naziv="DomainObject.Predmet.ProtustrankaWithAdressOIB_1">COCALETTO d.o.o., OIB 44736906620, Petrinjska 59, 10000 Zagreb</derivirana_varijabla>
  </DomainObject.Predmet.ProtustrankaWithAdressOIB>
  <DomainObject.Predmet.ProtustrankaNazivFormated>
    <izvorni_sadrzaj>COCALETTO d.o.o.</izvorni_sadrzaj>
    <derivirana_varijabla naziv="DomainObject.Predmet.ProtustrankaNazivFormated_1">COCALETTO d.o.o.</derivirana_varijabla>
  </DomainObject.Predmet.ProtustrankaNazivFormated>
  <DomainObject.Predmet.ProtustrankaNazivFormatedOIB>
    <izvorni_sadrzaj>COCALETTO d.o.o., OIB 44736906620</izvorni_sadrzaj>
    <derivirana_varijabla naziv="DomainObject.Predmet.ProtustrankaNazivFormatedOIB_1">COCALETTO d.o.o., OIB 44736906620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COCALETTO d.o.o. zastupanog po punomoćniku Dražen Žinko</item>
    </izvorni_sadrzaj>
    <derivirana_varijabla naziv="DomainObject.Predmet.ProtuStrankaListFormated_1">
      <item>COCALETTO d.o.o. zastupanog po punomoćniku Dražen Žinko</item>
    </derivirana_varijabla>
  </DomainObject.Predmet.ProtuStrankaListFormated>
  <DomainObject.Predmet.ProtuStrankaListFormatedOIB>
    <izvorni_sadrzaj>
      <item>COCALETTO d.o.o., OIB 44736906620 zastupanog po punomoćniku Dražen Žinko</item>
    </izvorni_sadrzaj>
    <derivirana_varijabla naziv="DomainObject.Predmet.ProtuStrankaListFormatedOIB_1">
      <item>COCALETTO d.o.o., OIB 44736906620 zastupanog po punomoćniku Dražen Žinko</item>
    </derivirana_varijabla>
  </DomainObject.Predmet.ProtuStrankaListFormatedOIB>
  <DomainObject.Predmet.ProtuStrankaListFormatedWithAdress>
    <izvorni_sadrzaj>
      <item>COCALETTO d.o.o., Petrinjska 59, 10000 Zagreb zastupanog po punomoćniku Dražen Žinko</item>
    </izvorni_sadrzaj>
    <derivirana_varijabla naziv="DomainObject.Predmet.ProtuStrankaListFormatedWithAdress_1">
      <item>COCALETTO d.o.o., Petrinjska 59, 10000 Zagreb zastupanog po punomoćniku Dražen Žinko</item>
    </derivirana_varijabla>
  </DomainObject.Predmet.ProtuStrankaListFormatedWithAdress>
  <DomainObject.Predmet.ProtuStrankaListFormatedWithAdressOIB>
    <izvorni_sadrzaj>
      <item>COCALETTO d.o.o., OIB 44736906620, Petrinjska 59, 10000 Zagreb zastupanog po punomoćniku Dražen Žinko</item>
    </izvorni_sadrzaj>
    <derivirana_varijabla naziv="DomainObject.Predmet.ProtuStrankaListFormatedWithAdressOIB_1">
      <item>COCALETTO d.o.o., OIB 44736906620, Petrinjska 59, 10000 Zagreb zastupanog po punomoćniku Dražen Žinko</item>
    </derivirana_varijabla>
  </DomainObject.Predmet.ProtuStrankaListFormatedWithAdressOIB>
  <DomainObject.Predmet.ProtuStrankaListNazivFormated>
    <izvorni_sadrzaj>
      <item>COCALETTO d.o.o.</item>
    </izvorni_sadrzaj>
    <derivirana_varijabla naziv="DomainObject.Predmet.ProtuStrankaListNazivFormated_1">
      <item>COCALETTO d.o.o.</item>
    </derivirana_varijabla>
  </DomainObject.Predmet.ProtuStrankaListNazivFormated>
  <DomainObject.Predmet.ProtuStrankaListNazivFormatedOIB>
    <izvorni_sadrzaj>
      <item>COCALETTO d.o.o., OIB 44736906620</item>
    </izvorni_sadrzaj>
    <derivirana_varijabla naziv="DomainObject.Predmet.ProtuStrankaListNazivFormatedOIB_1">
      <item>COCALETTO d.o.o., OIB 44736906620</item>
    </derivirana_varijabla>
  </DomainObject.Predmet.ProtuStrankaListNazivFormatedOIB>
  <DomainObject.Predmet.OstaliListFormated>
    <izvorni_sadrzaj>
      <item>Dražen Žinko punomoćnik sudionika u postupku COCALETTO d.o.o.</item>
    </izvorni_sadrzaj>
    <derivirana_varijabla naziv="DomainObject.Predmet.OstaliListFormated_1">
      <item>Dražen Žinko punomoćnik sudionika u postupku COCALETTO d.o.o.</item>
    </derivirana_varijabla>
  </DomainObject.Predmet.OstaliListFormated>
  <DomainObject.Predmet.OstaliListFormatedOIB>
    <izvorni_sadrzaj>
      <item>Dražen Žinko, OIB 88616640092 punomoćnik sudionika u postupku COCALETTO d.o.o.</item>
    </izvorni_sadrzaj>
    <derivirana_varijabla naziv="DomainObject.Predmet.OstaliListFormatedOIB_1">
      <item>Dražen Žinko, OIB 88616640092 punomoćnik sudionika u postupku COCALETTO d.o.o.</item>
    </derivirana_varijabla>
  </DomainObject.Predmet.OstaliListFormatedOIB>
  <DomainObject.Predmet.OstaliListFormatedWithAdress>
    <izvorni_sadrzaj>
      <item>Dražen Žinko, Ulica Antuna Stipančića 21, 10000 Zagreb punomoćnik sudionika u postupku COCALETTO d.o.o.</item>
    </izvorni_sadrzaj>
    <derivirana_varijabla naziv="DomainObject.Predmet.OstaliListFormatedWithAdress_1">
      <item>Dražen Žinko, Ulica Antuna Stipančića 21, 10000 Zagreb punomoćnik sudionika u postupku COCALETTO d.o.o.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COCALETTO d.o.o.</item>
    </izvorni_sadrzaj>
    <derivirana_varijabla naziv="DomainObject.Predmet.OstaliListFormatedWithAdressOIB_1">
      <item>Dražen Žinko, OIB 88616640092, Ulica Antuna Stipančića 21, 10000 Zagreb punomoćnik sudionika u postupku COCALETTO d.o.o.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COCALETTO d.o.o.</izvorni_sadrzaj>
    <derivirana_varijabla naziv="DomainObject.Predmet.ProtustrankaIDrugi_1">COCALETTO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COCALETTO d.o.o., OIB 44736906620, Petrinjska 59, 10000 Zagreb</izvorni_sadrzaj>
    <derivirana_varijabla naziv="DomainObject.Predmet.ProtustrankaIDrugiAdressOIB_1">COCALETTO d.o.o., OIB 44736906620,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COCALETTO d.o.o.</item>
      <item>Dražen Žinko</item>
    </izvorni_sadrzaj>
    <derivirana_varijabla naziv="DomainObject.Predmet.SudioniciListNaziv_1">
      <item>FINA Regionalni centar Zagreb</item>
      <item>COCALETTO d.o.o.</item>
      <item>Dražen Žinko</item>
    </derivirana_varijabla>
  </DomainObject.Predmet.SudioniciListNaziv>
  <DomainObject.Predmet.SudioniciListAdressOIB>
    <izvorni_sadrzaj>
      <item>FINA Regionalni centar Zagreb, OIB 85821130368, Trg svibanjskih žrtava 1995. 1,10000 Zagreb</item>
      <item>COCALETTO d.o.o., OIB 44736906620, Petrinjska 59,10000 Zagreb</item>
      <item>Dražen Žinko, OIB 88616640092, Ulica Antuna Stipančića 21,10000 Zagreb</item>
    </izvorni_sadrzaj>
    <derivirana_varijabla naziv="DomainObject.Predmet.SudioniciListAdressOIB_1">
      <item>FINA Regionalni centar Zagreb, OIB 85821130368, Trg svibanjskih žrtava 1995. 1,10000 Zagreb</item>
      <item>COCALETTO d.o.o., OIB 44736906620, Petrinjska 59,10000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44736906620</item>
      <item>, OIB 88616640092</item>
    </izvorni_sadrzaj>
    <derivirana_varijabla naziv="DomainObject.Predmet.SudioniciListNazivOIB_1">
      <item>, OIB 85821130368</item>
      <item>, OIB 44736906620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1468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2018-08-23T05:07:00Z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2018-08-28T08:22:00Z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(St-1201-18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