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b87d" w14:paraId="b01b87d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133BA2">
        <w:rPr>
          <w:lang w:val="hr-HR"/>
        </w:rPr>
        <w:t>499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133BA2">
        <w:rPr>
          <w:lang w:val="hr-HR"/>
        </w:rPr>
        <w:t>PURKO</w:t>
      </w:r>
      <w:r w:rsidR="00166D7D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A332C4">
        <w:rPr>
          <w:lang w:val="hr-HR"/>
        </w:rPr>
        <w:t>Koprivnica</w:t>
      </w:r>
      <w:r w:rsidR="00340840">
        <w:rPr>
          <w:lang w:val="hr-HR"/>
        </w:rPr>
        <w:t xml:space="preserve">, </w:t>
      </w:r>
      <w:r w:rsidR="00133BA2">
        <w:rPr>
          <w:lang w:val="hr-HR"/>
        </w:rPr>
        <w:t>Račko polje 84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133BA2" w:rsidRPr="00133BA2">
        <w:rPr>
          <w:lang w:val="hr-HR"/>
        </w:rPr>
        <w:t>79260316724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133BA2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133BA2" w:rsidRPr="00133BA2">
        <w:rPr>
          <w:lang w:val="hr-HR"/>
        </w:rPr>
        <w:t>PURKO d.o.o., Koprivnica, Račko polje 84, OIB: 79260316724</w:t>
      </w:r>
      <w:r w:rsidRPr="00071235">
        <w:rPr>
          <w:lang w:val="hr-HR"/>
        </w:rPr>
        <w:t xml:space="preserve">, iznosi </w:t>
      </w:r>
      <w:r w:rsidR="00133BA2">
        <w:rPr>
          <w:lang w:val="hr-HR"/>
        </w:rPr>
        <w:t>27.752,25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133BA2">
        <w:rPr>
          <w:lang w:val="hr-HR"/>
        </w:rPr>
        <w:t>Ivan Markan</w:t>
      </w:r>
      <w:r w:rsidR="003E1673">
        <w:rPr>
          <w:lang w:val="hr-HR"/>
        </w:rPr>
        <w:t xml:space="preserve">, </w:t>
      </w:r>
      <w:r w:rsidR="00A332C4">
        <w:rPr>
          <w:lang w:val="hr-HR"/>
        </w:rPr>
        <w:t xml:space="preserve">Koprivnica, </w:t>
      </w:r>
      <w:r w:rsidR="00133BA2">
        <w:rPr>
          <w:lang w:val="hr-HR"/>
        </w:rPr>
        <w:t>Starogradska 22/A</w:t>
      </w:r>
      <w:r w:rsidR="00A332C4">
        <w:rPr>
          <w:lang w:val="hr-HR"/>
        </w:rPr>
        <w:t xml:space="preserve">, </w:t>
      </w:r>
      <w:r w:rsidR="00A332C4" w:rsidRPr="00071235">
        <w:rPr>
          <w:lang w:val="hr-HR"/>
        </w:rPr>
        <w:t xml:space="preserve">OIB: </w:t>
      </w:r>
      <w:r w:rsidR="00133BA2">
        <w:rPr>
          <w:lang w:val="hr-HR"/>
        </w:rPr>
        <w:t>35057660553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133BA2">
        <w:rPr>
          <w:lang w:val="hr-HR"/>
        </w:rPr>
        <w:t>499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33BA2">
        <w:rPr>
          <w:lang w:val="hr-HR"/>
        </w:rPr>
        <w:t>26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133BA2" w:rsidRPr="00133BA2">
        <w:rPr>
          <w:lang w:val="hr-HR"/>
        </w:rPr>
        <w:t>PURKO d.o.o., Koprivnica, Račko polje 84, OIB: 79260316724</w:t>
      </w:r>
      <w:r w:rsidR="005C4196" w:rsidRPr="00071235">
        <w:rPr>
          <w:lang w:val="hr-HR"/>
        </w:rPr>
        <w:t xml:space="preserve">, navodeći da dužnik na dan </w:t>
      </w:r>
      <w:r w:rsidR="00133BA2">
        <w:rPr>
          <w:lang w:val="hr-HR"/>
        </w:rPr>
        <w:t>22</w:t>
      </w:r>
      <w:r w:rsidR="009D534A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133BA2">
        <w:rPr>
          <w:lang w:val="hr-HR"/>
        </w:rPr>
        <w:t>27.752,25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33BA2">
        <w:rPr>
          <w:lang w:val="hr-HR"/>
        </w:rPr>
        <w:t>28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AF7" w:rsidRPr="003D5AF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133BA2">
      <w:rPr>
        <w:lang w:val="hr-HR"/>
      </w:rPr>
      <w:t>499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33BA2"/>
    <w:rsid w:val="0015045D"/>
    <w:rsid w:val="00166D7D"/>
    <w:rsid w:val="001A6BE3"/>
    <w:rsid w:val="001C2403"/>
    <w:rsid w:val="00230866"/>
    <w:rsid w:val="00340840"/>
    <w:rsid w:val="003D5AF7"/>
    <w:rsid w:val="003E1673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666674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5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5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PURKO d.o.o. za uzgoj stoke, peradi i ostalih životinja, trgovinu i usluge zastupanog po punomoćniku Ivan Markan</izvorni_sadrzaj>
    <derivirana_varijabla naziv="DomainObject.Predmet.ProtustrankaFormated_1">  PURKO d.o.o. za uzgoj stoke, peradi i ostalih životinja, trgovinu i usluge zastupanog po punomoćniku Ivan Markan</derivirana_varijabla>
  </DomainObject.Predmet.ProtustrankaFormated>
  <DomainObject.Predmet.ProtustrankaFormatedOIB>
    <izvorni_sadrzaj>  PURKO d.o.o. za uzgoj stoke, peradi i ostalih životinja, trgovinu i usluge, OIB 79260316724 zastupanog po punomoćniku Ivan Markan</izvorni_sadrzaj>
    <derivirana_varijabla naziv="DomainObject.Predmet.ProtustrankaFormatedOIB_1">  PURKO d.o.o. za uzgoj stoke, peradi i ostalih životinja, trgovinu i usluge, OIB 79260316724 zastupanog po punomoćniku Ivan Markan</derivirana_varijabla>
  </DomainObject.Predmet.ProtustrankaFormatedOIB>
  <DomainObject.Predmet.ProtustrankaFormatedWithAdress>
    <izvorni_sadrzaj> PURKO d.o.o. za uzgoj stoke, peradi i ostalih životinja, trgovinu i usluge, Rečko polje 84, 48000 Koprivnica zastupanog po punomoćniku Ivan Markan</izvorni_sadrzaj>
    <derivirana_varijabla naziv="DomainObject.Predmet.ProtustrankaFormatedWithAdress_1"> PURKO d.o.o. za uzgoj stoke, peradi i ostalih životinja, trgovinu i usluge, Rečko polje 84, 48000 Koprivnica zastupanog po punomoćniku Ivan Markan</derivirana_varijabla>
  </DomainObject.Predmet.ProtustrankaFormatedWithAdress>
  <DomainObject.Predmet.ProtustrankaFormatedWithAdressOIB>
    <izvorni_sadrzaj> PURKO d.o.o. za uzgoj stoke, peradi i ostalih životinja, trgovinu i usluge, OIB 79260316724, Rečko polje 84, 48000 Koprivnica zastupanog po punomoćniku Ivan Markan</izvorni_sadrzaj>
    <derivirana_varijabla naziv="DomainObject.Predmet.ProtustrankaFormatedWithAdressOIB_1"> PURKO d.o.o. za uzgoj stoke, peradi i ostalih životinja, trgovinu i usluge, OIB 79260316724, Rečko polje 84, 48000 Koprivnica zastupanog po punomoćniku Ivan Markan</derivirana_varijabla>
  </DomainObject.Predmet.ProtustrankaFormatedWithAdressOIB>
  <DomainObject.Predmet.ProtustrankaWithAdress>
    <izvorni_sadrzaj>PURKO d.o.o. za uzgoj stoke, peradi i ostalih životinja, trgovinu i usluge Rečko polje 84, 48000 Koprivnica</izvorni_sadrzaj>
    <derivirana_varijabla naziv="DomainObject.Predmet.ProtustrankaWithAdress_1">PURKO d.o.o. za uzgoj stoke, peradi i ostalih životinja, trgovinu i usluge Rečko polje 84, 48000 Koprivnica</derivirana_varijabla>
  </DomainObject.Predmet.ProtustrankaWithAdress>
  <DomainObject.Predmet.ProtustrankaWithAdressOIB>
    <izvorni_sadrzaj>PURKO d.o.o. za uzgoj stoke, peradi i ostalih životinja, trgovinu i usluge, OIB 79260316724, Rečko polje 84, 48000 Koprivnica</izvorni_sadrzaj>
    <derivirana_varijabla naziv="DomainObject.Predmet.ProtustrankaWithAdressOIB_1">PURKO d.o.o. za uzgoj stoke, peradi i ostalih životinja, trgovinu i usluge, OIB 79260316724, Rečko polje 84, 48000 Koprivnica</derivirana_varijabla>
  </DomainObject.Predmet.ProtustrankaWithAdressOIB>
  <DomainObject.Predmet.ProtustrankaNazivFormated>
    <izvorni_sadrzaj>PURKO d.o.o. za uzgoj stoke, peradi i ostalih životinja, trgovinu i usluge</izvorni_sadrzaj>
    <derivirana_varijabla naziv="DomainObject.Predmet.ProtustrankaNazivFormated_1">PURKO d.o.o. za uzgoj stoke, peradi i ostalih životinja, trgovinu i usluge</derivirana_varijabla>
  </DomainObject.Predmet.ProtustrankaNazivFormated>
  <DomainObject.Predmet.ProtustrankaNazivFormatedOIB>
    <izvorni_sadrzaj>PURKO d.o.o. za uzgoj stoke, peradi i ostalih životinja, trgovinu i usluge, OIB 79260316724</izvorni_sadrzaj>
    <derivirana_varijabla naziv="DomainObject.Predmet.ProtustrankaNazivFormatedOIB_1">PURKO d.o.o. za uzgoj stoke, peradi i ostalih životinja, trgovinu i usluge, OIB 79260316724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27752.25</izvorni_sadrzaj>
    <derivirana_varijabla naziv="DomainObject.Predmet.TrenutnaVrijednost_1">27752.25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PURKO d.o.o. za uzgoj stoke, peradi i ostalih životinja, trgovinu i usluge zastupanog po punomoćniku Ivan Markan</item>
    </izvorni_sadrzaj>
    <derivirana_varijabla naziv="DomainObject.Predmet.ProtuStrankaListFormated_1">
      <item>PURKO d.o.o. za uzgoj stoke, peradi i ostalih životinja, trgovinu i usluge zastupanog po punomoćniku Ivan Markan</item>
    </derivirana_varijabla>
  </DomainObject.Predmet.ProtuStrankaListFormated>
  <DomainObject.Predmet.ProtuStrankaListFormatedOIB>
    <izvorni_sadrzaj>
      <item>PURKO d.o.o. za uzgoj stoke, peradi i ostalih životinja, trgovinu i usluge, OIB 79260316724 zastupanog po punomoćniku Ivan Markan</item>
    </izvorni_sadrzaj>
    <derivirana_varijabla naziv="DomainObject.Predmet.ProtuStrankaListFormatedOIB_1">
      <item>PURKO d.o.o. za uzgoj stoke, peradi i ostalih životinja, trgovinu i usluge, OIB 79260316724 zastupanog po punomoćniku Ivan Markan</item>
    </derivirana_varijabla>
  </DomainObject.Predmet.ProtuStrankaListFormatedOIB>
  <DomainObject.Predmet.ProtuStrankaListFormatedWithAdress>
    <izvorni_sadrzaj>
      <item>PURKO d.o.o. za uzgoj stoke, peradi i ostalih životinja, trgovinu i usluge, Rečko polje 84, 48000 Koprivnica zastupanog po punomoćniku Ivan Markan</item>
    </izvorni_sadrzaj>
    <derivirana_varijabla naziv="DomainObject.Predmet.ProtuStrankaListFormatedWithAdress_1">
      <item>PURKO d.o.o. za uzgoj stoke, peradi i ostalih životinja, trgovinu i usluge, Rečko polje 84, 48000 Koprivnica zastupanog po punomoćniku Ivan Markan</item>
    </derivirana_varijabla>
  </DomainObject.Predmet.ProtuStrankaListFormatedWithAdress>
  <DomainObject.Predmet.ProtuStrankaListFormatedWithAdressOIB>
    <izvorni_sadrzaj>
      <item>PURKO d.o.o. za uzgoj stoke, peradi i ostalih životinja, trgovinu i usluge, OIB 79260316724, Rečko polje 84, 48000 Koprivnica zastupanog po punomoćniku Ivan Markan</item>
    </izvorni_sadrzaj>
    <derivirana_varijabla naziv="DomainObject.Predmet.ProtuStrankaListFormatedWithAdressOIB_1">
      <item>PURKO d.o.o. za uzgoj stoke, peradi i ostalih životinja, trgovinu i usluge, OIB 79260316724, Rečko polje 84, 48000 Koprivnica zastupanog po punomoćniku Ivan Markan</item>
    </derivirana_varijabla>
  </DomainObject.Predmet.ProtuStrankaListFormatedWithAdressOIB>
  <DomainObject.Predmet.ProtuStrankaListNazivFormated>
    <izvorni_sadrzaj>
      <item>PURKO d.o.o. za uzgoj stoke, peradi i ostalih životinja, trgovinu i usluge</item>
    </izvorni_sadrzaj>
    <derivirana_varijabla naziv="DomainObject.Predmet.ProtuStrankaListNazivFormated_1">
      <item>PURKO d.o.o. za uzgoj stoke, peradi i ostalih životinja, trgovinu i usluge</item>
    </derivirana_varijabla>
  </DomainObject.Predmet.ProtuStrankaListNazivFormated>
  <DomainObject.Predmet.ProtuStrankaListNazivFormatedOIB>
    <izvorni_sadrzaj>
      <item>PURKO d.o.o. za uzgoj stoke, peradi i ostalih životinja, trgovinu i usluge, OIB 79260316724</item>
    </izvorni_sadrzaj>
    <derivirana_varijabla naziv="DomainObject.Predmet.ProtuStrankaListNazivFormatedOIB_1">
      <item>PURKO d.o.o. za uzgoj stoke, peradi i ostalih životinja, trgovinu i usluge, OIB 79260316724</item>
    </derivirana_varijabla>
  </DomainObject.Predmet.ProtuStrankaListNazivFormatedOIB>
  <DomainObject.Predmet.OstaliListFormated>
    <izvorni_sadrzaj>
      <item>Sudski registar</item>
      <item>Ivan Markan punomoćnik sudionika u postupku PURKO d.o.o. za uzgoj stoke, peradi i ostalih životinja, trgovinu i usluge</item>
      <item>Porezna uprava - Ispostava Koprivnica</item>
      <item>Županijsko državno odvjetništvo</item>
    </izvorni_sadrzaj>
    <derivirana_varijabla naziv="DomainObject.Predmet.OstaliListFormated_1">
      <item>Sudski registar</item>
      <item>Ivan Markan punomoćnik sudionika u postupku PURKO d.o.o. za uzgoj stoke, peradi i ostalih životinja, trgovinu i usluge</item>
      <item>Porezna uprava - Ispostava Koprivnica</item>
      <item>Županijsko državno odvjetništvo</item>
    </derivirana_varijabla>
  </DomainObject.Predmet.OstaliListFormated>
  <DomainObject.Predmet.OstaliListFormatedOIB>
    <izvorni_sadrzaj>
      <item>Sudski registar</item>
      <item>Ivan Markan, OIB 35057660553 punomoćnik sudionika u postupku PURKO d.o.o. za uzgoj stoke, peradi i ostalih životinja, trgovinu i usluge</item>
      <item>Porezna uprava - Ispostava Koprivnica</item>
      <item>Županijsko državno odvjetništvo</item>
    </izvorni_sadrzaj>
    <derivirana_varijabla naziv="DomainObject.Predmet.OstaliListFormatedOIB_1">
      <item>Sudski registar</item>
      <item>Ivan Markan, OIB 35057660553 punomoćnik sudionika u postupku PURKO d.o.o. za uzgoj stoke, peradi i ostalih životinja, trgovinu i usluge</item>
      <item>Porezna uprava - Ispostava Koprivnica</item>
      <item>Županijsko državno odvjetništvo</item>
    </derivirana_varijabla>
  </DomainObject.Predmet.OstaliListFormatedOIB>
  <DomainObject.Predmet.OstaliListFormatedWithAdress>
    <izvorni_sadrzaj>
      <item>Sudski registar</item>
      <item>Ivan Markan, Starogradska 22a, 48000 Koprivnica punomoćnik sudionika u postupku PURKO d.o.o. za uzgoj stoke, peradi i ostalih životinja, trgovinu i usluge</item>
      <item>Porezna uprava - Ispostava Koprivnica, Hrvatske državnosti 7, 48000 Koprivnica</item>
      <item>Županijsko državno odvjetništvo</item>
    </izvorni_sadrzaj>
    <derivirana_varijabla naziv="DomainObject.Predmet.OstaliListFormatedWithAdress_1">
      <item>Sudski registar</item>
      <item>Ivan Markan, Starogradska 22a, 48000 Koprivnica punomoćnik sudionika u postupku PURKO d.o.o. za uzgoj stoke, peradi i ostalih životinja, trgovinu i usluge</item>
      <item>Porezna uprava - Ispostava Koprivnica,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Ivan Markan, OIB 35057660553, Starogradska 22a, 48000 Koprivnica punomoćnik sudionika u postupku PURKO d.o.o. za uzgoj stoke, peradi i ostalih životinja, trgovinu i usluge</item>
      <item>Porezna uprava - Ispostava Koprivnica, Hrvatske državnosti 7, 48000 Koprivnica</item>
      <item>Županijsko državno odvjetništvo</item>
    </izvorni_sadrzaj>
    <derivirana_varijabla naziv="DomainObject.Predmet.OstaliListFormatedWithAdressOIB_1">
      <item>Sudski registar</item>
      <item>Ivan Markan, OIB 35057660553, Starogradska 22a, 48000 Koprivnica punomoćnik sudionika u postupku PURKO d.o.o. za uzgoj stoke, peradi i ostalih životinja, trgovinu i usluge</item>
      <item>Porezna uprava - Ispostava Koprivnica,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Ivan Markan</item>
      <item>Porezna uprava - Ispostava Koprivnica</item>
      <item>Županijsko državno odvjetništvo</item>
    </izvorni_sadrzaj>
    <derivirana_varijabla naziv="DomainObject.Predmet.OstaliListNazivFormated_1">
      <item>Sudski registar</item>
      <item>Ivan Markan</item>
      <item>Porezna uprava - Ispostava Koprivnica</item>
      <item>Županijsko državno odvjetništvo</item>
    </derivirana_varijabla>
  </DomainObject.Predmet.OstaliListNazivFormated>
  <DomainObject.Predmet.OstaliListNazivFormatedOIB>
    <izvorni_sadrzaj>
      <item>Sudski registar</item>
      <item>Ivan Markan, OIB 35057660553</item>
      <item>Porezna uprava - Ispostava Koprivnica</item>
      <item>Županijsko državno odvjetništvo</item>
    </izvorni_sadrzaj>
    <derivirana_varijabla naziv="DomainObject.Predmet.OstaliListNazivFormatedOIB_1">
      <item>Sudski registar</item>
      <item>Ivan Markan, OIB 35057660553</item>
      <item>Porezna uprava - Ispostava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PURKO d.o.o. za uzgoj stoke, peradi i ostalih životinja, trgovinu i usluge</izvorni_sadrzaj>
    <derivirana_varijabla naziv="DomainObject.Predmet.ProtustrankaIDrugi_1">PURKO d.o.o. za uzgoj stoke, peradi i ostalih životinja,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PURKO d.o.o. za uzgoj stoke, peradi i ostalih životinja, trgovinu i usluge, OIB 79260316724, Rečko polje 84, 48000 Koprivnica</izvorni_sadrzaj>
    <derivirana_varijabla naziv="DomainObject.Predmet.ProtustrankaIDrugiAdressOIB_1">PURKO d.o.o. za uzgoj stoke, peradi i ostalih životinja, trgovinu i usluge, OIB 79260316724, Rečko polje 84,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PURKO d.o.o. za uzgoj stoke, peradi i ostalih životinja, trgovinu i usluge</item>
      <item>Sudski registar</item>
      <item>Ivan Markan</item>
      <item>Porezna uprava - Ispostava Koprivnica</item>
      <item>Županijsko državno odvjetništvo</item>
    </izvorni_sadrzaj>
    <derivirana_varijabla naziv="DomainObject.Predmet.SudioniciListNaziv_1">
      <item>Financijska agencija</item>
      <item>PURKO d.o.o. za uzgoj stoke, peradi i ostalih životinja, trgovinu i usluge</item>
      <item>Sudski registar</item>
      <item>Ivan Markan</item>
      <item>Porezna uprava - Ispostava Koprivnica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PURKO d.o.o. za uzgoj stoke, peradi i ostalih životinja, trgovinu i usluge, OIB 79260316724, Rečko polje 84,48000 Koprivnica</item>
      <item>Sudski registar</item>
      <item>Ivan Markan, OIB 35057660553, Starogradska 22a,48000 Koprivnica</item>
      <item>Porezna uprava - Ispostava Koprivnica, Hrvatske državnosti 7,48000 Koprivnica</item>
      <item>Županijsko državno odvjetništvo</item>
    </izvorni_sadrzaj>
    <derivirana_varijabla naziv="DomainObject.Predmet.SudioniciListAdressOIB_1">
      <item>Financijska agencija, OIB 85821130368, Ulica grada Vukovara 70,10000 Zagreb</item>
      <item>PURKO d.o.o. za uzgoj stoke, peradi i ostalih životinja, trgovinu i usluge, OIB 79260316724, Rečko polje 84,48000 Koprivnica</item>
      <item>Sudski registar</item>
      <item>Ivan Markan, OIB 35057660553, Starogradska 22a,48000 Koprivnica</item>
      <item>Porezna uprava - Ispostava Koprivnica,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79260316724</item>
      <item>, OIB null</item>
      <item>, OIB 35057660553</item>
      <item>, OIB null</item>
      <item>, OIB null</item>
    </izvorni_sadrzaj>
    <derivirana_varijabla naziv="DomainObject.Predmet.SudioniciListNazivOIB_1">
      <item>, OIB 85821130368</item>
      <item>, OIB 79260316724</item>
      <item>, OIB null</item>
      <item>, OIB 35057660553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E3E43-0D11-4D49-BE43-7101B2930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2533</properties:Characters>
  <properties:Lines>76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2017-09-27T12:56:00Z</dcterms:created>
  <dc:creator>Katarina Breški</dc:creator>
  <cp:lastModifiedBy>Nevenka Vuković</cp:lastModifiedBy>
  <cp:lastPrinted>2017-09-07T08:55:00Z</cp:lastPrinted>
  <dcterms:modified xmlns:xsi="http://www.w3.org/2001/XMLSchema-instance" xsi:type="dcterms:W3CDTF">2017-09-28T07:31:00Z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