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5263" w14:paraId="8255263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8033D9">
        <w:t>1141</w:t>
      </w:r>
      <w:r w:rsidRPr="003A45A8">
        <w:t>/</w:t>
      </w:r>
      <w:r>
        <w:t>20</w:t>
      </w:r>
      <w:r w:rsidR="002A1D05">
        <w:t>1</w:t>
      </w:r>
      <w:r w:rsidR="008A68A6">
        <w:t>6</w:t>
      </w:r>
      <w:r w:rsidRPr="003A45A8">
        <w:t>-</w:t>
      </w:r>
      <w:r w:rsidR="008033D9">
        <w:t>45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3A5185" w:rsidRPr="000B5E76">
        <w:t>Stečajna masa iza ZOLIUMM d.o.o. u stečaju, Šibenik, Put Gimnazije 55, OIB:00268752047</w:t>
      </w:r>
      <w:r w:rsidR="009A60C6" w:rsidRPr="007F1802">
        <w:t>,</w:t>
      </w:r>
      <w:r w:rsidR="009A60C6">
        <w:t xml:space="preserve"> </w:t>
      </w:r>
      <w:r w:rsidR="003A5185">
        <w:t>20</w:t>
      </w:r>
      <w:r w:rsidR="007126DA">
        <w:t>.</w:t>
      </w:r>
      <w:r w:rsidR="00604321">
        <w:t xml:space="preserve"> </w:t>
      </w:r>
      <w:r w:rsidR="008033D9">
        <w:t>studenog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8033D9">
        <w:t>Ivice Matasa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8033D9">
        <w:t>2.752,17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</w:t>
      </w:r>
      <w:r w:rsidR="00D045A3">
        <w:t xml:space="preserve"> zahtjev za određivanje nagrade.</w:t>
      </w:r>
    </w:p>
    <w:p w:rsidRDefault="00D045A3" w:rsidP="00455188" w:rsidR="009620C2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3A5185">
        <w:t>16.001,00</w:t>
      </w:r>
      <w:r w:rsidR="00DF3E81">
        <w:t xml:space="preserve"> </w:t>
      </w:r>
      <w:r w:rsidR="00AA6C23">
        <w:t>kuna</w:t>
      </w:r>
      <w:r w:rsidR="00AA6C23" w:rsidRPr="0030044C">
        <w:t xml:space="preserve"> </w:t>
      </w:r>
      <w:r w:rsidR="00AA6C23">
        <w:t xml:space="preserve">to je temeljem odredbe čl. 7.  Uredbe o kriterijima i načinu obračuna i plaćanju nagrade stečajnim upraviteljima (Narodne novine 105/15) izračunata nagrada u iznosu </w:t>
      </w:r>
      <w:r w:rsidR="008033D9">
        <w:t xml:space="preserve">2.752,17 </w:t>
      </w:r>
      <w:r w:rsidR="00DF3E81">
        <w:t>kuna.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3A5185">
        <w:t>20</w:t>
      </w:r>
      <w:r w:rsidR="007126DA">
        <w:t>.</w:t>
      </w:r>
      <w:r w:rsidR="00604321">
        <w:t xml:space="preserve"> </w:t>
      </w:r>
      <w:r w:rsidR="008033D9">
        <w:t>studenog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7759EF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7759EF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C266BF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D05"/>
    <w:rsid w:val="002B1C76"/>
    <w:rsid w:val="002B6ABF"/>
    <w:rsid w:val="002F608D"/>
    <w:rsid w:val="0030044C"/>
    <w:rsid w:val="00305C32"/>
    <w:rsid w:val="00331B3A"/>
    <w:rsid w:val="003513F2"/>
    <w:rsid w:val="003573CC"/>
    <w:rsid w:val="00366CCF"/>
    <w:rsid w:val="00371D43"/>
    <w:rsid w:val="00384818"/>
    <w:rsid w:val="003A1FC0"/>
    <w:rsid w:val="003A5185"/>
    <w:rsid w:val="003E0805"/>
    <w:rsid w:val="003E6126"/>
    <w:rsid w:val="003E6C0D"/>
    <w:rsid w:val="003F0309"/>
    <w:rsid w:val="004523AB"/>
    <w:rsid w:val="00455188"/>
    <w:rsid w:val="004630AA"/>
    <w:rsid w:val="00481705"/>
    <w:rsid w:val="00486D35"/>
    <w:rsid w:val="004E72BA"/>
    <w:rsid w:val="0054033D"/>
    <w:rsid w:val="005540F2"/>
    <w:rsid w:val="005A029D"/>
    <w:rsid w:val="005A216F"/>
    <w:rsid w:val="005A5EB5"/>
    <w:rsid w:val="005B2DE8"/>
    <w:rsid w:val="005C5B26"/>
    <w:rsid w:val="005E07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59EF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033D9"/>
    <w:rsid w:val="00817F69"/>
    <w:rsid w:val="00833D9A"/>
    <w:rsid w:val="00886894"/>
    <w:rsid w:val="00890095"/>
    <w:rsid w:val="008A68A6"/>
    <w:rsid w:val="008F42A5"/>
    <w:rsid w:val="008F62EA"/>
    <w:rsid w:val="00911FC8"/>
    <w:rsid w:val="00912528"/>
    <w:rsid w:val="009250E5"/>
    <w:rsid w:val="0093594A"/>
    <w:rsid w:val="009433E3"/>
    <w:rsid w:val="009620C2"/>
    <w:rsid w:val="00970287"/>
    <w:rsid w:val="00977ECA"/>
    <w:rsid w:val="00986612"/>
    <w:rsid w:val="009909B0"/>
    <w:rsid w:val="009920C6"/>
    <w:rsid w:val="009A60C6"/>
    <w:rsid w:val="009A7C86"/>
    <w:rsid w:val="009B4F44"/>
    <w:rsid w:val="009C271A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16A0E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266BF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DF3E81"/>
    <w:rsid w:val="00E049C6"/>
    <w:rsid w:val="00E125D0"/>
    <w:rsid w:val="00E15DB3"/>
    <w:rsid w:val="00E21052"/>
    <w:rsid w:val="00E25394"/>
    <w:rsid w:val="00E3307B"/>
    <w:rsid w:val="00E44A35"/>
    <w:rsid w:val="00E52205"/>
    <w:rsid w:val="00E62116"/>
    <w:rsid w:val="00E702CF"/>
    <w:rsid w:val="00EA687B"/>
    <w:rsid w:val="00F00FE0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9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9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9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9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9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2017.</izvorni_sadrzaj>
    <derivirana_varijabla naziv="DomainObject.Predmet.DatumZadnjeOdrzaneSudskeRadnje_1">14. ožujka 2017.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St-1141/2016-40</izvorni_sadrzaj>
    <derivirana_varijabla naziv="DomainObject.PredzadnjaOdlukaIzPredmeta.Oznaka_1">St-1141/2016-40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209</properties:Words>
  <properties:Characters>995</properties:Characters>
  <properties:Lines>48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2018-11-16T14:05:00Z</dcterms:created>
  <dc:creator>abajlo</dc:creator>
  <cp:lastModifiedBy>Ante Rubelj</cp:lastModifiedBy>
  <cp:lastPrinted>2018-11-22T12:01:00Z</cp:lastPrinted>
  <dcterms:modified xmlns:xsi="http://www.w3.org/2001/XMLSchema-instance" xsi:type="dcterms:W3CDTF">2018-11-22T12:03:00Z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(1ST-1141-16-Ivica Matas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