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eac9" w14:paraId="07ceac9" w:rsidRDefault="00E3515C" w:rsidP="00533097" w:rsidR="00D61017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rPr>
          <w:b/>
        </w:rPr>
      </w:pPr>
      <w:r>
        <w:rPr>
          <w:b/>
        </w:rPr>
        <w:t>REPUBLIKA HRVATSKA</w:t>
      </w:r>
    </w:p>
    <w:p w:rsidRDefault="00D61017" w:rsidP="00D61017" w:rsidR="00D61017">
      <w:pPr>
        <w:rPr>
          <w:b/>
        </w:rPr>
      </w:pPr>
      <w:r>
        <w:rPr>
          <w:b/>
        </w:rPr>
        <w:t>TRGOVAČKI SUD U OSIJEKU</w:t>
      </w:r>
    </w:p>
    <w:p w:rsidRDefault="00D61017" w:rsidP="00D61017" w:rsidR="00D61017">
      <w:pPr>
        <w:rPr>
          <w:b/>
        </w:rPr>
      </w:pPr>
      <w:r>
        <w:rPr>
          <w:b/>
        </w:rPr>
        <w:t xml:space="preserve">STALNA SLUŽBA </w:t>
      </w:r>
      <w:r w:rsidR="00533097">
        <w:rPr>
          <w:b/>
        </w:rPr>
        <w:t>U SLAVONSKOM BRODU</w:t>
      </w:r>
      <w:r w:rsidR="00DB0FD1">
        <w:rPr>
          <w:b/>
        </w:rPr>
        <w:tab/>
      </w:r>
      <w:r w:rsidR="00632D24">
        <w:rPr>
          <w:b/>
        </w:rPr>
        <w:t xml:space="preserve">           </w:t>
      </w:r>
      <w:r w:rsidR="00533097">
        <w:rPr>
          <w:b/>
        </w:rPr>
        <w:tab/>
      </w:r>
      <w:r w:rsidR="00533097">
        <w:rPr>
          <w:b/>
        </w:rPr>
        <w:tab/>
      </w:r>
      <w:r w:rsidR="00BC5C26">
        <w:rPr>
          <w:b/>
        </w:rPr>
        <w:tab/>
      </w:r>
      <w:r w:rsidR="00344E05">
        <w:rPr>
          <w:b/>
        </w:rPr>
        <w:t>3 St-</w:t>
      </w:r>
      <w:r w:rsidR="00F904E0">
        <w:rPr>
          <w:b/>
        </w:rPr>
        <w:t>543/2016-9</w:t>
      </w:r>
    </w:p>
    <w:p w:rsidRDefault="00D61017" w:rsidP="00D61017" w:rsidR="00D61017">
      <w:pPr>
        <w:rPr>
          <w:b/>
        </w:rPr>
      </w:pPr>
      <w:r>
        <w:rPr>
          <w:b/>
        </w:rPr>
        <w:t>Trg pobjede 13</w:t>
      </w:r>
    </w:p>
    <w:p w:rsidRDefault="00D61017" w:rsidP="00D61017" w:rsidR="00D61017">
      <w:pPr>
        <w:rPr>
          <w:b/>
        </w:rPr>
      </w:pPr>
      <w:r>
        <w:rPr>
          <w:b/>
        </w:rPr>
        <w:t>35000 SLAVONSKI BROD</w:t>
      </w:r>
    </w:p>
    <w:p w:rsidRDefault="007A7755" w:rsidP="00D61017" w:rsidR="007A7755">
      <w:pPr>
        <w:rPr>
          <w:b/>
        </w:rPr>
      </w:pP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61017" w:rsidP="00D61017" w:rsidR="00D61017">
      <w:pPr>
        <w:jc w:val="center"/>
        <w:rPr>
          <w:b/>
        </w:rPr>
      </w:pPr>
      <w:r>
        <w:rPr>
          <w:b/>
        </w:rPr>
        <w:t>R J E Š E N J E</w:t>
      </w:r>
    </w:p>
    <w:p w:rsidRDefault="00D61017" w:rsidP="00D61017" w:rsidR="00D61017">
      <w:pPr>
        <w:jc w:val="center"/>
        <w:rPr>
          <w:b/>
        </w:rPr>
      </w:pPr>
    </w:p>
    <w:p w:rsidRDefault="00D61017" w:rsidP="00905886" w:rsidR="00D61017" w:rsidRPr="00905886">
      <w:pPr>
        <w:jc w:val="both"/>
        <w:rPr>
          <w:b/>
        </w:rPr>
      </w:pPr>
      <w:r>
        <w:rPr>
          <w:b/>
        </w:rPr>
        <w:tab/>
        <w:t>TRGOVAČKI SUD U OSIJEKU</w:t>
      </w:r>
      <w:r w:rsidR="00533097">
        <w:rPr>
          <w:b/>
        </w:rPr>
        <w:t>,</w:t>
      </w:r>
      <w:r>
        <w:rPr>
          <w:b/>
        </w:rPr>
        <w:t xml:space="preserve"> STALNA SLUŽBA </w:t>
      </w:r>
      <w:r w:rsidR="00533097">
        <w:rPr>
          <w:b/>
        </w:rPr>
        <w:t>U SLAVONSKOM BRODU</w:t>
      </w:r>
      <w:r>
        <w:rPr>
          <w:b/>
        </w:rPr>
        <w:t xml:space="preserve">, </w:t>
      </w:r>
      <w:r>
        <w:t xml:space="preserve">po stečajnoj sutkinji  Danieli Martini Maoduš, u postupku stečaja nad dužnikom </w:t>
      </w:r>
      <w:r w:rsidR="00F904E0">
        <w:rPr>
          <w:b/>
          <w:u w:val="single"/>
        </w:rPr>
        <w:t>PEPA I ZET d.o.o., Kaptol, Požeška 29, OIB: 63744610992</w:t>
      </w:r>
      <w:r w:rsidR="00905886" w:rsidRPr="00905886">
        <w:rPr>
          <w:b/>
        </w:rPr>
        <w:t>,</w:t>
      </w:r>
      <w:r w:rsidR="00905886">
        <w:t xml:space="preserve"> </w:t>
      </w:r>
      <w:r>
        <w:t xml:space="preserve">nakon ispitnog </w:t>
      </w:r>
      <w:r w:rsidR="00F904E0">
        <w:t xml:space="preserve">ročišta održanog </w:t>
      </w:r>
      <w:r w:rsidR="00905886">
        <w:t>1</w:t>
      </w:r>
      <w:r>
        <w:t xml:space="preserve">. </w:t>
      </w:r>
      <w:r w:rsidR="00F904E0">
        <w:t>lipnja</w:t>
      </w:r>
      <w:r>
        <w:t xml:space="preserve"> 201</w:t>
      </w:r>
      <w:r w:rsidR="00533097">
        <w:t>6</w:t>
      </w:r>
      <w:r>
        <w:t>.</w:t>
      </w:r>
      <w:r w:rsidR="00E32A8E">
        <w:t>,</w:t>
      </w:r>
      <w:r>
        <w:t xml:space="preserve"> a temeljem tablica stečajnog suca</w:t>
      </w:r>
      <w:r w:rsidR="00533097">
        <w:t xml:space="preserve"> </w:t>
      </w:r>
      <w:r w:rsidR="00905886">
        <w:t>o ispitanim tražbin</w:t>
      </w:r>
      <w:r w:rsidR="00DF36C7">
        <w:t xml:space="preserve">ama, dana </w:t>
      </w:r>
      <w:r w:rsidR="00F904E0">
        <w:t>3</w:t>
      </w:r>
      <w:r>
        <w:t xml:space="preserve">. </w:t>
      </w:r>
      <w:r w:rsidR="00DF36C7">
        <w:t>lipnja</w:t>
      </w:r>
      <w:r>
        <w:t xml:space="preserve"> </w:t>
      </w:r>
      <w:r w:rsidR="006D5315">
        <w:t>2016.</w:t>
      </w:r>
    </w:p>
    <w:p w:rsidRDefault="00533097" w:rsidP="00D61017" w:rsidR="00533097">
      <w:pPr>
        <w:jc w:val="both"/>
      </w:pPr>
    </w:p>
    <w:p w:rsidRDefault="00D61017" w:rsidP="00D61017" w:rsidR="00D61017">
      <w:pPr>
        <w:jc w:val="center"/>
      </w:pPr>
      <w:r>
        <w:t>r i j e š i o  j 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>I – Konstatira se da su utvrđene i osporene tražbine vjerovnika u iznosima i isplatnim redovima kako slijedi:</w:t>
      </w:r>
    </w:p>
    <w:p w:rsidRDefault="00D61017" w:rsidP="00D61017" w:rsidR="00D61017">
      <w:pPr>
        <w:jc w:val="both"/>
      </w:pPr>
    </w:p>
    <w:p w:rsidRDefault="00905886" w:rsidP="00DF36C7" w:rsidR="00DF36C7">
      <w:r>
        <w:tab/>
      </w:r>
      <w:r>
        <w:tab/>
        <w:t xml:space="preserve">   </w:t>
      </w:r>
      <w:r w:rsidR="00DF36C7">
        <w:tab/>
        <w:t xml:space="preserve">   </w:t>
      </w:r>
    </w:p>
    <w:p w:rsidRDefault="00F904E0" w:rsidP="00F904E0" w:rsidR="00F904E0" w:rsidRPr="00F904E0">
      <w:pPr>
        <w:jc w:val="center"/>
        <w:rPr>
          <w:b/>
          <w:u w:val="single"/>
        </w:rPr>
      </w:pPr>
      <w:r w:rsidRPr="00F904E0">
        <w:rPr>
          <w:b/>
          <w:u w:val="single"/>
        </w:rPr>
        <w:t>TRAŽBINE DRUGOG VIŠEG ISPLATNOG REDA</w:t>
      </w:r>
    </w:p>
    <w:p w:rsidRDefault="00F904E0" w:rsidP="00F904E0" w:rsidR="00F904E0">
      <w:pPr>
        <w:rPr>
          <w:b/>
        </w:rPr>
      </w:pPr>
    </w:p>
    <w:p w:rsidRDefault="00F904E0" w:rsidP="00F904E0" w:rsidR="00F904E0">
      <w:pPr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3"/>
        <w:gridCol w:w="3512"/>
        <w:gridCol w:w="1897"/>
        <w:gridCol w:w="1618"/>
        <w:gridCol w:w="1618"/>
      </w:tblGrid>
      <w:tr w:rsidTr="00001976" w:rsidR="00F904E0">
        <w:trPr>
          <w:trHeight w:val="568"/>
        </w:trPr>
        <w:tc>
          <w:tcPr>
            <w:tcW w:type="dxa" w:w="643"/>
            <w:shd w:themeFillShade="D9" w:themeFill="background1" w:fill="D9D9D9" w:color="auto" w:val="clear"/>
          </w:tcPr>
          <w:p w:rsidRDefault="00F904E0" w:rsidP="00001976" w:rsidR="00F904E0">
            <w:pPr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3512"/>
            <w:shd w:themeFillShade="D9" w:themeFill="background1" w:fill="D9D9D9" w:color="auto" w:val="clear"/>
          </w:tcPr>
          <w:p w:rsidRDefault="00F904E0" w:rsidP="00001976" w:rsidR="00F904E0">
            <w:pPr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1897"/>
            <w:shd w:themeFillShade="D9" w:themeFill="background1" w:fill="D9D9D9" w:color="auto" w:val="clear"/>
          </w:tcPr>
          <w:p w:rsidRDefault="00F904E0" w:rsidP="00001976" w:rsidR="00F904E0">
            <w:pPr>
              <w:jc w:val="center"/>
              <w:rPr>
                <w:b/>
              </w:rPr>
            </w:pPr>
            <w:r>
              <w:rPr>
                <w:b/>
              </w:rPr>
              <w:t>PRIJAVLJENO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F904E0" w:rsidP="00001976" w:rsidR="00F904E0">
            <w:pPr>
              <w:jc w:val="center"/>
              <w:rPr>
                <w:b/>
              </w:rPr>
            </w:pPr>
            <w:r>
              <w:rPr>
                <w:b/>
              </w:rPr>
              <w:t>PRIZNATO</w:t>
            </w:r>
          </w:p>
        </w:tc>
        <w:tc>
          <w:tcPr>
            <w:tcW w:type="dxa" w:w="1618"/>
            <w:shd w:themeFillShade="D9" w:themeFill="background1" w:fill="D9D9D9" w:color="auto" w:val="clear"/>
          </w:tcPr>
          <w:p w:rsidRDefault="00F904E0" w:rsidP="00001976" w:rsidR="00F904E0">
            <w:pPr>
              <w:jc w:val="center"/>
              <w:rPr>
                <w:b/>
              </w:rPr>
            </w:pPr>
            <w:r>
              <w:rPr>
                <w:b/>
              </w:rPr>
              <w:t>OSPORENO</w:t>
            </w:r>
          </w:p>
        </w:tc>
      </w:tr>
      <w:tr w:rsidTr="00001976" w:rsidR="00F904E0">
        <w:trPr>
          <w:trHeight w:val="756"/>
        </w:trPr>
        <w:tc>
          <w:tcPr>
            <w:tcW w:type="dxa" w:w="643"/>
          </w:tcPr>
          <w:p w:rsidRDefault="00F904E0" w:rsidP="00001976" w:rsidR="00F904E0" w:rsidRPr="005665A9">
            <w:r>
              <w:t>1.</w:t>
            </w:r>
          </w:p>
        </w:tc>
        <w:tc>
          <w:tcPr>
            <w:tcW w:type="dxa" w:w="3512"/>
          </w:tcPr>
          <w:p w:rsidRDefault="00F904E0" w:rsidP="00001976" w:rsidR="00F904E0" w:rsidRPr="005665A9">
            <w:pPr>
              <w:jc w:val="both"/>
            </w:pPr>
            <w:r>
              <w:t>RH, za Min. financija, Porezna uprava, Područni ured Slavonija i Baranja, OIB: 18683136487</w:t>
            </w:r>
          </w:p>
        </w:tc>
        <w:tc>
          <w:tcPr>
            <w:tcW w:type="dxa" w:w="1897"/>
          </w:tcPr>
          <w:p w:rsidRDefault="00F904E0" w:rsidP="00001976" w:rsidR="00F904E0" w:rsidRPr="00FC4B7B">
            <w:pPr>
              <w:jc w:val="center"/>
            </w:pPr>
            <w:r>
              <w:t>2.826,59</w:t>
            </w:r>
          </w:p>
        </w:tc>
        <w:tc>
          <w:tcPr>
            <w:tcW w:type="dxa" w:w="1618"/>
          </w:tcPr>
          <w:p w:rsidRDefault="00F904E0" w:rsidP="00001976" w:rsidR="00F904E0" w:rsidRPr="00FC4B7B">
            <w:pPr>
              <w:jc w:val="center"/>
            </w:pPr>
            <w:r>
              <w:t>2.826,59</w:t>
            </w:r>
          </w:p>
        </w:tc>
        <w:tc>
          <w:tcPr>
            <w:tcW w:type="dxa" w:w="1618"/>
          </w:tcPr>
          <w:p w:rsidRDefault="00F904E0" w:rsidP="00001976" w:rsidR="00F904E0" w:rsidRPr="00FC4B7B">
            <w:pPr>
              <w:jc w:val="center"/>
            </w:pPr>
            <w:r>
              <w:t>-</w:t>
            </w:r>
          </w:p>
        </w:tc>
      </w:tr>
      <w:tr w:rsidTr="00001976" w:rsidR="00F904E0">
        <w:tc>
          <w:tcPr>
            <w:tcW w:type="dxa" w:w="643"/>
          </w:tcPr>
          <w:p w:rsidRDefault="00F904E0" w:rsidP="00001976" w:rsidR="00F904E0"/>
          <w:p w:rsidRDefault="00F904E0" w:rsidP="00001976" w:rsidR="00F904E0"/>
        </w:tc>
        <w:tc>
          <w:tcPr>
            <w:tcW w:type="dxa" w:w="3512"/>
          </w:tcPr>
          <w:p w:rsidRDefault="00F904E0" w:rsidP="00001976" w:rsidR="00F904E0">
            <w:pPr>
              <w:jc w:val="both"/>
            </w:pPr>
          </w:p>
          <w:p w:rsidRDefault="00F904E0" w:rsidP="00001976" w:rsidR="00F904E0" w:rsidRPr="00F904E0">
            <w:pPr>
              <w:rPr>
                <w:b/>
                <w:u w:val="single"/>
              </w:rPr>
            </w:pPr>
            <w:r w:rsidRPr="00F904E0">
              <w:rPr>
                <w:b/>
                <w:u w:val="single"/>
              </w:rPr>
              <w:t>UKUPNO DRUGI VIŠI ISPLATNI RED</w:t>
            </w:r>
          </w:p>
        </w:tc>
        <w:tc>
          <w:tcPr>
            <w:tcW w:type="dxa" w:w="1897"/>
          </w:tcPr>
          <w:p w:rsidRDefault="00F904E0" w:rsidP="00001976" w:rsidR="00F904E0">
            <w:pPr>
              <w:jc w:val="center"/>
            </w:pPr>
          </w:p>
          <w:p w:rsidRDefault="00F904E0" w:rsidP="00001976" w:rsidR="00F904E0" w:rsidRPr="00FC4B7B">
            <w:pPr>
              <w:jc w:val="center"/>
            </w:pPr>
            <w:r>
              <w:t>2.826,59</w:t>
            </w:r>
          </w:p>
        </w:tc>
        <w:tc>
          <w:tcPr>
            <w:tcW w:type="dxa" w:w="1618"/>
          </w:tcPr>
          <w:p w:rsidRDefault="00F904E0" w:rsidP="00001976" w:rsidR="00F904E0">
            <w:pPr>
              <w:jc w:val="center"/>
            </w:pPr>
          </w:p>
          <w:p w:rsidRDefault="00F904E0" w:rsidP="00001976" w:rsidR="00F904E0" w:rsidRPr="00FC4B7B">
            <w:pPr>
              <w:jc w:val="center"/>
            </w:pPr>
            <w:r>
              <w:t>2.826,59</w:t>
            </w:r>
          </w:p>
        </w:tc>
        <w:tc>
          <w:tcPr>
            <w:tcW w:type="dxa" w:w="1618"/>
          </w:tcPr>
          <w:p w:rsidRDefault="00F904E0" w:rsidP="00001976" w:rsidR="00F904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Default="00F904E0" w:rsidP="00F904E0" w:rsidR="00F904E0">
      <w:pPr>
        <w:rPr>
          <w:b/>
        </w:rPr>
      </w:pPr>
    </w:p>
    <w:p w:rsidRDefault="00D61017" w:rsidP="00F904E0" w:rsidR="00905886" w:rsidRPr="00B95C00">
      <w:pPr>
        <w:ind w:firstLine="708"/>
        <w:jc w:val="both"/>
      </w:pPr>
      <w:r w:rsidRPr="00B95C00">
        <w:t>II</w:t>
      </w:r>
      <w:r w:rsidR="00905886" w:rsidRPr="00B95C00">
        <w:t xml:space="preserve"> </w:t>
      </w:r>
      <w:r w:rsidRPr="00B95C00">
        <w:t xml:space="preserve">- Ovo rješenje će biti objavljeno na oglasnoj ploči suda, a dostavljeno </w:t>
      </w:r>
      <w:r w:rsidR="00905886" w:rsidRPr="00B95C00">
        <w:t xml:space="preserve">samo vjerovnicima </w:t>
      </w:r>
      <w:r w:rsidR="00B95C00" w:rsidRPr="00B95C00">
        <w:t xml:space="preserve">koji posebno zatraže pismeni otpravak rješenja i plate pristojbu. </w:t>
      </w:r>
    </w:p>
    <w:p w:rsidRDefault="00EC1301" w:rsidP="00905886" w:rsidR="00EC1301" w:rsidRPr="00905886">
      <w:pPr>
        <w:jc w:val="both"/>
      </w:pPr>
    </w:p>
    <w:p w:rsidRDefault="00D61017" w:rsidP="00D61017" w:rsidR="00D61017" w:rsidRPr="00905886">
      <w:pPr>
        <w:jc w:val="center"/>
      </w:pPr>
      <w:r w:rsidRPr="00905886">
        <w:t>Obrazloženje</w:t>
      </w:r>
    </w:p>
    <w:p w:rsidRDefault="00D61017" w:rsidP="00D61017" w:rsidR="00D61017">
      <w:pPr>
        <w:rPr>
          <w:b/>
        </w:rPr>
      </w:pPr>
    </w:p>
    <w:p w:rsidRDefault="00D61017" w:rsidP="00D61017" w:rsidR="00D61017">
      <w:pPr>
        <w:jc w:val="both"/>
      </w:pPr>
      <w:r>
        <w:rPr>
          <w:b/>
        </w:rPr>
        <w:tab/>
      </w:r>
      <w:r>
        <w:t xml:space="preserve">Na ispitnom </w:t>
      </w:r>
      <w:r w:rsidR="00B95C00">
        <w:t>ročištu održanom</w:t>
      </w:r>
      <w:r w:rsidR="00480D15">
        <w:t xml:space="preserve"> dana </w:t>
      </w:r>
      <w:r w:rsidR="00905886">
        <w:t>1</w:t>
      </w:r>
      <w:r>
        <w:t>.</w:t>
      </w:r>
      <w:r w:rsidR="00903F40">
        <w:t xml:space="preserve"> </w:t>
      </w:r>
      <w:r w:rsidR="00F904E0">
        <w:t>lipnja</w:t>
      </w:r>
      <w:r w:rsidR="00903F40">
        <w:t xml:space="preserve"> 2016</w:t>
      </w:r>
      <w:r>
        <w:t xml:space="preserve">. </w:t>
      </w:r>
      <w:r w:rsidR="00480D15">
        <w:t xml:space="preserve">godine </w:t>
      </w:r>
      <w:r>
        <w:t>ispitane su i utvrđene sve tražbine koje su prijavljene u roku.</w:t>
      </w:r>
      <w:r>
        <w:rPr>
          <w:b/>
        </w:rPr>
        <w:t xml:space="preserve"> </w:t>
      </w:r>
      <w:r>
        <w:t>U točci I</w:t>
      </w:r>
      <w:r w:rsidR="00903F40">
        <w:t>.</w:t>
      </w:r>
      <w:r>
        <w:t xml:space="preserve"> izreke ovog rješenja navedeno je koj</w:t>
      </w:r>
      <w:r w:rsidR="00903F40">
        <w:t>e su tražbine utvrđene</w:t>
      </w:r>
      <w:r>
        <w:t xml:space="preserve"> u kojem iznosu i u kojem isplatnom redu</w:t>
      </w:r>
      <w:r w:rsidR="00B95C00">
        <w:t>.</w:t>
      </w:r>
    </w:p>
    <w:p w:rsidRDefault="00F904E0" w:rsidP="00D61017" w:rsidR="00F904E0">
      <w:pPr>
        <w:jc w:val="both"/>
      </w:pPr>
    </w:p>
    <w:p w:rsidRDefault="00F904E0" w:rsidP="00D61017" w:rsidR="00F904E0">
      <w:pPr>
        <w:jc w:val="both"/>
      </w:pPr>
    </w:p>
    <w:p w:rsidRDefault="00F904E0" w:rsidP="00D61017" w:rsidR="00F904E0">
      <w:pPr>
        <w:jc w:val="both"/>
      </w:pPr>
    </w:p>
    <w:p w:rsidRDefault="00F904E0" w:rsidP="00F904E0" w:rsidR="00F904E0">
      <w:pPr>
        <w:ind w:firstLine="708" w:left="6372"/>
        <w:jc w:val="both"/>
      </w:pPr>
      <w:r>
        <w:rPr>
          <w:b/>
        </w:rPr>
        <w:lastRenderedPageBreak/>
        <w:t>3 St-543/2016-9</w:t>
      </w:r>
    </w:p>
    <w:p w:rsidRDefault="00B95C00" w:rsidP="00D61017" w:rsidR="00B95C00">
      <w:pPr>
        <w:jc w:val="both"/>
      </w:pPr>
    </w:p>
    <w:p w:rsidRDefault="00D61017" w:rsidP="00903F40" w:rsidR="00D61017">
      <w:pPr>
        <w:jc w:val="both"/>
      </w:pPr>
      <w:r>
        <w:tab/>
      </w:r>
      <w:r w:rsidR="00903F40" w:rsidRPr="00903F40">
        <w:t>Stoga je odlučeno kao u izreci po čl. 263. Stečajnog zakona NN</w:t>
      </w:r>
      <w:r w:rsidR="00E3515C">
        <w:t xml:space="preserve"> </w:t>
      </w:r>
      <w:r w:rsidR="00903F40" w:rsidRPr="00903F40">
        <w:t>71/15,  u svezi s čl. 265. Istog zakona</w:t>
      </w:r>
      <w:r w:rsidR="00903F40">
        <w:t>.</w:t>
      </w:r>
    </w:p>
    <w:p w:rsidRDefault="00903F40" w:rsidP="00903F40" w:rsidR="00903F40">
      <w:pPr>
        <w:jc w:val="both"/>
      </w:pPr>
    </w:p>
    <w:p w:rsidRDefault="00DF36C7" w:rsidP="00480D15" w:rsidR="00D61017">
      <w:pPr>
        <w:ind w:firstLine="708" w:left="708"/>
      </w:pPr>
      <w:r>
        <w:t xml:space="preserve">U Slavonskom Brodu </w:t>
      </w:r>
      <w:r w:rsidR="00F904E0">
        <w:t>3</w:t>
      </w:r>
      <w:r w:rsidR="00D61017">
        <w:t xml:space="preserve">. </w:t>
      </w:r>
      <w:r>
        <w:t>lipnja</w:t>
      </w:r>
      <w:r w:rsidR="00D61017">
        <w:t xml:space="preserve"> 201</w:t>
      </w:r>
      <w:r w:rsidR="006D5315">
        <w:t>6.</w:t>
      </w:r>
    </w:p>
    <w:p w:rsidRDefault="00D61017" w:rsidP="00D61017" w:rsidR="00D61017"/>
    <w:p w:rsidRDefault="00D61017" w:rsidP="00D61017" w:rsidR="00D61017"/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D61017" w:rsidP="00D61017" w:rsidR="00D6101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D61017" w:rsidP="00D61017" w:rsidR="00D61017"/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F904E0" w:rsidP="00E3515C" w:rsidR="00F904E0">
      <w:pPr>
        <w:rPr>
          <w:sz w:val="20"/>
          <w:szCs w:val="20"/>
        </w:rPr>
      </w:pP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>Naputak o pravnom lijeku:</w:t>
      </w:r>
    </w:p>
    <w:p w:rsidRDefault="00E3515C" w:rsidP="00E3515C" w:rsidR="00E3515C" w:rsidRPr="00E3515C">
      <w:pPr>
        <w:rPr>
          <w:sz w:val="20"/>
          <w:szCs w:val="20"/>
        </w:rPr>
      </w:pPr>
      <w:r w:rsidRPr="00E3515C">
        <w:rPr>
          <w:sz w:val="20"/>
          <w:szCs w:val="20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/>
    <w:p w:rsidRDefault="00D61017" w:rsidP="00D61017" w:rsidR="00D61017"/>
    <w:p w:rsidRDefault="00D61017" w:rsidP="00D61017" w:rsidR="00D61017">
      <w:r>
        <w:t>DNA:</w:t>
      </w:r>
    </w:p>
    <w:p w:rsidRDefault="00903F40" w:rsidP="00D61017" w:rsidR="001B361D">
      <w:pPr>
        <w:numPr>
          <w:ilvl w:val="0"/>
          <w:numId w:val="1"/>
        </w:numPr>
      </w:pPr>
      <w:r>
        <w:t xml:space="preserve">Objaviti na eOglasna ploča </w:t>
      </w:r>
    </w:p>
    <w:p w:rsidRDefault="000F3843" w:rsidR="000F3843"/>
    <w:p w:rsidRDefault="00E3515C" w:rsidR="00E3515C"/>
    <w:sectPr w:rsidSect="00EC1301" w:rsidR="00E3515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F00" w:rsidR="00995F00">
      <w:r>
        <w:separator/>
      </w:r>
    </w:p>
  </w:endnote>
  <w:endnote w:id="0" w:type="continuationSeparator">
    <w:p w:rsidRDefault="00995F00" w:rsidR="0099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F00" w:rsidR="00995F00">
      <w:r>
        <w:separator/>
      </w:r>
    </w:p>
  </w:footnote>
  <w:footnote w:id="0" w:type="continuationSeparator">
    <w:p w:rsidRDefault="00995F00" w:rsidR="00995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F3843"/>
    <w:rsid w:val="00172A27"/>
    <w:rsid w:val="00182A08"/>
    <w:rsid w:val="00194528"/>
    <w:rsid w:val="001A03EB"/>
    <w:rsid w:val="001B361D"/>
    <w:rsid w:val="001C2469"/>
    <w:rsid w:val="001F1E8C"/>
    <w:rsid w:val="0021768C"/>
    <w:rsid w:val="002848FA"/>
    <w:rsid w:val="002B2E8D"/>
    <w:rsid w:val="002B7190"/>
    <w:rsid w:val="002C21A7"/>
    <w:rsid w:val="002E2CAC"/>
    <w:rsid w:val="002F71BC"/>
    <w:rsid w:val="00344E05"/>
    <w:rsid w:val="003F6A12"/>
    <w:rsid w:val="00480D15"/>
    <w:rsid w:val="004930F8"/>
    <w:rsid w:val="0049434B"/>
    <w:rsid w:val="004D29A6"/>
    <w:rsid w:val="00533097"/>
    <w:rsid w:val="006139E1"/>
    <w:rsid w:val="00626BEF"/>
    <w:rsid w:val="00632D24"/>
    <w:rsid w:val="006D5315"/>
    <w:rsid w:val="0076522D"/>
    <w:rsid w:val="0077776F"/>
    <w:rsid w:val="007A7755"/>
    <w:rsid w:val="00856F8E"/>
    <w:rsid w:val="008609E3"/>
    <w:rsid w:val="008B60EB"/>
    <w:rsid w:val="00903F40"/>
    <w:rsid w:val="00905886"/>
    <w:rsid w:val="009538EA"/>
    <w:rsid w:val="00995F00"/>
    <w:rsid w:val="009E7890"/>
    <w:rsid w:val="00A15412"/>
    <w:rsid w:val="00A52DC5"/>
    <w:rsid w:val="00B1254A"/>
    <w:rsid w:val="00B95C00"/>
    <w:rsid w:val="00B9693B"/>
    <w:rsid w:val="00BA05EB"/>
    <w:rsid w:val="00BC5C26"/>
    <w:rsid w:val="00BF21E6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E21DA3"/>
    <w:rsid w:val="00E32A8E"/>
    <w:rsid w:val="00E3515C"/>
    <w:rsid w:val="00E74CC3"/>
    <w:rsid w:val="00EC1301"/>
    <w:rsid w:val="00F0184E"/>
    <w:rsid w:val="00F64399"/>
    <w:rsid w:val="00F666C5"/>
    <w:rsid w:val="00F9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5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5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5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5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rsid w:val="006D5315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5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5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5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5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 zastupanog po punomoćniku Županijsko državno odvjetništvo Slavonski Brod</izvorni_sadrzaj>
    <derivirana_varijabla naziv="DomainObject.Predmet.StrankaFormated_1">  RH, Ministarstvo financija, Porezna uprava, Područni ured Slavonija i Baranja, Požega zastupanog po punomoćniku Županijsko državno odvjetništvo Slavonski Brod</derivirana_varijabla>
  </DomainObject.Predmet.StrankaFormated>
  <DomainObject.Predmet.StrankaFormatedOIB>
    <izvorni_sadrzaj>  RH, Ministarstvo financija, Porezna uprava, Područni ured Slavonija i Baranja, Požega, OIB 18683136487 zastupanog po punomoćniku Županijsko državno odvjetništvo Slavonski Brod</izvorni_sadrzaj>
    <derivirana_varijabla naziv="DomainObject.Predmet.StrankaFormatedOIB_1">  RH, Ministarstvo financija, Porezna uprava, Područni ured Slavonija i Baranja, Požega, OIB 18683136487 zastupanog po punomoćniku Županijsko državno odvjetništvo Slavonski Brod</derivirana_varijabla>
  </DomainObject.Predmet.StrankaFormatedOIB>
  <DomainObject.Predmet.StrankaFormatedWithAdress>
    <izvorni_sadrzaj> RH, Ministarstvo financija, Porezna uprava, Područni ured Slavonija i Baranja, Požega, Katančićeva 5/a, 10000 Zagreb zastupanog po punomoćniku Županijsko državno odvjetništvo Slavonski Brod</izvorni_sadrzaj>
    <derivirana_varijabla naziv="DomainObject.Predmet.StrankaFormatedWithAdress_1"> RH, Ministarstvo financija, Porezna uprava, Područni ured Slavonija i Baranja, Požega, Katančićeva 5/a, 10000 Zagreb zastupanog po punomoćniku Županijsko državno odvjetništvo Slavonski Brod</derivirana_varijabla>
  </DomainObject.Predmet.StrankaFormatedWithAdress>
  <DomainObject.Predmet.StrankaFormatedWithAdressOIB>
    <izvorni_sadrzaj> RH, Ministarstvo financija, Porezna uprava, Područni ured Slavonija i Baranja, Požega, OIB 18683136487, Katančićeva 5/a, 10000 Zagreb zastupanog po punomoćniku Županijsko državno odvjetništvo Slavonski Brod</izvorni_sadrzaj>
    <derivirana_varijabla naziv="DomainObject.Predmet.StrankaFormatedWithAdressOIB_1"> RH, Ministarstvo financija, Porezna uprava, Područni ured Slavonija i Baranja, Požega, OIB 18683136487, Katančićeva 5/a, 10000 Zagreb zastupanog po punomoćniku Županijsko državno odvjetništvo Slavonski Brod</derivirana_varijabla>
  </DomainObject.Predmet.StrankaFormatedWithAdressOIB>
  <DomainObject.Predmet.StrankaWithAdress>
    <izvorni_sadrzaj>RH, Ministarstvo financija, Porezna uprava, Područni ured Slavonija i Baranja, Požega Katančićeva 5/a,10000 Zagreb</izvorni_sadrzaj>
    <derivirana_varijabla naziv="DomainObject.Predmet.StrankaWithAdress_1">RH, Ministarstvo financija, Porezna uprava, Područni ured Slavonija i Baranja, Požega Katančićeva 5/a,10000 Zagreb</derivirana_varijabla>
  </DomainObject.Predmet.StrankaWithAdress>
  <DomainObject.Predmet.StrankaWithAdressOIB>
    <izvorni_sadrzaj>RH, Ministarstvo financija, Porezna uprava, Područni ured Slavonija i Baranja, Požega, OIB 18683136487, Katančićeva 5/a,10000 Zagreb</izvorni_sadrzaj>
    <derivirana_varijabla naziv="DomainObject.Predmet.StrankaWithAdressOIB_1">RH, Ministarstvo financija, Porezna uprava, Područni ured Slavonija i Baranja, Požega, OIB 18683136487, Katančićeva 5/a,10000 Zagreb</derivirana_varijabla>
  </DomainObject.Predmet.StrankaWithAdressOIB>
  <DomainObject.Predmet.StrankaNazivFormated>
    <izvorni_sadrzaj>RH, Ministarstvo financija, Porezna uprava, Područni ured Slavonija i Baranja, Požega</izvorni_sadrzaj>
    <derivirana_varijabla naziv="DomainObject.Predmet.StrankaNazivFormated_1">RH, Ministarstvo financija, Porezna uprava, Područni ured Slavonija i Baranja, Požega</derivirana_varijabla>
  </DomainObject.Predmet.StrankaNazivFormated>
  <DomainObject.Predmet.StrankaNazivFormatedOIB>
    <izvorni_sadrzaj>RH, Ministarstvo financija, Porezna uprava, Područni ured Slavonija i Baranja, Požega, OIB 18683136487</izvorni_sadrzaj>
    <derivirana_varijabla naziv="DomainObject.Predmet.StrankaNazivFormatedOIB_1">RH, Ministarstvo financija, Porezna uprava, Područni ured Slavonija i Baranja,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Slavonija i Baranja, Požega zastupanog po punomoćniku Županijsko državno odvjetništvo Slavonski Brod</item>
    </izvorni_sadrzaj>
    <derivirana_varijabla naziv="DomainObject.Predmet.StrankaListFormated_1">
      <item>RH, Ministarstvo financija, Porezna uprava, Područni ured Slavonija i Baranja, Požega zastupanog po punomoćniku Županijsko državno odvjetništvo Slavonski Brod</item>
    </derivirana_varijabla>
  </DomainObject.Predmet.StrankaListFormated>
  <DomainObject.Predmet.StrankaListFormatedOIB>
    <izvorni_sadrzaj>
      <item>RH, Ministarstvo financija, Porezna uprava, Područni ured Slavonija i Baranja, Požega, OIB 18683136487 zastupanog po punomoćniku Županijsko državno odvjetništvo Slavonski Brod</item>
    </izvorni_sadrzaj>
    <derivirana_varijabla naziv="DomainObject.Predmet.StrankaListFormatedOIB_1">
      <item>RH, Ministarstvo financija, Porezna uprava, Područni ured Slavonija i Baranja, Požega, OIB 18683136487 zastupanog po punomoćniku Županijsko državno odvjetništvo Slavonski Brod</item>
    </derivirana_varijabla>
  </DomainObject.Predmet.StrankaListFormatedOIB>
  <DomainObject.Predmet.StrankaListFormatedWithAdress>
    <izvorni_sadrzaj>
      <item>RH, Ministarstvo financija, Porezna uprava, Područni ured Slavonija i Baranja, Požega, Katančićeva 5/a, 10000 Zagreb zastupanog po punomoćniku Županijsko državno odvjetništvo Slavonski Brod</item>
    </izvorni_sadrzaj>
    <derivirana_varijabla naziv="DomainObject.Predmet.StrankaListFormatedWithAdress_1">
      <item>RH, Ministarstvo financija, Porezna uprava, Područni ured Slavonija i Baranja, Požega, Katančićeva 5/a, 10000 Zagreb zastupanog po punomoćniku Županijsko državno odvjetništvo Slavonski Brod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Katančićeva 5/a, 10000 Zagreb zastupanog po punomoćniku Županijsko državno odvjetništvo Slavonski Brod</item>
    </izvorni_sadrzaj>
    <derivirana_varijabla naziv="DomainObject.Predmet.StrankaListFormatedWithAdressOIB_1">
      <item>RH, Ministarstvo financija, Porezna uprava, Područni ured Slavonija i Baranja, Požega, OIB 18683136487, Katančićeva 5/a, 10000 Zagreb zastupanog po punomoćniku Županijsko državno odvjetništvo Slavonski Brod</item>
    </derivirana_varijabla>
  </DomainObject.Predmet.StrankaListFormatedWithAdressOIB>
  <DomainObject.Predmet.StrankaListNazivFormated>
    <izvorni_sadrzaj>
      <item>RH, Ministarstvo financija, Porezna uprava, Područni ured Slavonija i Baranja, Požega</item>
    </izvorni_sadrzaj>
    <derivirana_varijabla naziv="DomainObject.Predmet.StrankaListNazivFormated_1">
      <item>RH, Ministarstvo financija, Porezna uprava, Područni ured Slavonija i Baranja, Požega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</izvorni_sadrzaj>
    <derivirana_varijabla naziv="DomainObject.Predmet.StrankaListNazivFormatedOIB_1">
      <item>RH, Ministarstvo financija, Porezna uprava, Područni ured Slavonija i Baranja, Požega, OIB 18683136487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 punomoćnik sudionika u postupku RH, Ministarstvo financija, Porezna uprava, Područni ured Slavonija i Baranja, Požega</item>
    </izvorni_sadrzaj>
    <derivirana_varijabla naziv="DomainObject.Predmet.OstaliListFormated_1">
      <item>Županijsko državno odvjetništvo Slavonski Brod punomoćnik sudionika u postupku RH, Ministarstvo financija, Porezna uprava, Područni ured Slavonija i Baranja, Požega</item>
    </derivirana_varijabla>
  </DomainObject.Predmet.OstaliListFormated>
  <DomainObject.Predmet.OstaliListFormatedOIB>
    <izvorni_sadrzaj>
      <item>Županijsko državno odvjetništvo Slavonski Brod punomoćnik sudionika u postupku RH, Ministarstvo financija, Porezna uprava, Područni ured Slavonija i Baranja, Požega</item>
    </izvorni_sadrzaj>
    <derivirana_varijabla naziv="DomainObject.Predmet.OstaliListFormatedOIB_1">
      <item>Županijsko državno odvjetništvo Slavonski Brod punomoćnik sudionika u postupku RH, Ministarstvo financija, Porezna uprava, Područni ured Slavonija i Baranja, Požega</item>
    </derivirana_varijabla>
  </DomainObject.Predmet.OstaliListFormatedOIB>
  <DomainObject.Predmet.OstaliListFormatedWithAdress>
    <izvorni_sadrzaj>
      <item>Županijsko državno odvjetništvo Slavonski Brod, Starčevićeva, 35000 Slavonski Brod punomoćnik sudionika u postupku RH, Ministarstvo financija, Porezna uprava, Područni ured Slavonija i Baranja, Požega</item>
    </izvorni_sadrzaj>
    <derivirana_varijabla naziv="DomainObject.Predmet.OstaliListFormatedWithAdress_1">
      <item>Županijsko državno odvjetništvo Slavonski Brod, Starčevićeva, 35000 Slavonski Brod punomoćnik sudionika u postupku RH, Ministarstvo financija, Porezna uprava, Područni ured Slavonija i Baranja, Požega</item>
    </derivirana_varijabla>
  </DomainObject.Predmet.OstaliListFormatedWithAdress>
  <DomainObject.Predmet.OstaliListFormatedWithAdressOIB>
    <izvorni_sadrzaj>
      <item>Županijsko državno odvjetništvo Slavonski Brod, Starčevićeva, 35000 Slavonski Brod punomoćnik sudionika u postupku RH, Ministarstvo financija, Porezna uprava, Područni ured Slavonija i Baranja, Požega</item>
    </izvorni_sadrzaj>
    <derivirana_varijabla naziv="DomainObject.Predmet.OstaliListFormatedWithAdressOIB_1">
      <item>Županijsko državno odvjetništvo Slavonski Brod, Starčevićeva, 35000 Slavonski Brod punomoćnik sudionika u postupku RH, Ministarstvo financija, Porezna uprava, Područni ured Slavonija i Baranja, Požega</item>
    </derivirana_varijabla>
  </DomainObject.Predmet.OstaliListFormatedWithAdressOIB>
  <DomainObject.Predmet.OstaliListNazivFormated>
    <izvorni_sadrzaj>
      <item>Županijsko državno odvjetništvo Slavonski Brod</item>
    </izvorni_sadrzaj>
    <derivirana_varijabla naziv="DomainObject.Predmet.OstaliListNazivFormated_1">
      <item>Županijsko državno odvjetništvo Slavonski Brod</item>
    </derivirana_varijabla>
  </DomainObject.Predmet.OstaliListNazivFormated>
  <DomainObject.Predmet.OstaliListNazivFormatedOIB>
    <izvorni_sadrzaj>
      <item>Županijsko državno odvjetništvo Slavonski Brod</item>
    </izvorni_sadrzaj>
    <derivirana_varijabla naziv="DomainObject.Predmet.OstaliListNazivFormatedOIB_1">
      <item>Županijsko državno odvjetništvo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</izvorni_sadrzaj>
    <derivirana_varijabla naziv="DomainObject.Predmet.StrankaIDrugi_1">RH, Ministarstvo financija, Porezna uprava, Područni ured Slavonija i Baranja, Požega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Katančićeva 5/a, 10000 Zagreb</izvorni_sadrzaj>
    <derivirana_varijabla naziv="DomainObject.Predmet.StrankaIDrugiAdressOIB_1">RH, Ministarstvo financija, Porezna uprava, Područni ured Slavonija i Baranja, Požega, OIB 18683136487, Katančićeva 5/a, 10000 Zagreb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PEPA I ZET, d. o. o. za proizvodnju, trgovinu, usluge i uvoz-izvoz</item>
      <item>RH, Ministarstvo financija, Porezna uprava, Područni ured Slavonija i Baranja, Požega</item>
      <item>Županijsko državno odvjetništvo Slavonski Brod</item>
    </izvorni_sadrzaj>
    <derivirana_varijabla naziv="DomainObject.Predmet.SudioniciListNaziv_1">
      <item>PEPA I ZET, d. o. o. za proizvodnju, trgovinu, usluge i uvoz-izvoz</item>
      <item>RH, Ministarstvo financija, Porezna uprava, Područni ured Slavonija i Baranja, Požega</item>
      <item>Županijsko državno odvjetništvo Slavonski Brod</item>
    </derivirana_varijabla>
  </DomainObject.Predmet.SudioniciListNaziv>
  <DomainObject.Predmet.SudioniciListAdressOIB>
    <izvorni_sadrzaj>
      <item>PEPA I ZET, d. o. o. za proizvodnju, trgovinu, usluge i uvoz-izvoz, OIB 63744610992, Požeška 29,34334 Kaptol</item>
      <item>RH, Ministarstvo financija, Porezna uprava, Područni ured Slavonija i Baranja, Požega, OIB 18683136487, Katančićeva 5/a,10000 Zagreb</item>
      <item>Županijsko državno odvjetništvo Slavonski Brod, Starčevićeva,35000 Slavonski Brod</item>
    </izvorni_sadrzaj>
    <derivirana_varijabla naziv="DomainObject.Predmet.SudioniciListAdressOIB_1">
      <item>PEPA I ZET, d. o. o. za proizvodnju, trgovinu, usluge i uvoz-izvoz, OIB 63744610992, Požeška 29,34334 Kaptol</item>
      <item>RH, Ministarstvo financija, Porezna uprava, Područni ured Slavonija i Baranja, Požega, OIB 18683136487, Katančićeva 5/a,10000 Zagreb</item>
      <item>Županijsko državno odvjetništvo Slavonski Brod, Starčevićeva,35000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63744610992</item>
      <item>, OIB 18683136487</item>
      <item>, OIB null</item>
    </izvorni_sadrzaj>
    <derivirana_varijabla naziv="DomainObject.Predmet.SudioniciListNazivOIB_1">
      <item>, OIB 63744610992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1447</properties:Characters>
  <properties:Lines>84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2016-06-03T07:39:00Z</dcterms:created>
  <dc:creator>rweinberger</dc:creator>
  <cp:lastModifiedBy>wsadmin</cp:lastModifiedBy>
  <cp:lastPrinted>2016-06-03T07:39:00Z</cp:lastPrinted>
  <dcterms:modified xmlns:xsi="http://www.w3.org/2001/XMLSchema-instance" xsi:type="dcterms:W3CDTF">2016-06-03T07:40:00Z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