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8573" w14:paraId="ead8573" w:rsidRDefault="001E29D7" w:rsidP="004F27AE" w:rsidR="00AE649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lastRenderedPageBreak/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lastRenderedPageBreak/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  <w:r w:rsidR="008B101B">
        <w:t xml:space="preserve"> v. r. 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A5F" w:rsidP="00537B78" w:rsidR="003C1A5F">
      <w:r>
        <w:separator/>
      </w:r>
    </w:p>
  </w:endnote>
  <w:endnote w:id="0" w:type="continuationSeparator">
    <w:p w:rsidRDefault="003C1A5F" w:rsidP="00537B78" w:rsidR="003C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A5F" w:rsidP="00537B78" w:rsidR="003C1A5F">
      <w:r>
        <w:separator/>
      </w:r>
    </w:p>
  </w:footnote>
  <w:footnote w:id="0" w:type="continuationSeparator">
    <w:p w:rsidRDefault="003C1A5F" w:rsidP="00537B78" w:rsidR="003C1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EndPr/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01B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A5F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01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04C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stečajnoga postupka 21.4.2017</izvorni_sadrzaj>
    <derivirana_varijabla naziv="DomainObject.Predmet.Opis_1">Zahtjev za provedbu stečajnoga postupka 21.4.2017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DETEX jednostavno društvo s ograničenom odgovornošću za transport, trgovinu i usluge</izvorni_sadrzaj>
    <derivirana_varijabla naziv="DomainObject.Predmet.ProtustrankaFormated_1">  DETEX jednostavno društvo s ograničenom odgovornošću za transport, trgovinu i usluge</derivirana_varijabla>
  </DomainObject.Predmet.ProtustrankaFormated>
  <DomainObject.Predmet.ProtustrankaFormatedOIB>
    <izvorni_sadrzaj>  DETEX jednostavno društvo s ograničenom odgovornošću za transport, trgovinu i usluge, OIB 77398040018</izvorni_sadrzaj>
    <derivirana_varijabla naziv="DomainObject.Predmet.ProtustrankaFormatedOIB_1">  DETEX jednostavno društvo s ograničenom odgovornošću za transport, trgovinu i usluge, OIB 77398040018</derivirana_varijabla>
  </DomainObject.Predmet.ProtustrankaFormatedOIB>
  <DomainObject.Predmet.ProtustrankaFormatedWithAdress>
    <izvorni_sadrzaj> DETEX jednostavno društvo s ograničenom odgovornošću za transport, trgovinu i usluge, Zelena 1, 42000 Kućan Marof</izvorni_sadrzaj>
    <derivirana_varijabla naziv="DomainObject.Predmet.ProtustrankaFormatedWithAdress_1"> DETEX jednostavno društvo s ograničenom odgovornošću za transport, trgovinu i usluge, Zelena 1, 42000 Kućan Marof</derivirana_varijabla>
  </DomainObject.Predmet.ProtustrankaFormatedWithAdress>
  <DomainObject.Predmet.ProtustrankaFormatedWithAdressOIB>
    <izvorni_sadrzaj> DETEX jednostavno društvo s ograničenom odgovornošću za transport, trgovinu i usluge, OIB 77398040018, Zelena 1, 42000 Kućan Marof</izvorni_sadrzaj>
    <derivirana_varijabla naziv="DomainObject.Predmet.ProtustrankaFormatedWithAdressOIB_1"> DETEX jednostavno društvo s ograničenom odgovornošću za transport, trgovinu i usluge, OIB 77398040018, Zelena 1, 42000 Kućan Marof</derivirana_varijabla>
  </DomainObject.Predmet.ProtustrankaFormatedWithAdressOIB>
  <DomainObject.Predmet.ProtustrankaWithAdress>
    <izvorni_sadrzaj>DETEX jednostavno društvo s ograničenom odgovornošću za transport, trgovinu i usluge Zelena 1, 42000 Kućan Marof</izvorni_sadrzaj>
    <derivirana_varijabla naziv="DomainObject.Predmet.ProtustrankaWithAdress_1">DETEX jednostavno društvo s ograničenom odgovornošću za transport, trgovinu i usluge Zelena 1, 42000 Kućan Marof</derivirana_varijabla>
  </DomainObject.Predmet.ProtustrankaWithAdress>
  <DomainObject.Predmet.ProtustrankaWithAdressOIB>
    <izvorni_sadrzaj>DETEX jednostavno društvo s ograničenom odgovornošću za transport, trgovinu i usluge, OIB 77398040018, Zelena 1, 42000 Kućan Marof</izvorni_sadrzaj>
    <derivirana_varijabla naziv="DomainObject.Predmet.ProtustrankaWithAdressOIB_1">DETEX jednostavno društvo s ograničenom odgovornošću za transport, trgovinu i usluge, OIB 77398040018, Zelena 1, 42000 Kućan Marof</derivirana_varijabla>
  </DomainObject.Predmet.ProtustrankaWithAdressOIB>
  <DomainObject.Predmet.ProtustrankaNazivFormated>
    <izvorni_sadrzaj>DETEX jednostavno društvo s ograničenom odgovornošću za transport, trgovinu i usluge</izvorni_sadrzaj>
    <derivirana_varijabla naziv="DomainObject.Predmet.ProtustrankaNazivFormated_1">DETEX jednostavno društvo s ograničenom odgovornošću za transport, trgovinu i usluge</derivirana_varijabla>
  </DomainObject.Predmet.ProtustrankaNazivFormated>
  <DomainObject.Predmet.ProtustrankaNazivFormatedOIB>
    <izvorni_sadrzaj>DETEX jednostavno društvo s ograničenom odgovornošću za transport, trgovinu i usluge, OIB 77398040018</izvorni_sadrzaj>
    <derivirana_varijabla naziv="DomainObject.Predmet.ProtustrankaNazivFormatedOIB_1">DETEX jednostavno društvo s ograničenom odgovornošću za transport, trgovinu i usluge, OIB 77398040018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48902.34</izvorni_sadrzaj>
    <derivirana_varijabla naziv="DomainObject.Predmet.TrenutnaVrijednost_1">48902.34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DETEX jednostavno društvo s ograničenom odgovornošću za transport, trgovinu i usluge</item>
    </izvorni_sadrzaj>
    <derivirana_varijabla naziv="DomainObject.Predmet.ProtuStrankaListFormated_1">
      <item>DETEX jednostavno društvo s ograničenom odgovornošću za transport, trgovinu i usluge</item>
    </derivirana_varijabla>
  </DomainObject.Predmet.ProtuStrankaListFormated>
  <DomainObject.Predmet.ProtuStrankaListFormatedOIB>
    <izvorni_sadrzaj>
      <item>DETEX jednostavno društvo s ograničenom odgovornošću za transport, trgovinu i usluge, OIB 77398040018</item>
    </izvorni_sadrzaj>
    <derivirana_varijabla naziv="DomainObject.Predmet.ProtuStrankaListFormatedOIB_1">
      <item>DETEX jednostavno društvo s ograničenom odgovornošću za transport, trgovinu i usluge, OIB 77398040018</item>
    </derivirana_varijabla>
  </DomainObject.Predmet.ProtuStrankaListFormatedOIB>
  <DomainObject.Predmet.ProtuStrankaListFormatedWithAdress>
    <izvorni_sadrzaj>
      <item>DETEX jednostavno društvo s ograničenom odgovornošću za transport, trgovinu i usluge, Zelena 1, 42000 Kućan Marof</item>
    </izvorni_sadrzaj>
    <derivirana_varijabla naziv="DomainObject.Predmet.ProtuStrankaListFormatedWithAdress_1">
      <item>DETEX jednostavno društvo s ograničenom odgovornošću za transport, trgovinu i usluge, Zelena 1, 42000 Kućan Marof</item>
    </derivirana_varijabla>
  </DomainObject.Predmet.ProtuStrankaListFormatedWithAdress>
  <DomainObject.Predmet.ProtuStrankaListFormatedWithAdressOIB>
    <izvorni_sadrzaj>
      <item>DETEX jednostavno društvo s ograničenom odgovornošću za transport, trgovinu i usluge, OIB 77398040018, Zelena 1, 42000 Kućan Marof</item>
    </izvorni_sadrzaj>
    <derivirana_varijabla naziv="DomainObject.Predmet.ProtuStrankaListFormatedWithAdressOIB_1">
      <item>DETEX jednostavno društvo s ograničenom odgovornošću za transport, trgovinu i usluge, OIB 77398040018, Zelena 1, 42000 Kućan Marof</item>
    </derivirana_varijabla>
  </DomainObject.Predmet.ProtuStrankaListFormatedWithAdressOIB>
  <DomainObject.Predmet.ProtuStrankaListNazivFormated>
    <izvorni_sadrzaj>
      <item>DETEX jednostavno društvo s ograničenom odgovornošću za transport, trgovinu i usluge</item>
    </izvorni_sadrzaj>
    <derivirana_varijabla naziv="DomainObject.Predmet.ProtuStrankaListNazivFormated_1">
      <item>DETEX jednostavno društvo s ograničenom odgovornošću za transport, trgovinu i usluge</item>
    </derivirana_varijabla>
  </DomainObject.Predmet.ProtuStrankaListNazivFormated>
  <DomainObject.Predmet.ProtuStrankaListNazivFormatedOIB>
    <izvorni_sadrzaj>
      <item>DETEX jednostavno društvo s ograničenom odgovornošću za transport, trgovinu i usluge, OIB 77398040018</item>
    </izvorni_sadrzaj>
    <derivirana_varijabla naziv="DomainObject.Predmet.ProtuStrankaListNazivFormatedOIB_1">
      <item>DETEX jednostavno društvo s ograničenom odgovornošću za transport, trgovinu i usluge, OIB 77398040018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Sudski registar Trgovačkog suda u Varaždinu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Sudski registar Trgovačkog suda u Varaždinu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Sudski registar Trgovačkog suda u Varaždinu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Sudski registar Trgovačkog suda u Varaždinu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Sudski registar Trgovačkog suda u Varaždinu, B.Radića 2, 42000 Varaždin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Sudski registar Trgovačkog suda u Varaždinu, B.Radića 2,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Sudski registar Trgovačkog suda u Varaždinu, B.Radića 2, 42000 Varaždin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Sudski registar Trgovačkog suda u Varaždinu, B.Radića 2, 42000 Varaždin</item>
    </derivirana_varijabla>
  </DomainObject.Predmet.OstaliListFormatedWithAdressOIB>
  <DomainObject.Predmet.OstaliListNazivFormated>
    <izvorni_sadrzaj>
      <item>Županijsko državno odvjetništvo u Varaždinu</item>
      <item>Sudski registar Trgovačkog suda u Varaždinu</item>
    </izvorni_sadrzaj>
    <derivirana_varijabla naziv="DomainObject.Predmet.OstaliListNazivFormated_1">
      <item>Županijsko državno odvjetništvo u Varaždinu</item>
      <item>Sudski registar Trgovačkog suda u Varaždinu</item>
    </derivirana_varijabla>
  </DomainObject.Predmet.OstaliListNazivFormated>
  <DomainObject.Predmet.OstaliListNazivFormatedOIB>
    <izvorni_sadrzaj>
      <item>Županijsko državno odvjetništvo u Varaždinu</item>
      <item>Sudski registar Trgovačkog suda u Varaždinu</item>
    </izvorni_sadrzaj>
    <derivirana_varijabla naziv="DomainObject.Predmet.OstaliListNazivFormatedOIB_1">
      <item>Županijsko državno odvjetništvo u Varaždinu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DETEX jednostavno društvo s ograničenom odgovornošću za transport, trgovinu i usluge</izvorni_sadrzaj>
    <derivirana_varijabla naziv="DomainObject.Predmet.ProtustrankaIDrugi_1">DETEX jednostavno društvo s ograničenom odgovornošću za transport,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DETEX jednostavno društvo s ograničenom odgovornošću za transport, trgovinu i usluge, OIB 77398040018, Zelena 1, 42000 Kućan Marof</izvorni_sadrzaj>
    <derivirana_varijabla naziv="DomainObject.Predmet.ProtustrankaIDrugiAdressOIB_1">DETEX jednostavno društvo s ograničenom odgovornošću za transport, trgovinu i usluge, OIB 77398040018, Zelena 1,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DETEX jednostavno društvo s ograničenom odgovornošću za transport, trgovinu i usluge</item>
      <item>RH Ministarstvo financija - Porezna uprava, Područni ured sjeverna Hrvatska</item>
      <item>Županijsko državno odvjetništvo u Varaždinu</item>
      <item>Sudski registar Trgovačkog suda u Varaždinu</item>
    </izvorni_sadrzaj>
    <derivirana_varijabla naziv="DomainObject.Predmet.SudioniciListNaziv_1">
      <item>DETEX jednostavno društvo s ograničenom odgovornošću za transport, trgovinu i usluge</item>
      <item>RH Ministarstvo financija - Porezna uprava, Područni ured sjeverna Hrvatska</item>
      <item>Županijsko državno odvjetništvo u Varaždinu</item>
      <item>Sudski registar Trgovačkog suda u Varaždinu</item>
    </derivirana_varijabla>
  </DomainObject.Predmet.SudioniciListNaziv>
  <DomainObject.Predmet.SudioniciListAdressOIB>
    <izvorni_sadrzaj>
      <item>DETEX jednostavno društvo s ograničenom odgovornošću za transport, trgovinu i usluge, OIB 77398040018, Zelena 1,42000 Kućan Marof</item>
      <item>RH Ministarstvo financija - Porezna uprava, Područni ured sjeverna Hrvatska, OIB 18683136487, Graberje 1,42000 Varaždin</item>
      <item>Županijsko državno odvjetništvo u Varaždinu</item>
      <item>Sudski registar Trgovačkog suda u Varaždinu, B.Radića 2,42000 Varaždin</item>
    </izvorni_sadrzaj>
    <derivirana_varijabla naziv="DomainObject.Predmet.SudioniciListAdressOIB_1">
      <item>DETEX jednostavno društvo s ograničenom odgovornošću za transport, trgovinu i usluge, OIB 77398040018, Zelena 1,42000 Kućan Marof</item>
      <item>RH Ministarstvo financija - Porezna uprava, Područni ured sjeverna Hrvatska, OIB 18683136487, Graberje 1,42000 Varaždin</item>
      <item>Županijsko državno odvjetništvo u Varaždinu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DD7C61-6282-4888-8D04-EBA8A0CE0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2112</properties:Characters>
  <properties:Lines>1085</properties:Lines>
  <properties:Paragraphs>387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2017-12-27T08:23:00Z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2017-12-27T08:22:00Z</cp:lastPrinted>
  <dcterms:modified xmlns:xsi="http://www.w3.org/2001/XMLSchema-instance" xsi:type="dcterms:W3CDTF">2017-12-27T09:02:00Z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