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18b3" w14:paraId="ea018b3" w:rsidRDefault="00B026DE" w:rsidP="00B026DE" w:rsidR="00B026DE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6DE" w:rsidP="00B026DE" w:rsidR="00B026DE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B026DE" w:rsidP="00B026DE" w:rsidR="00B026DE">
      <w:pPr>
        <w:rPr>
          <w:szCs w:val="22"/>
        </w:rPr>
      </w:pPr>
      <w:r>
        <w:rPr>
          <w:szCs w:val="22"/>
        </w:rPr>
        <w:t>Trgovački sud u Zagrebu</w:t>
      </w:r>
    </w:p>
    <w:p w:rsidRDefault="00B026DE" w:rsidP="00B026DE" w:rsidR="00B026DE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>Zagreb, Amruševa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42. St-1387/2018</w:t>
      </w:r>
    </w:p>
    <w:p w:rsidRDefault="00B026DE" w:rsidP="00B026DE" w:rsidR="00B026DE">
      <w:pPr>
        <w:rPr>
          <w:szCs w:val="22"/>
        </w:rPr>
      </w:pPr>
    </w:p>
    <w:p w:rsidRDefault="00B026DE" w:rsidP="00B026DE" w:rsidR="00B026DE">
      <w:pPr>
        <w:rPr>
          <w:szCs w:val="22"/>
        </w:rPr>
      </w:pPr>
    </w:p>
    <w:p w:rsidRDefault="00B026DE" w:rsidP="00B026DE" w:rsidR="00B026DE">
      <w:pPr>
        <w:rPr>
          <w:szCs w:val="22"/>
        </w:rPr>
      </w:pPr>
    </w:p>
    <w:p w:rsidRDefault="00B026DE" w:rsidP="00B026DE" w:rsidR="00B026DE">
      <w:pPr>
        <w:rPr>
          <w:szCs w:val="22"/>
        </w:rPr>
      </w:pPr>
    </w:p>
    <w:p w:rsidRDefault="00B026DE" w:rsidP="00B026DE" w:rsidR="00B026DE">
      <w:pPr>
        <w:ind w:firstLine="709"/>
        <w:jc w:val="both"/>
        <w:rPr>
          <w:szCs w:val="22"/>
        </w:rPr>
      </w:pPr>
      <w:r>
        <w:rPr>
          <w:szCs w:val="22"/>
        </w:rPr>
        <w:t>TRGOVAČKI SUD U ZAGREBU, po sucu toga suda Hrvoju Lukšiću u stečajnom postupku koji se vodi kod ovog suda povodom zahtjeva FINANCIJSKE AGENCIJE, Regionalni centar Zagreb, Trg svibanjskih žrtava 1995. br. 1, OIB: 85821130368, za provedbu skraćenog stečajnog postupka nad dužnikom IMEL-S jednostavno društvo s ograničenom odgovornošću za usluge, Zagreb, Ulica grada Chicaga 25, OIB: 19910493598, dana 17. srpnja 2018.g.</w:t>
      </w:r>
    </w:p>
    <w:p w:rsidRDefault="00B026DE" w:rsidP="00B026DE" w:rsidR="00B026DE">
      <w:pPr>
        <w:jc w:val="both"/>
        <w:rPr>
          <w:szCs w:val="22"/>
        </w:rPr>
      </w:pPr>
    </w:p>
    <w:p w:rsidRDefault="00B026DE" w:rsidP="00B026DE" w:rsidR="00B026DE">
      <w:pPr>
        <w:jc w:val="both"/>
        <w:rPr>
          <w:szCs w:val="22"/>
        </w:rPr>
      </w:pPr>
    </w:p>
    <w:p w:rsidRDefault="00B026DE" w:rsidP="00B026DE" w:rsidR="00B026DE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B026DE" w:rsidP="00B026DE" w:rsidR="00B026DE">
      <w:pPr>
        <w:jc w:val="both"/>
        <w:rPr>
          <w:szCs w:val="22"/>
        </w:rPr>
      </w:pPr>
    </w:p>
    <w:p w:rsidRDefault="00B026DE" w:rsidP="00B026DE" w:rsidR="00B026DE">
      <w:pPr>
        <w:rPr>
          <w:b/>
          <w:szCs w:val="22"/>
        </w:rPr>
      </w:pPr>
    </w:p>
    <w:p w:rsidRDefault="00B026DE" w:rsidP="00B026DE" w:rsidR="00B026DE">
      <w:pPr>
        <w:ind w:firstLine="708"/>
        <w:jc w:val="both"/>
        <w:rPr>
          <w:szCs w:val="22"/>
        </w:rPr>
      </w:pPr>
      <w:r>
        <w:rPr>
          <w:szCs w:val="22"/>
        </w:rPr>
        <w:t>I  Za dužnika IMEL-S jednostavno društvo s ograničenom odgovornošću za usluge, Zagreb, Ulica grada Chicaga 25, OIB: 19910493598.</w:t>
      </w:r>
    </w:p>
    <w:p w:rsidRDefault="00B026DE" w:rsidP="00B026DE" w:rsidR="00B026DE">
      <w:pPr>
        <w:ind w:firstLine="708"/>
        <w:jc w:val="both"/>
        <w:rPr>
          <w:szCs w:val="22"/>
        </w:rPr>
      </w:pPr>
      <w:r>
        <w:rPr>
          <w:szCs w:val="22"/>
        </w:rPr>
        <w:t>II Iznos duga evidentiran na temelju neizvršenih osnova za plaćanje 6.849,55 kn.</w:t>
      </w:r>
    </w:p>
    <w:p w:rsidRDefault="00B026DE" w:rsidP="00B026DE" w:rsidR="00B026DE">
      <w:pPr>
        <w:ind w:firstLine="708"/>
        <w:jc w:val="both"/>
        <w:rPr>
          <w:szCs w:val="22"/>
        </w:rPr>
      </w:pPr>
      <w:r>
        <w:rPr>
          <w:szCs w:val="22"/>
        </w:rPr>
        <w:t>III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026DE" w:rsidP="00B026DE" w:rsidR="00B026DE">
      <w:pPr>
        <w:ind w:firstLine="708"/>
        <w:jc w:val="both"/>
        <w:rPr>
          <w:szCs w:val="22"/>
        </w:rPr>
      </w:pPr>
      <w:r>
        <w:rPr>
          <w:szCs w:val="22"/>
        </w:rPr>
        <w:t>IV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026DE" w:rsidP="00B026DE" w:rsidR="00B026DE">
      <w:pPr>
        <w:jc w:val="both"/>
        <w:rPr>
          <w:szCs w:val="22"/>
        </w:rPr>
      </w:pPr>
    </w:p>
    <w:p w:rsidRDefault="00B026DE" w:rsidP="00B026DE" w:rsidR="00B026DE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B026DE" w:rsidP="00B026DE" w:rsidR="00B026DE">
      <w:pPr>
        <w:ind w:firstLine="708"/>
        <w:jc w:val="both"/>
        <w:rPr>
          <w:szCs w:val="22"/>
        </w:rPr>
      </w:pPr>
      <w:r>
        <w:rPr>
          <w:szCs w:val="22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026DE" w:rsidP="00B026DE" w:rsidR="00B026DE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B026DE" w:rsidP="00B026DE" w:rsidR="00B026DE">
      <w:pPr>
        <w:jc w:val="both"/>
        <w:rPr>
          <w:szCs w:val="22"/>
        </w:rPr>
      </w:pPr>
    </w:p>
    <w:p w:rsidRDefault="00B026DE" w:rsidP="00B026DE" w:rsidR="00B026DE">
      <w:pPr>
        <w:jc w:val="center"/>
        <w:rPr>
          <w:szCs w:val="22"/>
        </w:rPr>
      </w:pPr>
      <w:r>
        <w:rPr>
          <w:szCs w:val="22"/>
        </w:rPr>
        <w:t>U Zagrebu, 17. srpnja 2018.g.</w:t>
      </w:r>
    </w:p>
    <w:p w:rsidRDefault="00B026DE" w:rsidP="00B026DE" w:rsidR="00B026DE">
      <w:pPr>
        <w:jc w:val="both"/>
        <w:rPr>
          <w:szCs w:val="22"/>
        </w:rPr>
      </w:pPr>
    </w:p>
    <w:p w:rsidRDefault="00B026DE" w:rsidP="00B026DE" w:rsidR="00B026DE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B026DE" w:rsidP="00B026DE" w:rsidR="00B026DE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B026DE" w:rsidP="00B026DE" w:rsidR="00B026D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B026DE" w:rsidP="00B026DE" w:rsidR="00B026DE">
      <w:pPr>
        <w:jc w:val="both"/>
        <w:rPr>
          <w:szCs w:val="22"/>
          <w:lang w:val="pl-PL"/>
        </w:rPr>
      </w:pPr>
    </w:p>
    <w:p w:rsidRDefault="00B026DE" w:rsidP="00B026DE" w:rsidR="00B026DE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B026DE" w:rsidP="00B026DE" w:rsidR="00B026DE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24A40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26DE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6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6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6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6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6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6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73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St-1387/2018-6</izvorni_sadrzaj>
    <derivirana_varijabla naziv="DomainObject.Oznaka_1">St-1387/2018-6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St-1387/2018</izvorni_sadrzaj>
    <derivirana_varijabla naziv="DomainObject.Predmet.OznakaBroj_1">St-1387/2018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IMEL-S jednostavno društvo s ograničenom odgovornošću za usluge</izvorni_sadrzaj>
    <derivirana_varijabla naziv="DomainObject.Predmet.ProtustrankaFormated_1">  IMEL-S jednostavno društvo s ograničenom odgovornošću za usluge</derivirana_varijabla>
  </DomainObject.Predmet.ProtustrankaFormated>
  <DomainObject.Predmet.ProtustrankaFormatedOIB>
    <izvorni_sadrzaj>  IMEL-S jednostavno društvo s ograničenom odgovornošću za usluge, OIB 19910493598</izvorni_sadrzaj>
    <derivirana_varijabla naziv="DomainObject.Predmet.ProtustrankaFormatedOIB_1">  IMEL-S jednostavno društvo s ograničenom odgovornošću za usluge, OIB 19910493598</derivirana_varijabla>
  </DomainObject.Predmet.ProtustrankaFormatedOIB>
  <DomainObject.Predmet.ProtustrankaFormatedWithAdress>
    <izvorni_sadrzaj> IMEL-S jednostavno društvo s ograničenom odgovornošću za usluge, Ulica grada Chicaga 25, 10000 Zagreb</izvorni_sadrzaj>
    <derivirana_varijabla naziv="DomainObject.Predmet.ProtustrankaFormatedWithAdress_1"> IMEL-S jednostavno društvo s ograničenom odgovornošću za usluge, Ulica grada Chicaga 25, 10000 Zagreb</derivirana_varijabla>
  </DomainObject.Predmet.ProtustrankaFormatedWithAdress>
  <DomainObject.Predmet.ProtustrankaFormatedWithAdressOIB>
    <izvorni_sadrzaj> IMEL-S jednostavno društvo s ograničenom odgovornošću za usluge, OIB 19910493598, Ulica grada Chicaga 25, 10000 Zagreb</izvorni_sadrzaj>
    <derivirana_varijabla naziv="DomainObject.Predmet.ProtustrankaFormatedWithAdressOIB_1"> IMEL-S jednostavno društvo s ograničenom odgovornošću za usluge, OIB 19910493598, Ulica grada Chicaga 25, 10000 Zagreb</derivirana_varijabla>
  </DomainObject.Predmet.ProtustrankaFormatedWithAdressOIB>
  <DomainObject.Predmet.ProtustrankaWithAdress>
    <izvorni_sadrzaj>IMEL-S jednostavno društvo s ograničenom odgovornošću za usluge Ulica grada Chicaga 25, 10000 Zagreb</izvorni_sadrzaj>
    <derivirana_varijabla naziv="DomainObject.Predmet.ProtustrankaWithAdress_1">IMEL-S jednostavno društvo s ograničenom odgovornošću za usluge Ulica grada Chicaga 25, 10000 Zagreb</derivirana_varijabla>
  </DomainObject.Predmet.ProtustrankaWithAdress>
  <DomainObject.Predmet.ProtustrankaWithAdressOIB>
    <izvorni_sadrzaj>IMEL-S jednostavno društvo s ograničenom odgovornošću za usluge, OIB 19910493598, Ulica grada Chicaga 25, 10000 Zagreb</izvorni_sadrzaj>
    <derivirana_varijabla naziv="DomainObject.Predmet.ProtustrankaWithAdressOIB_1">IMEL-S jednostavno društvo s ograničenom odgovornošću za usluge, OIB 19910493598, Ulica grada Chicaga 25, 10000 Zagreb</derivirana_varijabla>
  </DomainObject.Predmet.ProtustrankaWithAdressOIB>
  <DomainObject.Predmet.ProtustrankaNazivFormated>
    <izvorni_sadrzaj>IMEL-S jednostavno društvo s ograničenom odgovornošću za usluge</izvorni_sadrzaj>
    <derivirana_varijabla naziv="DomainObject.Predmet.ProtustrankaNazivFormated_1">IMEL-S jednostavno društvo s ograničenom odgovornošću za usluge</derivirana_varijabla>
  </DomainObject.Predmet.ProtustrankaNazivFormated>
  <DomainObject.Predmet.ProtustrankaNazivFormatedOIB>
    <izvorni_sadrzaj>IMEL-S jednostavno društvo s ograničenom odgovornošću za usluge, OIB 19910493598</izvorni_sadrzaj>
    <derivirana_varijabla naziv="DomainObject.Predmet.ProtustrankaNazivFormatedOIB_1">IMEL-S jednostavno društvo s ograničenom odgovornošću za usluge, OIB 19910493598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IMEL-S jednostavno društvo s ograničenom odgovornošću za usluge</item>
    </izvorni_sadrzaj>
    <derivirana_varijabla naziv="DomainObject.Predmet.ProtuStrankaListFormated_1">
      <item>IMEL-S jednostavno društvo s ograničenom odgovornošću za usluge</item>
    </derivirana_varijabla>
  </DomainObject.Predmet.ProtuStrankaListFormated>
  <DomainObject.Predmet.ProtuStrankaListFormatedOIB>
    <izvorni_sadrzaj>
      <item>IMEL-S jednostavno društvo s ograničenom odgovornošću za usluge, OIB 19910493598</item>
    </izvorni_sadrzaj>
    <derivirana_varijabla naziv="DomainObject.Predmet.ProtuStrankaListFormatedOIB_1">
      <item>IMEL-S jednostavno društvo s ograničenom odgovornošću za usluge, OIB 19910493598</item>
    </derivirana_varijabla>
  </DomainObject.Predmet.ProtuStrankaListFormatedOIB>
  <DomainObject.Predmet.ProtuStrankaListFormatedWithAdress>
    <izvorni_sadrzaj>
      <item>IMEL-S jednostavno društvo s ograničenom odgovornošću za usluge, Ulica grada Chicaga 25, 10000 Zagreb</item>
    </izvorni_sadrzaj>
    <derivirana_varijabla naziv="DomainObject.Predmet.ProtuStrankaListFormatedWithAdress_1">
      <item>IMEL-S jednostavno društvo s ograničenom odgovornošću za usluge, Ulica grada Chicaga 25, 10000 Zagreb</item>
    </derivirana_varijabla>
  </DomainObject.Predmet.ProtuStrankaListFormatedWithAdress>
  <DomainObject.Predmet.ProtuStrankaListFormatedWithAdressOIB>
    <izvorni_sadrzaj>
      <item>IMEL-S jednostavno društvo s ograničenom odgovornošću za usluge, OIB 19910493598, Ulica grada Chicaga 25, 10000 Zagreb</item>
    </izvorni_sadrzaj>
    <derivirana_varijabla naziv="DomainObject.Predmet.ProtuStrankaListFormatedWithAdressOIB_1">
      <item>IMEL-S jednostavno društvo s ograničenom odgovornošću za usluge, OIB 19910493598, Ulica grada Chicaga 25, 10000 Zagreb</item>
    </derivirana_varijabla>
  </DomainObject.Predmet.ProtuStrankaListFormatedWithAdressOIB>
  <DomainObject.Predmet.ProtuStrankaListNazivFormated>
    <izvorni_sadrzaj>
      <item>IMEL-S jednostavno društvo s ograničenom odgovornošću za usluge</item>
    </izvorni_sadrzaj>
    <derivirana_varijabla naziv="DomainObject.Predmet.ProtuStrankaListNazivFormated_1">
      <item>IMEL-S jednostavno društvo s ograničenom odgovornošću za usluge</item>
    </derivirana_varijabla>
  </DomainObject.Predmet.ProtuStrankaListNazivFormated>
  <DomainObject.Predmet.ProtuStrankaListNazivFormatedOIB>
    <izvorni_sadrzaj>
      <item>IMEL-S jednostavno društvo s ograničenom odgovornošću za usluge, OIB 19910493598</item>
    </izvorni_sadrzaj>
    <derivirana_varijabla naziv="DomainObject.Predmet.ProtuStrankaListNazivFormatedOIB_1">
      <item>IMEL-S jednostavno društvo s ograničenom odgovornošću za usluge, OIB 19910493598</item>
    </derivirana_varijabla>
  </DomainObject.Predmet.ProtuStrankaListNazivFormatedOIB>
  <DomainObject.Predmet.OstaliListFormated>
    <izvorni_sadrzaj>
      <item>Ivan Matić</item>
      <item>HRVATSKI ZAVOD ZA MIROVINSKO OSIGURANJE</item>
    </izvorni_sadrzaj>
    <derivirana_varijabla naziv="DomainObject.Predmet.OstaliListFormated_1">
      <item>Ivan Matić</item>
      <item>HRVATSKI ZAVOD ZA MIROVINSKO OSIGURANJE</item>
    </derivirana_varijabla>
  </DomainObject.Predmet.OstaliListFormated>
  <DomainObject.Predmet.OstaliListFormatedOIB>
    <izvorni_sadrzaj>
      <item>Ivan Matić, OIB 55523044381</item>
      <item>HRVATSKI ZAVOD ZA MIROVINSKO OSIGURANJE, OIB 84397956623</item>
    </izvorni_sadrzaj>
    <derivirana_varijabla naziv="DomainObject.Predmet.OstaliListFormatedOIB_1">
      <item>Ivan Matić, OIB 55523044381</item>
      <item>HRVATSKI ZAVOD ZA MIROVINSKO OSIGURANJE, OIB 84397956623</item>
    </derivirana_varijabla>
  </DomainObject.Predmet.OstaliListFormatedOIB>
  <DomainObject.Predmet.OstaliListFormatedWithAdress>
    <izvorni_sadrzaj>
      <item>Ivan Matić, Ulica Grada Chicaga 25, 10000 Zagreb</item>
      <item>HRVATSKI ZAVOD ZA MIROVINSKO OSIGURANJE, Trpimirova 4, 10000 Zagreb</item>
    </izvorni_sadrzaj>
    <derivirana_varijabla naziv="DomainObject.Predmet.OstaliListFormatedWithAdress_1">
      <item>Ivan Matić, Ulica Grada Chicaga 25,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Matić, OIB 55523044381, Ulica Grada Chicaga 25, 10000 Zagreb</item>
      <item>HRVATSKI ZAVOD ZA MIROVINSKO OSIGURANJE, OIB 84397956623, Trpimirova 4, 10000 Zagreb</item>
    </izvorni_sadrzaj>
    <derivirana_varijabla naziv="DomainObject.Predmet.OstaliListFormatedWithAdressOIB_1">
      <item>Ivan Matić, OIB 55523044381, Ulica Grada Chicaga 25,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Matić</item>
      <item>HRVATSKI ZAVOD ZA MIROVINSKO OSIGURANJE</item>
    </izvorni_sadrzaj>
    <derivirana_varijabla naziv="DomainObject.Predmet.OstaliListNazivFormated_1">
      <item>Ivan Matić</item>
      <item>HRVATSKI ZAVOD ZA MIROVINSKO OSIGURANJE</item>
    </derivirana_varijabla>
  </DomainObject.Predmet.OstaliListNazivFormated>
  <DomainObject.Predmet.OstaliListNazivFormatedOIB>
    <izvorni_sadrzaj>
      <item>Ivan Matić, OIB 55523044381</item>
      <item>HRVATSKI ZAVOD ZA MIROVINSKO OSIGURANJE, OIB 84397956623</item>
    </izvorni_sadrzaj>
    <derivirana_varijabla naziv="DomainObject.Predmet.OstaliListNazivFormatedOIB_1">
      <item>Ivan Matić, OIB 55523044381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St-1387/2018-6</izvorni_sadrzaj>
    <derivirana_varijabla naziv="DomainObject.PoslovniBrojDokumenta_1">St-1387/2018-6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IMEL-S jednostavno društvo s ograničenom odgovornošću za usluge</izvorni_sadrzaj>
    <derivirana_varijabla naziv="DomainObject.Predmet.ProtustrankaIDrugi_1">IMEL-S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IMEL-S jednostavno društvo s ograničenom odgovornošću za usluge, OIB 19910493598, Ulica grada Chicaga 25, 10000 Zagreb</izvorni_sadrzaj>
    <derivirana_varijabla naziv="DomainObject.Predmet.ProtustrankaIDrugiAdressOIB_1">IMEL-S jednostavno društvo s ograničenom odgovornošću za usluge, OIB 19910493598, Ulica grada Chicaga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IMEL-S jednostavno društvo s ograničenom odgovornošću za usluge</item>
      <item>Ivan Matić</item>
      <item>HRVATSKI ZAVOD ZA MIROVINSKO OSIGURANJE</item>
    </izvorni_sadrzaj>
    <derivirana_varijabla naziv="DomainObject.Predmet.SudioniciListNaziv_1">
      <item>FINA Regionalni centar Zagreb</item>
      <item>IMEL-S jednostavno društvo s ograničenom odgovornošću za usluge</item>
      <item>Ivan Matić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IMEL-S jednostavno društvo s ograničenom odgovornošću za usluge, OIB 19910493598, Ulica grada Chicaga 25,10000 Zagreb</item>
      <item>Ivan Matić, OIB 55523044381, Ulica Grada Chicaga 25,10000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IMEL-S jednostavno društvo s ograničenom odgovornošću za usluge, OIB 19910493598, Ulica grada Chicaga 25,10000 Zagreb</item>
      <item>Ivan Matić, OIB 55523044381, Ulica Grada Chicaga 25,10000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19910493598</item>
      <item>, OIB 55523044381</item>
      <item>, OIB 84397956623</item>
    </izvorni_sadrzaj>
    <derivirana_varijabla naziv="DomainObject.Predmet.SudioniciListNazivOIB_1">
      <item>, OIB 85821130368</item>
      <item>, OIB 19910493598</item>
      <item>, OIB 55523044381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1537</properties:Characters>
  <properties:Lines>45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2018-07-17T08:49:00Z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St-1387/2018-6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