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0d039" w14:paraId="b90d039" w:rsidRDefault="00022C22" w:rsidP="00F24C15" w:rsidR="00022C22" w:rsidRPr="00472F18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022C22" w:rsidP="00F24C15" w:rsidR="00472F18" w:rsidRPr="00472F18">
      <w:pPr>
        <w:rPr>
          <w:sz w:val="24"/>
          <w:szCs w:val="24"/>
        </w:rPr>
      </w:pPr>
      <w:r w:rsidRPr="00472F18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4C15" w:rsidP="00F24C15" w:rsidR="00472F18" w:rsidRPr="00472F18">
      <w:pPr>
        <w:rPr>
          <w:sz w:val="24"/>
          <w:szCs w:val="24"/>
        </w:rPr>
      </w:pPr>
      <w:r w:rsidRPr="00472F18">
        <w:rPr>
          <w:noProof/>
          <w:sz w:val="24"/>
          <w:szCs w:val="24"/>
        </w:rPr>
        <w:t>REPUBLIKA HRVATSKA</w:t>
      </w:r>
    </w:p>
    <w:p w:rsidRDefault="00F24C15" w:rsidP="00F24C15" w:rsidR="00F24C15" w:rsidRPr="00472F18">
      <w:pPr>
        <w:rPr>
          <w:sz w:val="24"/>
          <w:szCs w:val="24"/>
        </w:rPr>
      </w:pPr>
      <w:r w:rsidRPr="00472F18">
        <w:rPr>
          <w:noProof/>
          <w:sz w:val="24"/>
          <w:szCs w:val="24"/>
        </w:rPr>
        <w:t>Trgovački sud u Zagrebu</w:t>
      </w:r>
    </w:p>
    <w:p w:rsidRDefault="00F24C15" w:rsidP="008521C8" w:rsidR="00B633AD" w:rsidRPr="00472F18">
      <w:pPr>
        <w:rPr>
          <w:b/>
          <w:sz w:val="24"/>
          <w:szCs w:val="24"/>
        </w:rPr>
      </w:pPr>
      <w:r w:rsidRPr="00472F18">
        <w:rPr>
          <w:noProof/>
          <w:sz w:val="24"/>
          <w:szCs w:val="24"/>
        </w:rPr>
        <w:t xml:space="preserve">Zagreb, Amruševa 2/II                                                                            </w:t>
      </w:r>
    </w:p>
    <w:p w:rsidRDefault="004266DC" w:rsidP="00493A29" w:rsidR="004266DC">
      <w:pPr>
        <w:widowControl/>
        <w:rPr>
          <w:b/>
          <w:sz w:val="24"/>
          <w:szCs w:val="24"/>
        </w:rPr>
      </w:pPr>
    </w:p>
    <w:p w:rsidRDefault="00493A29" w:rsidP="00493A29" w:rsidR="00493A29" w:rsidRPr="00472F18">
      <w:pPr>
        <w:widowControl/>
        <w:rPr>
          <w:b/>
          <w:sz w:val="24"/>
          <w:szCs w:val="24"/>
        </w:rPr>
      </w:pPr>
    </w:p>
    <w:p w:rsidRDefault="009D3447" w:rsidR="009D3447" w:rsidRPr="00472F18">
      <w:pPr>
        <w:widowControl/>
        <w:jc w:val="center"/>
        <w:rPr>
          <w:b/>
          <w:sz w:val="24"/>
          <w:szCs w:val="24"/>
        </w:rPr>
      </w:pPr>
    </w:p>
    <w:p w:rsidRDefault="001A3910" w:rsidP="00E64348" w:rsidR="004266DC">
      <w:pPr>
        <w:widowControl/>
        <w:ind w:firstLine="720"/>
        <w:jc w:val="both"/>
        <w:rPr>
          <w:sz w:val="24"/>
          <w:szCs w:val="24"/>
        </w:rPr>
      </w:pPr>
      <w:r w:rsidRPr="0072256B">
        <w:rPr>
          <w:sz w:val="24"/>
          <w:szCs w:val="24"/>
        </w:rPr>
        <w:t>U</w:t>
      </w:r>
      <w:r w:rsidR="0072256B" w:rsidRPr="0072256B">
        <w:rPr>
          <w:sz w:val="24"/>
          <w:szCs w:val="24"/>
        </w:rPr>
        <w:t xml:space="preserve"> postupku predst</w:t>
      </w:r>
      <w:r w:rsidR="00D768D7" w:rsidRPr="0072256B">
        <w:rPr>
          <w:sz w:val="24"/>
          <w:szCs w:val="24"/>
        </w:rPr>
        <w:t xml:space="preserve">ečajne nagodbe nad dužnikom </w:t>
      </w:r>
      <w:r w:rsidR="006B50C2" w:rsidRPr="00DE6853">
        <w:rPr>
          <w:sz w:val="24"/>
        </w:rPr>
        <w:t xml:space="preserve">ŠENIČNJAK PROJEKT d.o.o., Dubrava Pušćanska (Općina Pušća), Ljudevita </w:t>
      </w:r>
      <w:r w:rsidR="006B50C2">
        <w:rPr>
          <w:sz w:val="24"/>
        </w:rPr>
        <w:t>Gaja 8, OIB: 16018547100</w:t>
      </w:r>
      <w:r w:rsidR="00D768D7" w:rsidRPr="0072256B">
        <w:rPr>
          <w:sz w:val="24"/>
          <w:szCs w:val="24"/>
        </w:rPr>
        <w:t xml:space="preserve">, </w:t>
      </w:r>
      <w:r w:rsidRPr="0072256B">
        <w:rPr>
          <w:sz w:val="24"/>
          <w:szCs w:val="24"/>
        </w:rPr>
        <w:t>temeljem članka 57. Stečajnog zakona (N.N.br. 71/15</w:t>
      </w:r>
      <w:r w:rsidR="00FE1B71" w:rsidRPr="0072256B">
        <w:rPr>
          <w:sz w:val="24"/>
          <w:szCs w:val="24"/>
        </w:rPr>
        <w:t>, 104/17</w:t>
      </w:r>
      <w:r w:rsidRPr="0072256B">
        <w:rPr>
          <w:sz w:val="24"/>
          <w:szCs w:val="24"/>
        </w:rPr>
        <w:t xml:space="preserve">) </w:t>
      </w:r>
      <w:r w:rsidR="004266DC" w:rsidRPr="0072256B">
        <w:rPr>
          <w:sz w:val="24"/>
          <w:szCs w:val="24"/>
        </w:rPr>
        <w:t xml:space="preserve">sud je sastavio, te javno objavljuje </w:t>
      </w:r>
    </w:p>
    <w:p w:rsidRDefault="0072256B" w:rsidP="00E64348" w:rsidR="0072256B" w:rsidRPr="0072256B">
      <w:pPr>
        <w:widowControl/>
        <w:ind w:firstLine="720"/>
        <w:jc w:val="both"/>
        <w:rPr>
          <w:b/>
          <w:sz w:val="24"/>
          <w:szCs w:val="24"/>
        </w:rPr>
      </w:pPr>
    </w:p>
    <w:p w:rsidRDefault="004266DC" w:rsidR="004266DC" w:rsidRPr="00472F18">
      <w:pPr>
        <w:widowControl/>
        <w:jc w:val="center"/>
        <w:rPr>
          <w:b/>
          <w:sz w:val="24"/>
          <w:szCs w:val="24"/>
        </w:rPr>
      </w:pPr>
    </w:p>
    <w:p w:rsidRDefault="004266DC" w:rsidR="00D768D7" w:rsidRPr="00472F18">
      <w:pPr>
        <w:widowControl/>
        <w:jc w:val="center"/>
        <w:rPr>
          <w:b/>
          <w:sz w:val="24"/>
          <w:szCs w:val="24"/>
        </w:rPr>
      </w:pPr>
      <w:r w:rsidRPr="00472F18">
        <w:rPr>
          <w:b/>
          <w:sz w:val="24"/>
          <w:szCs w:val="24"/>
        </w:rPr>
        <w:t xml:space="preserve">POPIS VJEROVNIKA I PRAVA GLASA </w:t>
      </w:r>
    </w:p>
    <w:p w:rsidRDefault="00D768D7" w:rsidP="00493A29" w:rsidR="00623ACC" w:rsidRPr="00493A29">
      <w:pPr>
        <w:widowControl/>
        <w:jc w:val="center"/>
        <w:rPr>
          <w:b/>
          <w:sz w:val="24"/>
          <w:szCs w:val="24"/>
        </w:rPr>
      </w:pPr>
      <w:r w:rsidRPr="00472F18">
        <w:rPr>
          <w:b/>
          <w:sz w:val="24"/>
          <w:szCs w:val="24"/>
        </w:rPr>
        <w:t>KOJA VJEROVNICIMA PRIPADAJU</w:t>
      </w:r>
    </w:p>
    <w:p w:rsidRDefault="00557C10" w:rsidP="00BE54BF" w:rsidR="00557C10" w:rsidRPr="00472F18">
      <w:pPr>
        <w:ind w:firstLine="708"/>
        <w:rPr>
          <w:sz w:val="24"/>
          <w:szCs w:val="24"/>
        </w:rPr>
      </w:pPr>
    </w:p>
    <w:p w:rsidRDefault="009B1362" w:rsidP="009B1362" w:rsidR="005A4ED0" w:rsidRPr="00472F18">
      <w:pPr>
        <w:pStyle w:val="Odlomakpopisa"/>
        <w:numPr>
          <w:ilvl w:val="0"/>
          <w:numId w:val="24"/>
        </w:numPr>
        <w:jc w:val="both"/>
        <w:rPr>
          <w:sz w:val="24"/>
          <w:szCs w:val="24"/>
        </w:rPr>
      </w:pPr>
      <w:r w:rsidRPr="00472F18">
        <w:rPr>
          <w:sz w:val="24"/>
          <w:szCs w:val="24"/>
        </w:rPr>
        <w:t xml:space="preserve">Planom restrukturiranja </w:t>
      </w:r>
      <w:r w:rsidR="005A41F3" w:rsidRPr="00472F18">
        <w:rPr>
          <w:sz w:val="24"/>
          <w:szCs w:val="24"/>
        </w:rPr>
        <w:t>predviđena je jedna skupina vjerovnika – vjerovnici koji imaju neosiguranu tražbinu (</w:t>
      </w:r>
      <w:r w:rsidR="00C22625" w:rsidRPr="00472F18">
        <w:rPr>
          <w:sz w:val="24"/>
          <w:szCs w:val="24"/>
        </w:rPr>
        <w:t>VJEROVNICI</w:t>
      </w:r>
      <w:r w:rsidR="005A41F3" w:rsidRPr="00472F18">
        <w:rPr>
          <w:sz w:val="24"/>
          <w:szCs w:val="24"/>
        </w:rPr>
        <w:t>)</w:t>
      </w:r>
      <w:r w:rsidR="00F144CF" w:rsidRPr="00472F18">
        <w:rPr>
          <w:sz w:val="24"/>
          <w:szCs w:val="24"/>
        </w:rPr>
        <w:t xml:space="preserve"> i to:</w:t>
      </w:r>
    </w:p>
    <w:p w:rsidRDefault="00095AF4" w:rsidP="00095AF4" w:rsidR="00095AF4" w:rsidRPr="00472F18">
      <w:pPr>
        <w:pStyle w:val="Odlomakpopisa"/>
        <w:ind w:left="1428"/>
        <w:rPr>
          <w:sz w:val="24"/>
          <w:szCs w:val="24"/>
        </w:rPr>
      </w:pPr>
    </w:p>
    <w:tbl>
      <w:tblPr>
        <w:tblStyle w:val="Reetkatablice3"/>
        <w:tblpPr w:tblpY="190" w:tblpXSpec="center" w:horzAnchor="margin" w:vertAnchor="text" w:rightFromText="180" w:leftFromText="180"/>
        <w:tblW w:type="dxa" w:w="9357"/>
        <w:tblLayout w:type="fixed"/>
        <w:tblLook w:val="04A0" w:noVBand="1" w:noHBand="0" w:lastColumn="0" w:firstColumn="1" w:lastRow="0" w:firstRow="1"/>
      </w:tblPr>
      <w:tblGrid>
        <w:gridCol w:w="1129"/>
        <w:gridCol w:w="2645"/>
        <w:gridCol w:w="1443"/>
        <w:gridCol w:w="2155"/>
        <w:gridCol w:w="1985"/>
      </w:tblGrid>
      <w:tr w:rsidTr="00CF7654" w:rsidR="006B50C2" w:rsidRPr="006B50C2">
        <w:trPr>
          <w:trHeight w:val="1425"/>
        </w:trPr>
        <w:tc>
          <w:tcPr>
            <w:tcW w:type="dxa" w:w="1129"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bCs/>
                <w:sz w:val="24"/>
                <w:szCs w:val="24"/>
              </w:rPr>
            </w:pPr>
          </w:p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bCs/>
                <w:sz w:val="24"/>
                <w:szCs w:val="24"/>
              </w:rPr>
            </w:pPr>
            <w:r w:rsidRPr="00804C9C">
              <w:rPr>
                <w:rFonts w:hAnsi="Times New Roman" w:ascii="Times New Roman"/>
                <w:bCs/>
                <w:sz w:val="24"/>
                <w:szCs w:val="24"/>
              </w:rPr>
              <w:t>R.br.</w:t>
            </w:r>
          </w:p>
        </w:tc>
        <w:tc>
          <w:tcPr>
            <w:tcW w:type="dxa" w:w="2645"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bCs/>
                <w:sz w:val="24"/>
                <w:szCs w:val="24"/>
              </w:rPr>
            </w:pPr>
          </w:p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hAnsi="Times New Roman" w:ascii="Times New Roman"/>
                <w:bCs/>
                <w:sz w:val="24"/>
                <w:szCs w:val="24"/>
              </w:rPr>
            </w:pPr>
            <w:r w:rsidRPr="00804C9C">
              <w:rPr>
                <w:rFonts w:hAnsi="Times New Roman" w:ascii="Times New Roman"/>
                <w:bCs/>
                <w:sz w:val="24"/>
                <w:szCs w:val="24"/>
              </w:rPr>
              <w:t>Ime i prezime / Naziv vjerovnika</w:t>
            </w:r>
          </w:p>
        </w:tc>
        <w:tc>
          <w:tcPr>
            <w:tcW w:type="dxa" w:w="1443"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bCs/>
                <w:sz w:val="24"/>
                <w:szCs w:val="24"/>
              </w:rPr>
            </w:pPr>
          </w:p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hAnsi="Times New Roman" w:ascii="Times New Roman"/>
                <w:bCs/>
                <w:sz w:val="24"/>
                <w:szCs w:val="24"/>
              </w:rPr>
            </w:pPr>
            <w:r w:rsidRPr="00804C9C">
              <w:rPr>
                <w:rFonts w:hAnsi="Times New Roman" w:ascii="Times New Roman"/>
                <w:bCs/>
                <w:sz w:val="24"/>
                <w:szCs w:val="24"/>
              </w:rPr>
              <w:t>OIB vjerovnika</w:t>
            </w:r>
          </w:p>
        </w:tc>
        <w:tc>
          <w:tcPr>
            <w:tcW w:type="dxa" w:w="2155"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bCs/>
                <w:sz w:val="24"/>
                <w:szCs w:val="24"/>
              </w:rPr>
            </w:pPr>
          </w:p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hAnsi="Times New Roman" w:ascii="Times New Roman"/>
                <w:bCs/>
                <w:sz w:val="24"/>
                <w:szCs w:val="24"/>
              </w:rPr>
            </w:pPr>
            <w:r w:rsidRPr="00804C9C">
              <w:rPr>
                <w:rFonts w:hAnsi="Times New Roman" w:ascii="Times New Roman"/>
                <w:bCs/>
                <w:sz w:val="24"/>
                <w:szCs w:val="24"/>
              </w:rPr>
              <w:t>Adresa vjerovnika</w:t>
            </w:r>
          </w:p>
        </w:tc>
        <w:tc>
          <w:tcPr>
            <w:tcW w:type="dxa" w:w="1985"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bCs/>
                <w:sz w:val="24"/>
                <w:szCs w:val="24"/>
              </w:rPr>
            </w:pPr>
          </w:p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hAnsi="Times New Roman" w:ascii="Times New Roman"/>
                <w:bCs/>
                <w:sz w:val="24"/>
                <w:szCs w:val="24"/>
              </w:rPr>
            </w:pPr>
            <w:r w:rsidRPr="00804C9C">
              <w:rPr>
                <w:rFonts w:hAnsi="Times New Roman" w:ascii="Times New Roman"/>
                <w:bCs/>
                <w:sz w:val="24"/>
                <w:szCs w:val="24"/>
              </w:rPr>
              <w:t>Iznos priznate tražbine</w:t>
            </w:r>
          </w:p>
        </w:tc>
      </w:tr>
      <w:tr w:rsidTr="00CF7654" w:rsidR="006B50C2" w:rsidRPr="006B50C2">
        <w:trPr>
          <w:trHeight w:val="705"/>
        </w:trPr>
        <w:tc>
          <w:tcPr>
            <w:tcW w:type="dxa" w:w="1129"/>
            <w:noWrap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04C9C"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2645"/>
            <w:hideMark/>
          </w:tcPr>
          <w:p w:rsidRDefault="006B50C2" w:rsidP="006B50C2" w:rsidR="006B50C2" w:rsidRPr="00F60641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F60641">
              <w:rPr>
                <w:rFonts w:hAnsi="Times New Roman" w:ascii="Times New Roman"/>
                <w:sz w:val="24"/>
                <w:szCs w:val="24"/>
              </w:rPr>
              <w:t>ASI d.o.o. za pružanje usluga i trgovinu</w:t>
            </w:r>
          </w:p>
        </w:tc>
        <w:tc>
          <w:tcPr>
            <w:tcW w:type="dxa" w:w="1443"/>
            <w:noWrap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</w:rPr>
            </w:pPr>
            <w:r w:rsidRPr="00804C9C">
              <w:rPr>
                <w:rFonts w:hAnsi="Times New Roman" w:ascii="Times New Roman"/>
              </w:rPr>
              <w:t>57590538934</w:t>
            </w:r>
          </w:p>
        </w:tc>
        <w:tc>
          <w:tcPr>
            <w:tcW w:type="dxa" w:w="2155"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04C9C">
              <w:rPr>
                <w:rFonts w:hAnsi="Times New Roman" w:ascii="Times New Roman"/>
                <w:sz w:val="24"/>
                <w:szCs w:val="24"/>
              </w:rPr>
              <w:t>Zagrebačka cesta 192, 10000 Zagreb</w:t>
            </w:r>
          </w:p>
        </w:tc>
        <w:tc>
          <w:tcPr>
            <w:tcW w:type="dxa" w:w="1985"/>
            <w:noWrap/>
            <w:hideMark/>
          </w:tcPr>
          <w:p w:rsidRDefault="006B50C2" w:rsidP="006B50C2" w:rsidR="006B50C2" w:rsidRPr="00F60641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F60641">
              <w:rPr>
                <w:rFonts w:hAnsi="Times New Roman" w:ascii="Times New Roman"/>
                <w:sz w:val="24"/>
                <w:szCs w:val="24"/>
              </w:rPr>
              <w:t>26.426,90</w:t>
            </w:r>
          </w:p>
        </w:tc>
      </w:tr>
      <w:tr w:rsidTr="00CF7654" w:rsidR="006B50C2" w:rsidRPr="006B50C2">
        <w:trPr>
          <w:trHeight w:val="600"/>
        </w:trPr>
        <w:tc>
          <w:tcPr>
            <w:tcW w:type="dxa" w:w="1129"/>
            <w:noWrap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04C9C">
              <w:rPr>
                <w:rFonts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dxa" w:w="2645"/>
            <w:hideMark/>
          </w:tcPr>
          <w:p w:rsidRDefault="006B50C2" w:rsidP="00F60641" w:rsidR="006B50C2" w:rsidRPr="00F60641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F60641">
              <w:rPr>
                <w:rFonts w:hAnsi="Times New Roman" w:ascii="Times New Roman"/>
                <w:sz w:val="24"/>
                <w:szCs w:val="24"/>
              </w:rPr>
              <w:t xml:space="preserve">BEGAMONT </w:t>
            </w:r>
            <w:r w:rsidR="00F60641">
              <w:rPr>
                <w:rFonts w:hAnsi="Times New Roman" w:ascii="Times New Roman"/>
                <w:sz w:val="24"/>
                <w:szCs w:val="24"/>
              </w:rPr>
              <w:t xml:space="preserve">d.o.o. </w:t>
            </w:r>
            <w:r w:rsidRPr="00F60641">
              <w:rPr>
                <w:rFonts w:hAnsi="Times New Roman" w:ascii="Times New Roman"/>
                <w:sz w:val="24"/>
                <w:szCs w:val="24"/>
              </w:rPr>
              <w:t xml:space="preserve"> za graditeljstvo i usluge</w:t>
            </w:r>
          </w:p>
        </w:tc>
        <w:tc>
          <w:tcPr>
            <w:tcW w:type="dxa" w:w="1443"/>
            <w:noWrap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</w:rPr>
            </w:pPr>
            <w:r w:rsidRPr="00804C9C">
              <w:rPr>
                <w:rFonts w:hAnsi="Times New Roman" w:ascii="Times New Roman"/>
              </w:rPr>
              <w:t>49314919793</w:t>
            </w:r>
          </w:p>
        </w:tc>
        <w:tc>
          <w:tcPr>
            <w:tcW w:type="dxa" w:w="2155"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04C9C">
              <w:rPr>
                <w:rFonts w:hAnsi="Times New Roman" w:ascii="Times New Roman"/>
                <w:sz w:val="24"/>
                <w:szCs w:val="24"/>
              </w:rPr>
              <w:t>Priobalna cesta 17, 10000 Zagreb</w:t>
            </w:r>
          </w:p>
        </w:tc>
        <w:tc>
          <w:tcPr>
            <w:tcW w:type="dxa" w:w="1985"/>
            <w:noWrap/>
            <w:hideMark/>
          </w:tcPr>
          <w:p w:rsidRDefault="006B50C2" w:rsidP="006B50C2" w:rsidR="006B50C2" w:rsidRPr="00F60641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F60641">
              <w:rPr>
                <w:rFonts w:hAnsi="Times New Roman" w:ascii="Times New Roman"/>
                <w:sz w:val="24"/>
                <w:szCs w:val="24"/>
              </w:rPr>
              <w:t>886.617,06</w:t>
            </w:r>
          </w:p>
        </w:tc>
      </w:tr>
      <w:tr w:rsidTr="00CF7654" w:rsidR="006B50C2" w:rsidRPr="006B50C2">
        <w:trPr>
          <w:trHeight w:val="705"/>
        </w:trPr>
        <w:tc>
          <w:tcPr>
            <w:tcW w:type="dxa" w:w="1129"/>
            <w:noWrap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04C9C">
              <w:rPr>
                <w:rFonts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dxa" w:w="2645"/>
            <w:hideMark/>
          </w:tcPr>
          <w:p w:rsidRDefault="006B50C2" w:rsidP="00F60641" w:rsidR="006B50C2" w:rsidRPr="00F60641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F60641">
              <w:rPr>
                <w:rFonts w:hAnsi="Times New Roman" w:ascii="Times New Roman"/>
                <w:sz w:val="24"/>
                <w:szCs w:val="24"/>
              </w:rPr>
              <w:t xml:space="preserve">BISNODE </w:t>
            </w:r>
            <w:r w:rsidR="00F60641">
              <w:rPr>
                <w:rFonts w:hAnsi="Times New Roman" w:ascii="Times New Roman"/>
                <w:sz w:val="24"/>
                <w:szCs w:val="24"/>
              </w:rPr>
              <w:t xml:space="preserve">d.o.o. </w:t>
            </w:r>
            <w:r w:rsidRPr="00F60641">
              <w:rPr>
                <w:rFonts w:hAnsi="Times New Roman" w:ascii="Times New Roman"/>
                <w:sz w:val="24"/>
                <w:szCs w:val="24"/>
              </w:rPr>
              <w:t>za trgovinu, posredovanje i usluge</w:t>
            </w:r>
          </w:p>
        </w:tc>
        <w:tc>
          <w:tcPr>
            <w:tcW w:type="dxa" w:w="1443"/>
            <w:noWrap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</w:rPr>
            </w:pPr>
            <w:r w:rsidRPr="00804C9C">
              <w:rPr>
                <w:rFonts w:hAnsi="Times New Roman" w:ascii="Times New Roman"/>
              </w:rPr>
              <w:t>48270876028</w:t>
            </w:r>
          </w:p>
        </w:tc>
        <w:tc>
          <w:tcPr>
            <w:tcW w:type="dxa" w:w="2155"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04C9C">
              <w:rPr>
                <w:rFonts w:hAnsi="Times New Roman" w:ascii="Times New Roman"/>
                <w:sz w:val="24"/>
                <w:szCs w:val="24"/>
              </w:rPr>
              <w:t>Fallerovo šetalište 22, 10000 Zagreb</w:t>
            </w:r>
          </w:p>
        </w:tc>
        <w:tc>
          <w:tcPr>
            <w:tcW w:type="dxa" w:w="1985"/>
            <w:noWrap/>
            <w:hideMark/>
          </w:tcPr>
          <w:p w:rsidRDefault="006B50C2" w:rsidP="006B50C2" w:rsidR="006B50C2" w:rsidRPr="00F60641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F60641">
              <w:rPr>
                <w:rFonts w:hAnsi="Times New Roman" w:ascii="Times New Roman"/>
                <w:sz w:val="24"/>
                <w:szCs w:val="24"/>
              </w:rPr>
              <w:t>5.625,00</w:t>
            </w:r>
          </w:p>
        </w:tc>
      </w:tr>
      <w:tr w:rsidTr="00273148" w:rsidR="006B50C2" w:rsidRPr="006B50C2">
        <w:trPr>
          <w:trHeight w:val="525"/>
        </w:trPr>
        <w:tc>
          <w:tcPr>
            <w:tcW w:type="dxa" w:w="1129"/>
            <w:noWrap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04C9C">
              <w:rPr>
                <w:rFonts w:hAnsi="Times New Roman" w:ascii="Times New Roman"/>
                <w:sz w:val="24"/>
                <w:szCs w:val="24"/>
              </w:rPr>
              <w:t>4</w:t>
            </w:r>
          </w:p>
        </w:tc>
        <w:tc>
          <w:tcPr>
            <w:tcW w:type="dxa" w:w="2645"/>
            <w:hideMark/>
          </w:tcPr>
          <w:p w:rsidRDefault="006B50C2" w:rsidP="006B50C2" w:rsidR="006B50C2" w:rsidRPr="00F60641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F60641">
              <w:rPr>
                <w:rFonts w:hAnsi="Times New Roman" w:ascii="Times New Roman"/>
                <w:sz w:val="24"/>
                <w:szCs w:val="24"/>
              </w:rPr>
              <w:t>DANIJEL ŠENIČNJAK</w:t>
            </w:r>
          </w:p>
        </w:tc>
        <w:tc>
          <w:tcPr>
            <w:tcW w:type="dxa" w:w="1443"/>
            <w:noWrap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</w:rPr>
            </w:pPr>
          </w:p>
        </w:tc>
        <w:tc>
          <w:tcPr>
            <w:tcW w:type="dxa" w:w="2155"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04C9C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985"/>
            <w:noWrap/>
            <w:hideMark/>
          </w:tcPr>
          <w:p w:rsidRDefault="006B50C2" w:rsidP="006B50C2" w:rsidR="006B50C2" w:rsidRPr="00F60641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F60641">
              <w:rPr>
                <w:rFonts w:hAnsi="Times New Roman" w:ascii="Times New Roman"/>
                <w:sz w:val="24"/>
                <w:szCs w:val="24"/>
              </w:rPr>
              <w:t>159.893,46</w:t>
            </w:r>
          </w:p>
        </w:tc>
      </w:tr>
      <w:tr w:rsidTr="00CF7654" w:rsidR="006B50C2" w:rsidRPr="006B50C2">
        <w:trPr>
          <w:trHeight w:val="690"/>
        </w:trPr>
        <w:tc>
          <w:tcPr>
            <w:tcW w:type="dxa" w:w="1129"/>
            <w:noWrap/>
            <w:hideMark/>
          </w:tcPr>
          <w:p w:rsidRDefault="006B50C2" w:rsidP="00273148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04C9C">
              <w:rPr>
                <w:rFonts w:hAnsi="Times New Roman" w:ascii="Times New Roman"/>
                <w:sz w:val="24"/>
                <w:szCs w:val="24"/>
              </w:rPr>
              <w:t>5</w:t>
            </w:r>
          </w:p>
        </w:tc>
        <w:tc>
          <w:tcPr>
            <w:tcW w:type="dxa" w:w="2645"/>
            <w:hideMark/>
          </w:tcPr>
          <w:p w:rsidRDefault="006B50C2" w:rsidP="006B50C2" w:rsidR="00F60641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F60641">
              <w:rPr>
                <w:rFonts w:hAnsi="Times New Roman" w:ascii="Times New Roman"/>
                <w:sz w:val="24"/>
                <w:szCs w:val="24"/>
              </w:rPr>
              <w:t>DIONIČKO DRUŠTVO SAMOBORKA, INDUSTRIJA GRAĐEVNOG MATERIJALA</w:t>
            </w:r>
          </w:p>
          <w:p w:rsidRDefault="007963D4" w:rsidP="006B50C2" w:rsidR="007963D4" w:rsidRPr="00F60641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43"/>
            <w:noWrap/>
            <w:hideMark/>
          </w:tcPr>
          <w:p w:rsidRDefault="006B50C2" w:rsidP="00273148" w:rsidR="006B50C2" w:rsidRPr="00804C9C">
            <w:pPr>
              <w:widowControl/>
              <w:overflowPunct/>
              <w:autoSpaceDE/>
              <w:autoSpaceDN/>
              <w:adjustRightInd/>
              <w:spacing w:lineRule="auto" w:line="276"/>
              <w:textAlignment w:val="auto"/>
              <w:rPr>
                <w:rFonts w:hAnsi="Times New Roman" w:ascii="Times New Roman"/>
              </w:rPr>
            </w:pPr>
            <w:r w:rsidRPr="00804C9C">
              <w:rPr>
                <w:rFonts w:hAnsi="Times New Roman" w:ascii="Times New Roman"/>
              </w:rPr>
              <w:t>53149109818</w:t>
            </w:r>
          </w:p>
        </w:tc>
        <w:tc>
          <w:tcPr>
            <w:tcW w:type="dxa" w:w="2155"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04C9C">
              <w:rPr>
                <w:rFonts w:hAnsi="Times New Roman" w:ascii="Times New Roman"/>
                <w:sz w:val="24"/>
                <w:szCs w:val="24"/>
              </w:rPr>
              <w:t>Zagrebačka 32a, 10430 Samobor</w:t>
            </w:r>
          </w:p>
        </w:tc>
        <w:tc>
          <w:tcPr>
            <w:tcW w:type="dxa" w:w="1985"/>
            <w:noWrap/>
            <w:hideMark/>
          </w:tcPr>
          <w:p w:rsidRDefault="006B50C2" w:rsidP="00273148" w:rsidR="006B50C2" w:rsidRPr="00F60641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F60641">
              <w:rPr>
                <w:rFonts w:hAnsi="Times New Roman" w:ascii="Times New Roman"/>
                <w:sz w:val="24"/>
                <w:szCs w:val="24"/>
              </w:rPr>
              <w:t>340.313,93</w:t>
            </w:r>
          </w:p>
        </w:tc>
      </w:tr>
      <w:tr w:rsidTr="00CF7654" w:rsidR="006B50C2" w:rsidRPr="006B50C2">
        <w:trPr>
          <w:trHeight w:val="499"/>
        </w:trPr>
        <w:tc>
          <w:tcPr>
            <w:tcW w:type="dxa" w:w="1129"/>
            <w:noWrap/>
            <w:hideMark/>
          </w:tcPr>
          <w:p w:rsidRDefault="006B50C2" w:rsidP="00273148" w:rsidR="006B50C2" w:rsidRPr="00804C9C">
            <w:pPr>
              <w:widowControl/>
              <w:overflowPunct/>
              <w:autoSpaceDE/>
              <w:autoSpaceDN/>
              <w:adjustRightInd/>
              <w:spacing w:lineRule="auto" w:line="276"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04C9C">
              <w:rPr>
                <w:rFonts w:hAnsi="Times New Roman" w:asci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type="dxa" w:w="2645"/>
            <w:hideMark/>
          </w:tcPr>
          <w:p w:rsidRDefault="006B50C2" w:rsidP="00273148" w:rsidR="006B50C2" w:rsidRPr="00F60641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F60641">
              <w:rPr>
                <w:rFonts w:hAnsi="Times New Roman" w:ascii="Times New Roman"/>
                <w:sz w:val="24"/>
                <w:szCs w:val="24"/>
              </w:rPr>
              <w:t>Financijska agencija</w:t>
            </w:r>
          </w:p>
        </w:tc>
        <w:tc>
          <w:tcPr>
            <w:tcW w:type="dxa" w:w="1443"/>
            <w:noWrap/>
            <w:hideMark/>
          </w:tcPr>
          <w:p w:rsidRDefault="006B50C2" w:rsidP="007963D4" w:rsidR="006B50C2" w:rsidRPr="00804C9C">
            <w:pPr>
              <w:widowControl/>
              <w:overflowPunct/>
              <w:autoSpaceDE/>
              <w:autoSpaceDN/>
              <w:adjustRightInd/>
              <w:spacing w:lineRule="auto" w:line="276"/>
              <w:textAlignment w:val="auto"/>
              <w:rPr>
                <w:rFonts w:hAnsi="Times New Roman" w:ascii="Times New Roman"/>
              </w:rPr>
            </w:pPr>
            <w:r w:rsidRPr="00804C9C">
              <w:rPr>
                <w:rFonts w:hAnsi="Times New Roman" w:ascii="Times New Roman"/>
              </w:rPr>
              <w:t>85821130368</w:t>
            </w:r>
          </w:p>
        </w:tc>
        <w:tc>
          <w:tcPr>
            <w:tcW w:type="dxa" w:w="2155"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04C9C">
              <w:rPr>
                <w:rFonts w:hAnsi="Times New Roman" w:ascii="Times New Roman"/>
                <w:sz w:val="24"/>
                <w:szCs w:val="24"/>
              </w:rPr>
              <w:t>Ulica grada Vukovara 70, 10000 Zagreb</w:t>
            </w:r>
          </w:p>
        </w:tc>
        <w:tc>
          <w:tcPr>
            <w:tcW w:type="dxa" w:w="1985"/>
            <w:noWrap/>
            <w:hideMark/>
          </w:tcPr>
          <w:p w:rsidRDefault="006B50C2" w:rsidP="007963D4" w:rsidR="006B50C2" w:rsidRPr="00F60641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F60641">
              <w:rPr>
                <w:rFonts w:hAnsi="Times New Roman" w:ascii="Times New Roman"/>
                <w:sz w:val="24"/>
                <w:szCs w:val="24"/>
              </w:rPr>
              <w:t>3.420,00</w:t>
            </w:r>
          </w:p>
        </w:tc>
      </w:tr>
      <w:tr w:rsidTr="00CF7654" w:rsidR="006B50C2" w:rsidRPr="006B50C2">
        <w:trPr>
          <w:trHeight w:val="750"/>
        </w:trPr>
        <w:tc>
          <w:tcPr>
            <w:tcW w:type="dxa" w:w="1129"/>
            <w:noWrap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04C9C">
              <w:rPr>
                <w:rFonts w:hAnsi="Times New Roman" w:ascii="Times New Roman"/>
                <w:sz w:val="24"/>
                <w:szCs w:val="24"/>
              </w:rPr>
              <w:t>8</w:t>
            </w:r>
          </w:p>
        </w:tc>
        <w:tc>
          <w:tcPr>
            <w:tcW w:type="dxa" w:w="2645"/>
            <w:hideMark/>
          </w:tcPr>
          <w:p w:rsidRDefault="006B50C2" w:rsidP="006B50C2" w:rsidR="006B50C2" w:rsidRPr="00F60641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F60641">
              <w:rPr>
                <w:rFonts w:hAnsi="Times New Roman" w:ascii="Times New Roman"/>
                <w:sz w:val="24"/>
                <w:szCs w:val="24"/>
              </w:rPr>
              <w:t>GOLUBIĆ TRGOVINA, društvo s ograničenom odgovornošću za zastupanje, uvoz i izvoz</w:t>
            </w:r>
          </w:p>
        </w:tc>
        <w:tc>
          <w:tcPr>
            <w:tcW w:type="dxa" w:w="1443"/>
            <w:noWrap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</w:rPr>
            </w:pPr>
            <w:r w:rsidRPr="00804C9C">
              <w:rPr>
                <w:rFonts w:hAnsi="Times New Roman" w:ascii="Times New Roman"/>
              </w:rPr>
              <w:t>86314065016</w:t>
            </w:r>
          </w:p>
        </w:tc>
        <w:tc>
          <w:tcPr>
            <w:tcW w:type="dxa" w:w="2155"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04C9C">
              <w:rPr>
                <w:rFonts w:hAnsi="Times New Roman" w:ascii="Times New Roman"/>
                <w:sz w:val="24"/>
                <w:szCs w:val="24"/>
              </w:rPr>
              <w:t>Šublinov Brijeg 64, 10000 Zagreb</w:t>
            </w:r>
          </w:p>
        </w:tc>
        <w:tc>
          <w:tcPr>
            <w:tcW w:type="dxa" w:w="1985"/>
            <w:noWrap/>
            <w:hideMark/>
          </w:tcPr>
          <w:p w:rsidRDefault="006B50C2" w:rsidP="006B50C2" w:rsidR="006B50C2" w:rsidRPr="00F60641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F60641">
              <w:rPr>
                <w:rFonts w:hAnsi="Times New Roman" w:ascii="Times New Roman"/>
                <w:sz w:val="24"/>
                <w:szCs w:val="24"/>
              </w:rPr>
              <w:t>456,786,00</w:t>
            </w:r>
          </w:p>
        </w:tc>
      </w:tr>
      <w:tr w:rsidTr="00CF7654" w:rsidR="006B50C2" w:rsidRPr="006B50C2">
        <w:trPr>
          <w:trHeight w:val="645"/>
        </w:trPr>
        <w:tc>
          <w:tcPr>
            <w:tcW w:type="dxa" w:w="1129"/>
            <w:noWrap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04C9C">
              <w:rPr>
                <w:rFonts w:hAnsi="Times New Roman" w:ascii="Times New Roman"/>
                <w:sz w:val="24"/>
                <w:szCs w:val="24"/>
              </w:rPr>
              <w:t>9</w:t>
            </w:r>
          </w:p>
        </w:tc>
        <w:tc>
          <w:tcPr>
            <w:tcW w:type="dxa" w:w="2645"/>
            <w:hideMark/>
          </w:tcPr>
          <w:p w:rsidRDefault="006B50C2" w:rsidP="006B50C2" w:rsidR="006B50C2" w:rsidRPr="00F60641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F60641">
              <w:rPr>
                <w:rFonts w:hAnsi="Times New Roman" w:ascii="Times New Roman"/>
                <w:sz w:val="24"/>
                <w:szCs w:val="24"/>
              </w:rPr>
              <w:t>GOLUBOVEČKI KAMENOLOMI društvo s ograničenom odgovornošću za proizvodnju i obradu kamena</w:t>
            </w:r>
          </w:p>
        </w:tc>
        <w:tc>
          <w:tcPr>
            <w:tcW w:type="dxa" w:w="1443"/>
            <w:noWrap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</w:rPr>
            </w:pPr>
            <w:r w:rsidRPr="00804C9C">
              <w:rPr>
                <w:rFonts w:hAnsi="Times New Roman" w:ascii="Times New Roman"/>
              </w:rPr>
              <w:t>17144387225</w:t>
            </w:r>
          </w:p>
        </w:tc>
        <w:tc>
          <w:tcPr>
            <w:tcW w:type="dxa" w:w="2155"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04C9C">
              <w:rPr>
                <w:rFonts w:hAnsi="Times New Roman" w:ascii="Times New Roman"/>
                <w:sz w:val="24"/>
                <w:szCs w:val="24"/>
              </w:rPr>
              <w:t>Novi Golubovec 26, 49252 Novi Golubovec</w:t>
            </w:r>
          </w:p>
        </w:tc>
        <w:tc>
          <w:tcPr>
            <w:tcW w:type="dxa" w:w="1985"/>
            <w:noWrap/>
            <w:hideMark/>
          </w:tcPr>
          <w:p w:rsidRDefault="006B50C2" w:rsidP="006B50C2" w:rsidR="006B50C2" w:rsidRPr="00F60641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F60641">
              <w:rPr>
                <w:rFonts w:hAnsi="Times New Roman" w:ascii="Times New Roman"/>
                <w:sz w:val="24"/>
                <w:szCs w:val="24"/>
              </w:rPr>
              <w:t>129.829,36</w:t>
            </w:r>
          </w:p>
        </w:tc>
      </w:tr>
      <w:tr w:rsidTr="00CF7654" w:rsidR="006B50C2" w:rsidRPr="006B50C2">
        <w:trPr>
          <w:trHeight w:val="615"/>
        </w:trPr>
        <w:tc>
          <w:tcPr>
            <w:tcW w:type="dxa" w:w="1129"/>
            <w:noWrap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04C9C">
              <w:rPr>
                <w:rFonts w:hAnsi="Times New Roman" w:ascii="Times New Roman"/>
                <w:sz w:val="24"/>
                <w:szCs w:val="24"/>
              </w:rPr>
              <w:t>10</w:t>
            </w:r>
          </w:p>
        </w:tc>
        <w:tc>
          <w:tcPr>
            <w:tcW w:type="dxa" w:w="2645"/>
            <w:hideMark/>
          </w:tcPr>
          <w:p w:rsidRDefault="006B50C2" w:rsidP="006B50C2" w:rsidR="006B50C2" w:rsidRPr="00F60641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F60641">
              <w:rPr>
                <w:rFonts w:hAnsi="Times New Roman" w:ascii="Times New Roman"/>
                <w:sz w:val="24"/>
                <w:szCs w:val="24"/>
              </w:rPr>
              <w:t>Grand Auto društvo s ograničenom odgovornošću za trgovinu, održavanje i popravak motornih vozila</w:t>
            </w:r>
          </w:p>
        </w:tc>
        <w:tc>
          <w:tcPr>
            <w:tcW w:type="dxa" w:w="1443"/>
            <w:noWrap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</w:rPr>
            </w:pPr>
            <w:r w:rsidRPr="00804C9C">
              <w:rPr>
                <w:rFonts w:hAnsi="Times New Roman" w:ascii="Times New Roman"/>
              </w:rPr>
              <w:t>30176496729</w:t>
            </w:r>
          </w:p>
        </w:tc>
        <w:tc>
          <w:tcPr>
            <w:tcW w:type="dxa" w:w="2155"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04C9C">
              <w:rPr>
                <w:rFonts w:hAnsi="Times New Roman" w:ascii="Times New Roman"/>
                <w:sz w:val="24"/>
                <w:szCs w:val="24"/>
              </w:rPr>
              <w:t>Ljubljanska avenija 4, 10000 Zagreb</w:t>
            </w:r>
          </w:p>
        </w:tc>
        <w:tc>
          <w:tcPr>
            <w:tcW w:type="dxa" w:w="1985"/>
            <w:noWrap/>
            <w:hideMark/>
          </w:tcPr>
          <w:p w:rsidRDefault="006B50C2" w:rsidP="006B50C2" w:rsidR="006B50C2" w:rsidRPr="00F60641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F60641">
              <w:rPr>
                <w:rFonts w:hAnsi="Times New Roman" w:ascii="Times New Roman"/>
                <w:sz w:val="24"/>
                <w:szCs w:val="24"/>
              </w:rPr>
              <w:t>3.292,71</w:t>
            </w:r>
          </w:p>
        </w:tc>
      </w:tr>
      <w:tr w:rsidTr="00CF7654" w:rsidR="006B50C2" w:rsidRPr="006B50C2">
        <w:trPr>
          <w:trHeight w:val="930"/>
        </w:trPr>
        <w:tc>
          <w:tcPr>
            <w:tcW w:type="dxa" w:w="1129"/>
            <w:noWrap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04C9C">
              <w:rPr>
                <w:rFonts w:hAnsi="Times New Roman" w:ascii="Times New Roman"/>
                <w:sz w:val="24"/>
                <w:szCs w:val="24"/>
              </w:rPr>
              <w:t>11</w:t>
            </w:r>
          </w:p>
        </w:tc>
        <w:tc>
          <w:tcPr>
            <w:tcW w:type="dxa" w:w="2645"/>
            <w:hideMark/>
          </w:tcPr>
          <w:p w:rsidRDefault="006B50C2" w:rsidP="006B50C2" w:rsidR="006B50C2" w:rsidRPr="00F60641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F60641">
              <w:rPr>
                <w:rFonts w:hAnsi="Times New Roman" w:ascii="Times New Roman"/>
                <w:sz w:val="24"/>
                <w:szCs w:val="24"/>
              </w:rPr>
              <w:t>GUMIIMPEX - GUMI RECIKLAŽA I PROIZVODNJA društvo s ograničenom odgovornošću za proizvodnju, reciklažu i usluge</w:t>
            </w:r>
          </w:p>
        </w:tc>
        <w:tc>
          <w:tcPr>
            <w:tcW w:type="dxa" w:w="1443"/>
            <w:noWrap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</w:rPr>
            </w:pPr>
            <w:r w:rsidRPr="00804C9C">
              <w:rPr>
                <w:rFonts w:hAnsi="Times New Roman" w:ascii="Times New Roman"/>
              </w:rPr>
              <w:t>82298562620</w:t>
            </w:r>
          </w:p>
        </w:tc>
        <w:tc>
          <w:tcPr>
            <w:tcW w:type="dxa" w:w="2155"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04C9C">
              <w:rPr>
                <w:rFonts w:hAnsi="Times New Roman" w:ascii="Times New Roman"/>
                <w:sz w:val="24"/>
                <w:szCs w:val="24"/>
              </w:rPr>
              <w:t>Pavleka Miškine 64c, 42000 Varaždin</w:t>
            </w:r>
          </w:p>
        </w:tc>
        <w:tc>
          <w:tcPr>
            <w:tcW w:type="dxa" w:w="1985"/>
            <w:noWrap/>
            <w:hideMark/>
          </w:tcPr>
          <w:p w:rsidRDefault="006B50C2" w:rsidP="006B50C2" w:rsidR="006B50C2" w:rsidRPr="00F60641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F60641">
              <w:rPr>
                <w:rFonts w:hAnsi="Times New Roman" w:ascii="Times New Roman"/>
                <w:sz w:val="24"/>
                <w:szCs w:val="24"/>
              </w:rPr>
              <w:t>46.046,13</w:t>
            </w:r>
          </w:p>
        </w:tc>
      </w:tr>
      <w:tr w:rsidTr="00CF7654" w:rsidR="006B50C2" w:rsidRPr="006B50C2">
        <w:trPr>
          <w:trHeight w:val="499"/>
        </w:trPr>
        <w:tc>
          <w:tcPr>
            <w:tcW w:type="dxa" w:w="1129"/>
            <w:noWrap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04C9C">
              <w:rPr>
                <w:rFonts w:hAnsi="Times New Roman" w:ascii="Times New Roman"/>
                <w:sz w:val="24"/>
                <w:szCs w:val="24"/>
              </w:rPr>
              <w:t>12</w:t>
            </w:r>
          </w:p>
        </w:tc>
        <w:tc>
          <w:tcPr>
            <w:tcW w:type="dxa" w:w="2645"/>
            <w:hideMark/>
          </w:tcPr>
          <w:p w:rsidRDefault="006B50C2" w:rsidP="006B50C2" w:rsidR="006B50C2" w:rsidRPr="00F60641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F60641">
              <w:rPr>
                <w:rFonts w:hAnsi="Times New Roman" w:ascii="Times New Roman"/>
                <w:sz w:val="24"/>
                <w:szCs w:val="24"/>
              </w:rPr>
              <w:t>KMAG d.o.o. zastupstvo</w:t>
            </w:r>
          </w:p>
        </w:tc>
        <w:tc>
          <w:tcPr>
            <w:tcW w:type="dxa" w:w="1443"/>
            <w:noWrap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</w:rPr>
            </w:pPr>
            <w:r w:rsidRPr="00804C9C">
              <w:rPr>
                <w:rFonts w:hAnsi="Times New Roman" w:ascii="Times New Roman"/>
              </w:rPr>
              <w:t>50122329920</w:t>
            </w:r>
          </w:p>
        </w:tc>
        <w:tc>
          <w:tcPr>
            <w:tcW w:type="dxa" w:w="2155"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04C9C">
              <w:rPr>
                <w:rFonts w:hAnsi="Times New Roman" w:ascii="Times New Roman"/>
                <w:sz w:val="24"/>
                <w:szCs w:val="24"/>
              </w:rPr>
              <w:t>Gornjostupnička 18J, 10255 Gornji Stupnik</w:t>
            </w:r>
          </w:p>
        </w:tc>
        <w:tc>
          <w:tcPr>
            <w:tcW w:type="dxa" w:w="1985"/>
            <w:noWrap/>
            <w:hideMark/>
          </w:tcPr>
          <w:p w:rsidRDefault="006B50C2" w:rsidP="006B50C2" w:rsidR="006B50C2" w:rsidRPr="00F60641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F60641">
              <w:rPr>
                <w:rFonts w:hAnsi="Times New Roman" w:ascii="Times New Roman"/>
                <w:sz w:val="24"/>
                <w:szCs w:val="24"/>
              </w:rPr>
              <w:t>260.170,00</w:t>
            </w:r>
          </w:p>
        </w:tc>
      </w:tr>
      <w:tr w:rsidTr="00CF7654" w:rsidR="006B50C2" w:rsidRPr="006B50C2">
        <w:trPr>
          <w:trHeight w:val="499"/>
        </w:trPr>
        <w:tc>
          <w:tcPr>
            <w:tcW w:type="dxa" w:w="1129"/>
            <w:noWrap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04C9C">
              <w:rPr>
                <w:rFonts w:hAnsi="Times New Roman" w:ascii="Times New Roman"/>
                <w:sz w:val="24"/>
                <w:szCs w:val="24"/>
              </w:rPr>
              <w:t>13</w:t>
            </w:r>
          </w:p>
        </w:tc>
        <w:tc>
          <w:tcPr>
            <w:tcW w:type="dxa" w:w="2645"/>
            <w:hideMark/>
          </w:tcPr>
          <w:p w:rsidRDefault="006B50C2" w:rsidP="006B50C2" w:rsidR="006B50C2" w:rsidRPr="00F60641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F60641">
              <w:rPr>
                <w:rFonts w:hAnsi="Times New Roman" w:ascii="Times New Roman"/>
                <w:sz w:val="24"/>
                <w:szCs w:val="24"/>
              </w:rPr>
              <w:t>MAKSIMA-TRGOVINA d.o.o. za trgovinu i usluge</w:t>
            </w:r>
          </w:p>
        </w:tc>
        <w:tc>
          <w:tcPr>
            <w:tcW w:type="dxa" w:w="1443"/>
            <w:noWrap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</w:rPr>
            </w:pPr>
            <w:r w:rsidRPr="00804C9C">
              <w:rPr>
                <w:rFonts w:hAnsi="Times New Roman" w:ascii="Times New Roman"/>
              </w:rPr>
              <w:t>30383677903</w:t>
            </w:r>
          </w:p>
        </w:tc>
        <w:tc>
          <w:tcPr>
            <w:tcW w:type="dxa" w:w="2155"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04C9C">
              <w:rPr>
                <w:rFonts w:hAnsi="Times New Roman" w:ascii="Times New Roman"/>
                <w:sz w:val="24"/>
                <w:szCs w:val="24"/>
              </w:rPr>
              <w:t>I. Gregorića 10, 10291 Brdovec</w:t>
            </w:r>
          </w:p>
        </w:tc>
        <w:tc>
          <w:tcPr>
            <w:tcW w:type="dxa" w:w="1985"/>
            <w:noWrap/>
            <w:hideMark/>
          </w:tcPr>
          <w:p w:rsidRDefault="006B50C2" w:rsidP="006B50C2" w:rsidR="006B50C2" w:rsidRPr="00F60641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F60641">
              <w:rPr>
                <w:rFonts w:hAnsi="Times New Roman" w:ascii="Times New Roman"/>
                <w:sz w:val="24"/>
                <w:szCs w:val="24"/>
              </w:rPr>
              <w:t>346.029,75</w:t>
            </w:r>
          </w:p>
        </w:tc>
      </w:tr>
      <w:tr w:rsidTr="00CF7654" w:rsidR="006B50C2" w:rsidRPr="006B50C2">
        <w:trPr>
          <w:trHeight w:val="499"/>
        </w:trPr>
        <w:tc>
          <w:tcPr>
            <w:tcW w:type="dxa" w:w="1129"/>
            <w:noWrap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04C9C">
              <w:rPr>
                <w:rFonts w:hAnsi="Times New Roman" w:ascii="Times New Roman"/>
                <w:sz w:val="24"/>
                <w:szCs w:val="24"/>
              </w:rPr>
              <w:t>14</w:t>
            </w:r>
          </w:p>
        </w:tc>
        <w:tc>
          <w:tcPr>
            <w:tcW w:type="dxa" w:w="2645"/>
            <w:hideMark/>
          </w:tcPr>
          <w:p w:rsidRDefault="006B50C2" w:rsidP="006B50C2" w:rsidR="006B50C2" w:rsidRPr="00F60641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F60641">
              <w:rPr>
                <w:rFonts w:hAnsi="Times New Roman" w:ascii="Times New Roman"/>
                <w:sz w:val="24"/>
                <w:szCs w:val="24"/>
              </w:rPr>
              <w:t>MINISTARSTVO FINANCIJA - POREZNA UPRAVA</w:t>
            </w:r>
          </w:p>
        </w:tc>
        <w:tc>
          <w:tcPr>
            <w:tcW w:type="dxa" w:w="1443"/>
            <w:noWrap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</w:rPr>
            </w:pPr>
            <w:r w:rsidRPr="00804C9C">
              <w:rPr>
                <w:rFonts w:hAnsi="Times New Roman" w:ascii="Times New Roman"/>
              </w:rPr>
              <w:t>18683136487</w:t>
            </w:r>
          </w:p>
        </w:tc>
        <w:tc>
          <w:tcPr>
            <w:tcW w:type="dxa" w:w="2155"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04C9C">
              <w:rPr>
                <w:rFonts w:hAnsi="Times New Roman" w:ascii="Times New Roman"/>
                <w:sz w:val="24"/>
                <w:szCs w:val="24"/>
              </w:rPr>
              <w:t>Boškovićeva 5, 10000 ZAGREB</w:t>
            </w:r>
          </w:p>
        </w:tc>
        <w:tc>
          <w:tcPr>
            <w:tcW w:type="dxa" w:w="1985"/>
            <w:noWrap/>
            <w:hideMark/>
          </w:tcPr>
          <w:p w:rsidRDefault="006B50C2" w:rsidP="006B50C2" w:rsidR="006B50C2" w:rsidRPr="00F60641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F60641">
              <w:rPr>
                <w:rFonts w:hAnsi="Times New Roman" w:ascii="Times New Roman"/>
                <w:sz w:val="24"/>
                <w:szCs w:val="24"/>
              </w:rPr>
              <w:t>430.208,64</w:t>
            </w:r>
          </w:p>
        </w:tc>
      </w:tr>
      <w:tr w:rsidTr="00CF7654" w:rsidR="006B50C2" w:rsidRPr="006B50C2">
        <w:trPr>
          <w:trHeight w:val="499"/>
        </w:trPr>
        <w:tc>
          <w:tcPr>
            <w:tcW w:type="dxa" w:w="1129"/>
            <w:noWrap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04C9C">
              <w:rPr>
                <w:rFonts w:hAnsi="Times New Roman" w:ascii="Times New Roman"/>
                <w:sz w:val="24"/>
                <w:szCs w:val="24"/>
              </w:rPr>
              <w:t>15</w:t>
            </w:r>
          </w:p>
        </w:tc>
        <w:tc>
          <w:tcPr>
            <w:tcW w:type="dxa" w:w="2645"/>
            <w:hideMark/>
          </w:tcPr>
          <w:p w:rsidRDefault="006B50C2" w:rsidP="006B50C2" w:rsidR="006B50C2" w:rsidRPr="00F60641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F60641">
              <w:rPr>
                <w:rFonts w:hAnsi="Times New Roman" w:ascii="Times New Roman"/>
                <w:sz w:val="24"/>
                <w:szCs w:val="24"/>
              </w:rPr>
              <w:t>HRVOJE PENTEK</w:t>
            </w:r>
          </w:p>
        </w:tc>
        <w:tc>
          <w:tcPr>
            <w:tcW w:type="dxa" w:w="1443"/>
            <w:noWrap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</w:rPr>
            </w:pPr>
            <w:r w:rsidRPr="00804C9C">
              <w:rPr>
                <w:rFonts w:hAnsi="Times New Roman" w:ascii="Times New Roman"/>
              </w:rPr>
              <w:t>35949621096</w:t>
            </w:r>
          </w:p>
        </w:tc>
        <w:tc>
          <w:tcPr>
            <w:tcW w:type="dxa" w:w="2155"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04C9C">
              <w:rPr>
                <w:rFonts w:hAnsi="Times New Roman" w:ascii="Times New Roman"/>
                <w:sz w:val="24"/>
                <w:szCs w:val="24"/>
              </w:rPr>
              <w:t>OGNJENA PRICE 8, 44000 SISAK</w:t>
            </w:r>
          </w:p>
        </w:tc>
        <w:tc>
          <w:tcPr>
            <w:tcW w:type="dxa" w:w="1985"/>
            <w:noWrap/>
            <w:hideMark/>
          </w:tcPr>
          <w:p w:rsidRDefault="006B50C2" w:rsidP="006B50C2" w:rsidR="006B50C2" w:rsidRPr="00F60641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F60641">
              <w:rPr>
                <w:rFonts w:hAnsi="Times New Roman" w:ascii="Times New Roman"/>
                <w:sz w:val="24"/>
                <w:szCs w:val="24"/>
              </w:rPr>
              <w:t>51.301,59</w:t>
            </w:r>
          </w:p>
        </w:tc>
      </w:tr>
      <w:tr w:rsidTr="00CF7654" w:rsidR="006B50C2" w:rsidRPr="006B50C2">
        <w:trPr>
          <w:trHeight w:val="690"/>
        </w:trPr>
        <w:tc>
          <w:tcPr>
            <w:tcW w:type="dxa" w:w="1129"/>
            <w:noWrap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04C9C">
              <w:rPr>
                <w:rFonts w:hAnsi="Times New Roman" w:asci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type="dxa" w:w="2645"/>
            <w:hideMark/>
          </w:tcPr>
          <w:p w:rsidRDefault="006B50C2" w:rsidP="006B50C2" w:rsidR="006B50C2" w:rsidRPr="00F60641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F60641">
              <w:rPr>
                <w:rFonts w:hAnsi="Times New Roman" w:ascii="Times New Roman"/>
                <w:sz w:val="24"/>
                <w:szCs w:val="24"/>
              </w:rPr>
              <w:t>PETROL društvo s ograničenom odgovornošću za trgovinu i prijevoz nafte i naftnih derivata</w:t>
            </w:r>
          </w:p>
        </w:tc>
        <w:tc>
          <w:tcPr>
            <w:tcW w:type="dxa" w:w="1443"/>
            <w:noWrap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</w:rPr>
            </w:pPr>
            <w:r w:rsidRPr="00804C9C">
              <w:rPr>
                <w:rFonts w:hAnsi="Times New Roman" w:ascii="Times New Roman"/>
              </w:rPr>
              <w:t>75550985023</w:t>
            </w:r>
          </w:p>
        </w:tc>
        <w:tc>
          <w:tcPr>
            <w:tcW w:type="dxa" w:w="2155"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04C9C">
              <w:rPr>
                <w:rFonts w:hAnsi="Times New Roman" w:ascii="Times New Roman"/>
                <w:sz w:val="24"/>
                <w:szCs w:val="24"/>
              </w:rPr>
              <w:t>Otok, Oreškovićeva 6h, 10000 Zagreb</w:t>
            </w:r>
          </w:p>
        </w:tc>
        <w:tc>
          <w:tcPr>
            <w:tcW w:type="dxa" w:w="1985"/>
            <w:noWrap/>
            <w:hideMark/>
          </w:tcPr>
          <w:p w:rsidRDefault="006B50C2" w:rsidP="006B50C2" w:rsidR="006B50C2" w:rsidRPr="00F60641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F60641">
              <w:rPr>
                <w:rFonts w:hAnsi="Times New Roman" w:ascii="Times New Roman"/>
                <w:sz w:val="24"/>
                <w:szCs w:val="24"/>
              </w:rPr>
              <w:t>127.845,02</w:t>
            </w:r>
          </w:p>
        </w:tc>
      </w:tr>
      <w:tr w:rsidTr="00CF7654" w:rsidR="006B50C2" w:rsidRPr="006B50C2">
        <w:trPr>
          <w:trHeight w:val="645"/>
        </w:trPr>
        <w:tc>
          <w:tcPr>
            <w:tcW w:type="dxa" w:w="1129"/>
            <w:noWrap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04C9C">
              <w:rPr>
                <w:rFonts w:hAnsi="Times New Roman" w:ascii="Times New Roman"/>
                <w:sz w:val="24"/>
                <w:szCs w:val="24"/>
              </w:rPr>
              <w:t>17</w:t>
            </w:r>
          </w:p>
        </w:tc>
        <w:tc>
          <w:tcPr>
            <w:tcW w:type="dxa" w:w="2645"/>
            <w:hideMark/>
          </w:tcPr>
          <w:p w:rsidRDefault="006B50C2" w:rsidP="006B50C2" w:rsidR="006B50C2" w:rsidRPr="00F60641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F60641">
              <w:rPr>
                <w:rFonts w:hAnsi="Times New Roman" w:ascii="Times New Roman"/>
                <w:sz w:val="24"/>
                <w:szCs w:val="24"/>
              </w:rPr>
              <w:t>PRESSING društvo s ograničenom odgovornošću za usluge i trgovinu</w:t>
            </w:r>
          </w:p>
        </w:tc>
        <w:tc>
          <w:tcPr>
            <w:tcW w:type="dxa" w:w="1443"/>
            <w:noWrap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</w:rPr>
            </w:pPr>
            <w:r w:rsidRPr="00804C9C">
              <w:rPr>
                <w:rFonts w:hAnsi="Times New Roman" w:ascii="Times New Roman"/>
              </w:rPr>
              <w:t>69419011883</w:t>
            </w:r>
          </w:p>
        </w:tc>
        <w:tc>
          <w:tcPr>
            <w:tcW w:type="dxa" w:w="2155"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04C9C">
              <w:rPr>
                <w:rFonts w:hAnsi="Times New Roman" w:ascii="Times New Roman"/>
                <w:sz w:val="24"/>
                <w:szCs w:val="24"/>
              </w:rPr>
              <w:t>Pijavišće 17 F, 10000 Zagreb</w:t>
            </w:r>
          </w:p>
        </w:tc>
        <w:tc>
          <w:tcPr>
            <w:tcW w:type="dxa" w:w="1985"/>
            <w:noWrap/>
            <w:hideMark/>
          </w:tcPr>
          <w:p w:rsidRDefault="006B50C2" w:rsidP="006B50C2" w:rsidR="006B50C2" w:rsidRPr="00F60641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F60641">
              <w:rPr>
                <w:rFonts w:hAnsi="Times New Roman" w:ascii="Times New Roman"/>
                <w:sz w:val="24"/>
                <w:szCs w:val="24"/>
              </w:rPr>
              <w:t>79.577,64</w:t>
            </w:r>
          </w:p>
        </w:tc>
      </w:tr>
      <w:tr w:rsidTr="00CF7654" w:rsidR="006B50C2" w:rsidRPr="006B50C2">
        <w:trPr>
          <w:trHeight w:val="499"/>
        </w:trPr>
        <w:tc>
          <w:tcPr>
            <w:tcW w:type="dxa" w:w="1129"/>
            <w:noWrap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04C9C">
              <w:rPr>
                <w:rFonts w:hAnsi="Times New Roman" w:ascii="Times New Roman"/>
                <w:sz w:val="24"/>
                <w:szCs w:val="24"/>
              </w:rPr>
              <w:t>18</w:t>
            </w:r>
          </w:p>
        </w:tc>
        <w:tc>
          <w:tcPr>
            <w:tcW w:type="dxa" w:w="2645"/>
            <w:hideMark/>
          </w:tcPr>
          <w:p w:rsidRDefault="006B50C2" w:rsidP="006B50C2" w:rsidR="006B50C2" w:rsidRPr="00F60641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F60641">
              <w:rPr>
                <w:rFonts w:hAnsi="Times New Roman" w:ascii="Times New Roman"/>
                <w:sz w:val="24"/>
                <w:szCs w:val="24"/>
              </w:rPr>
              <w:t>PRIVREDNA BANKA ZAGREB - DIONIČKO DRUŠTVO</w:t>
            </w:r>
          </w:p>
        </w:tc>
        <w:tc>
          <w:tcPr>
            <w:tcW w:type="dxa" w:w="1443"/>
            <w:noWrap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</w:rPr>
            </w:pPr>
            <w:r w:rsidRPr="00804C9C">
              <w:rPr>
                <w:rFonts w:hAnsi="Times New Roman" w:ascii="Times New Roman"/>
              </w:rPr>
              <w:t>02535697732</w:t>
            </w:r>
          </w:p>
        </w:tc>
        <w:tc>
          <w:tcPr>
            <w:tcW w:type="dxa" w:w="2155"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04C9C">
              <w:rPr>
                <w:rFonts w:hAnsi="Times New Roman" w:ascii="Times New Roman"/>
                <w:sz w:val="24"/>
                <w:szCs w:val="24"/>
              </w:rPr>
              <w:t>Radnička cesta 50, 10000 Zagreb</w:t>
            </w:r>
          </w:p>
        </w:tc>
        <w:tc>
          <w:tcPr>
            <w:tcW w:type="dxa" w:w="1985"/>
            <w:noWrap/>
            <w:hideMark/>
          </w:tcPr>
          <w:p w:rsidRDefault="006B50C2" w:rsidP="006B50C2" w:rsidR="006B50C2" w:rsidRPr="00F60641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F60641">
              <w:rPr>
                <w:rFonts w:hAnsi="Times New Roman" w:ascii="Times New Roman"/>
                <w:sz w:val="24"/>
                <w:szCs w:val="24"/>
              </w:rPr>
              <w:t>636.188,65</w:t>
            </w:r>
          </w:p>
        </w:tc>
      </w:tr>
      <w:tr w:rsidTr="00CF7654" w:rsidR="006B50C2" w:rsidRPr="006B50C2">
        <w:trPr>
          <w:trHeight w:val="615"/>
        </w:trPr>
        <w:tc>
          <w:tcPr>
            <w:tcW w:type="dxa" w:w="1129"/>
            <w:noWrap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04C9C">
              <w:rPr>
                <w:rFonts w:hAnsi="Times New Roman" w:ascii="Times New Roman"/>
                <w:sz w:val="24"/>
                <w:szCs w:val="24"/>
              </w:rPr>
              <w:t>19</w:t>
            </w:r>
          </w:p>
        </w:tc>
        <w:tc>
          <w:tcPr>
            <w:tcW w:type="dxa" w:w="2645"/>
            <w:hideMark/>
          </w:tcPr>
          <w:p w:rsidRDefault="006B50C2" w:rsidP="006B50C2" w:rsidR="006B50C2" w:rsidRPr="00F60641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F60641">
              <w:rPr>
                <w:rFonts w:hAnsi="Times New Roman" w:ascii="Times New Roman"/>
                <w:sz w:val="24"/>
                <w:szCs w:val="24"/>
              </w:rPr>
              <w:t>RESNIK-BETON d.o.o. za proizvodnju i trgovinu betona i betonske galanterije</w:t>
            </w:r>
          </w:p>
        </w:tc>
        <w:tc>
          <w:tcPr>
            <w:tcW w:type="dxa" w:w="1443"/>
            <w:noWrap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</w:rPr>
            </w:pPr>
            <w:r w:rsidRPr="00804C9C">
              <w:rPr>
                <w:rFonts w:hAnsi="Times New Roman" w:ascii="Times New Roman"/>
              </w:rPr>
              <w:t>70155272984</w:t>
            </w:r>
          </w:p>
        </w:tc>
        <w:tc>
          <w:tcPr>
            <w:tcW w:type="dxa" w:w="2155"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04C9C">
              <w:rPr>
                <w:rFonts w:hAnsi="Times New Roman" w:ascii="Times New Roman"/>
                <w:sz w:val="24"/>
                <w:szCs w:val="24"/>
              </w:rPr>
              <w:t>Ljudevita Posavskog 31, 10360 Sesvete</w:t>
            </w:r>
          </w:p>
        </w:tc>
        <w:tc>
          <w:tcPr>
            <w:tcW w:type="dxa" w:w="1985"/>
            <w:noWrap/>
            <w:hideMark/>
          </w:tcPr>
          <w:p w:rsidRDefault="006B50C2" w:rsidP="006B50C2" w:rsidR="006B50C2" w:rsidRPr="00F60641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F60641">
              <w:rPr>
                <w:rFonts w:hAnsi="Times New Roman" w:ascii="Times New Roman"/>
                <w:sz w:val="24"/>
                <w:szCs w:val="24"/>
              </w:rPr>
              <w:t>493.987,33</w:t>
            </w:r>
          </w:p>
        </w:tc>
      </w:tr>
      <w:tr w:rsidTr="00CF7654" w:rsidR="006B50C2" w:rsidRPr="006B50C2">
        <w:trPr>
          <w:trHeight w:val="615"/>
        </w:trPr>
        <w:tc>
          <w:tcPr>
            <w:tcW w:type="dxa" w:w="1129"/>
            <w:noWrap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04C9C">
              <w:rPr>
                <w:rFonts w:hAnsi="Times New Roman" w:ascii="Times New Roman"/>
                <w:sz w:val="24"/>
                <w:szCs w:val="24"/>
              </w:rPr>
              <w:t>20</w:t>
            </w:r>
          </w:p>
        </w:tc>
        <w:tc>
          <w:tcPr>
            <w:tcW w:type="dxa" w:w="2645"/>
            <w:hideMark/>
          </w:tcPr>
          <w:p w:rsidRDefault="006B50C2" w:rsidP="006B50C2" w:rsidR="006B50C2" w:rsidRPr="00F60641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F60641">
              <w:rPr>
                <w:rFonts w:hAnsi="Times New Roman" w:ascii="Times New Roman"/>
                <w:sz w:val="24"/>
                <w:szCs w:val="24"/>
              </w:rPr>
              <w:t>IVAN ŠENIČNJAK</w:t>
            </w:r>
          </w:p>
        </w:tc>
        <w:tc>
          <w:tcPr>
            <w:tcW w:type="dxa" w:w="1443"/>
            <w:noWrap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</w:rPr>
            </w:pPr>
            <w:r w:rsidRPr="00804C9C">
              <w:rPr>
                <w:rFonts w:hAnsi="Times New Roman" w:ascii="Times New Roman"/>
              </w:rPr>
              <w:t>62694592012</w:t>
            </w:r>
          </w:p>
        </w:tc>
        <w:tc>
          <w:tcPr>
            <w:tcW w:type="dxa" w:w="2155"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04C9C">
              <w:rPr>
                <w:rFonts w:hAnsi="Times New Roman" w:ascii="Times New Roman"/>
                <w:sz w:val="24"/>
                <w:szCs w:val="24"/>
              </w:rPr>
              <w:t>ULICA LJUDEVITA GAJA 8, 10290 DUBRAVA PUŠĆANSKA</w:t>
            </w:r>
          </w:p>
        </w:tc>
        <w:tc>
          <w:tcPr>
            <w:tcW w:type="dxa" w:w="1985"/>
            <w:noWrap/>
            <w:hideMark/>
          </w:tcPr>
          <w:p w:rsidRDefault="006B50C2" w:rsidP="006B50C2" w:rsidR="006B50C2" w:rsidRPr="00F60641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F60641">
              <w:rPr>
                <w:rFonts w:hAnsi="Times New Roman" w:ascii="Times New Roman"/>
                <w:sz w:val="24"/>
                <w:szCs w:val="24"/>
              </w:rPr>
              <w:t>21.600,00</w:t>
            </w:r>
          </w:p>
        </w:tc>
      </w:tr>
      <w:tr w:rsidTr="00CF7654" w:rsidR="006B50C2" w:rsidRPr="006B50C2">
        <w:trPr>
          <w:trHeight w:val="499"/>
        </w:trPr>
        <w:tc>
          <w:tcPr>
            <w:tcW w:type="dxa" w:w="1129"/>
            <w:noWrap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04C9C">
              <w:rPr>
                <w:rFonts w:hAnsi="Times New Roman" w:ascii="Times New Roman"/>
                <w:sz w:val="24"/>
                <w:szCs w:val="24"/>
              </w:rPr>
              <w:t>21</w:t>
            </w:r>
          </w:p>
        </w:tc>
        <w:tc>
          <w:tcPr>
            <w:tcW w:type="dxa" w:w="2645"/>
            <w:hideMark/>
          </w:tcPr>
          <w:p w:rsidRDefault="006B50C2" w:rsidP="006B50C2" w:rsidR="006B50C2" w:rsidRPr="00F60641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F60641">
              <w:rPr>
                <w:rFonts w:hAnsi="Times New Roman" w:ascii="Times New Roman"/>
                <w:sz w:val="24"/>
                <w:szCs w:val="24"/>
              </w:rPr>
              <w:t>T.T.M.K. SMART PROJEKTI d.o.o. za usluge</w:t>
            </w:r>
          </w:p>
        </w:tc>
        <w:tc>
          <w:tcPr>
            <w:tcW w:type="dxa" w:w="1443"/>
            <w:noWrap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</w:rPr>
            </w:pPr>
            <w:r w:rsidRPr="00804C9C">
              <w:rPr>
                <w:rFonts w:hAnsi="Times New Roman" w:ascii="Times New Roman"/>
              </w:rPr>
              <w:t>51138928414</w:t>
            </w:r>
          </w:p>
        </w:tc>
        <w:tc>
          <w:tcPr>
            <w:tcW w:type="dxa" w:w="2155"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04C9C">
              <w:rPr>
                <w:rFonts w:hAnsi="Times New Roman" w:ascii="Times New Roman"/>
                <w:sz w:val="24"/>
                <w:szCs w:val="24"/>
              </w:rPr>
              <w:t>Zagrebačka 32 A, 10430 Samobor</w:t>
            </w:r>
          </w:p>
        </w:tc>
        <w:tc>
          <w:tcPr>
            <w:tcW w:type="dxa" w:w="1985"/>
            <w:noWrap/>
            <w:hideMark/>
          </w:tcPr>
          <w:p w:rsidRDefault="006B50C2" w:rsidP="006B50C2" w:rsidR="006B50C2" w:rsidRPr="00F60641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F60641">
              <w:rPr>
                <w:rFonts w:hAnsi="Times New Roman" w:ascii="Times New Roman"/>
                <w:sz w:val="24"/>
                <w:szCs w:val="24"/>
              </w:rPr>
              <w:t>433.477,87</w:t>
            </w:r>
          </w:p>
        </w:tc>
      </w:tr>
      <w:tr w:rsidTr="00CF7654" w:rsidR="006B50C2" w:rsidRPr="006B50C2">
        <w:trPr>
          <w:trHeight w:val="645"/>
        </w:trPr>
        <w:tc>
          <w:tcPr>
            <w:tcW w:type="dxa" w:w="1129"/>
            <w:noWrap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04C9C">
              <w:rPr>
                <w:rFonts w:hAnsi="Times New Roman" w:ascii="Times New Roman"/>
                <w:sz w:val="24"/>
                <w:szCs w:val="24"/>
              </w:rPr>
              <w:t>22</w:t>
            </w:r>
          </w:p>
        </w:tc>
        <w:tc>
          <w:tcPr>
            <w:tcW w:type="dxa" w:w="2645"/>
            <w:hideMark/>
          </w:tcPr>
          <w:p w:rsidRDefault="006B50C2" w:rsidP="006B50C2" w:rsidR="006B50C2" w:rsidRPr="00F60641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F60641">
              <w:rPr>
                <w:rFonts w:hAnsi="Times New Roman" w:ascii="Times New Roman"/>
                <w:sz w:val="24"/>
                <w:szCs w:val="24"/>
              </w:rPr>
              <w:t>TBG-STRABAG  društvo s ograničenom odgovornošću za proizvodnju i distribuciju betona</w:t>
            </w:r>
          </w:p>
        </w:tc>
        <w:tc>
          <w:tcPr>
            <w:tcW w:type="dxa" w:w="1443"/>
            <w:noWrap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</w:rPr>
            </w:pPr>
            <w:r w:rsidRPr="00804C9C">
              <w:rPr>
                <w:rFonts w:hAnsi="Times New Roman" w:ascii="Times New Roman"/>
              </w:rPr>
              <w:t>32586117369</w:t>
            </w:r>
          </w:p>
        </w:tc>
        <w:tc>
          <w:tcPr>
            <w:tcW w:type="dxa" w:w="2155"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04C9C">
              <w:rPr>
                <w:rFonts w:hAnsi="Times New Roman" w:ascii="Times New Roman"/>
                <w:sz w:val="24"/>
                <w:szCs w:val="24"/>
              </w:rPr>
              <w:t>Ulica Petra Hektorovića 2, 10000 Zagreb</w:t>
            </w:r>
          </w:p>
        </w:tc>
        <w:tc>
          <w:tcPr>
            <w:tcW w:type="dxa" w:w="1985"/>
            <w:noWrap/>
            <w:hideMark/>
          </w:tcPr>
          <w:p w:rsidRDefault="006B50C2" w:rsidP="006B50C2" w:rsidR="006B50C2" w:rsidRPr="00F60641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F60641">
              <w:rPr>
                <w:rFonts w:hAnsi="Times New Roman" w:ascii="Times New Roman"/>
                <w:sz w:val="24"/>
                <w:szCs w:val="24"/>
              </w:rPr>
              <w:t>88.956,35</w:t>
            </w:r>
          </w:p>
        </w:tc>
      </w:tr>
      <w:tr w:rsidTr="00CF7654" w:rsidR="006B50C2" w:rsidRPr="006B50C2">
        <w:trPr>
          <w:trHeight w:val="810"/>
        </w:trPr>
        <w:tc>
          <w:tcPr>
            <w:tcW w:type="dxa" w:w="1129"/>
            <w:noWrap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04C9C">
              <w:rPr>
                <w:rFonts w:hAnsi="Times New Roman" w:ascii="Times New Roman"/>
                <w:sz w:val="24"/>
                <w:szCs w:val="24"/>
              </w:rPr>
              <w:t>23</w:t>
            </w:r>
          </w:p>
        </w:tc>
        <w:tc>
          <w:tcPr>
            <w:tcW w:type="dxa" w:w="2645"/>
            <w:hideMark/>
          </w:tcPr>
          <w:p w:rsidRDefault="006B50C2" w:rsidP="006B50C2" w:rsidR="006B50C2" w:rsidRPr="00F60641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F60641">
              <w:rPr>
                <w:rFonts w:hAnsi="Times New Roman" w:ascii="Times New Roman"/>
                <w:sz w:val="24"/>
                <w:szCs w:val="24"/>
              </w:rPr>
              <w:t>TERRA JASKA d.o.o. za proizvodnju, servis, prodaju građevinskih strojeva i rezervnih dijelova, uvoz-izvoz i zastupanje</w:t>
            </w:r>
          </w:p>
        </w:tc>
        <w:tc>
          <w:tcPr>
            <w:tcW w:type="dxa" w:w="1443"/>
            <w:noWrap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</w:rPr>
            </w:pPr>
            <w:r w:rsidRPr="00804C9C">
              <w:rPr>
                <w:rFonts w:hAnsi="Times New Roman" w:ascii="Times New Roman"/>
              </w:rPr>
              <w:t>81184470570</w:t>
            </w:r>
          </w:p>
        </w:tc>
        <w:tc>
          <w:tcPr>
            <w:tcW w:type="dxa" w:w="2155"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04C9C">
              <w:rPr>
                <w:rFonts w:hAnsi="Times New Roman" w:ascii="Times New Roman"/>
                <w:sz w:val="24"/>
                <w:szCs w:val="24"/>
              </w:rPr>
              <w:t>Strmec Samoborski, Ulica kralja Tomislava 20, 10434 Strmec</w:t>
            </w:r>
          </w:p>
        </w:tc>
        <w:tc>
          <w:tcPr>
            <w:tcW w:type="dxa" w:w="1985"/>
            <w:noWrap/>
            <w:hideMark/>
          </w:tcPr>
          <w:p w:rsidRDefault="006B50C2" w:rsidP="006B50C2" w:rsidR="006B50C2" w:rsidRPr="00F60641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F60641">
              <w:rPr>
                <w:rFonts w:hAnsi="Times New Roman" w:ascii="Times New Roman"/>
                <w:sz w:val="24"/>
                <w:szCs w:val="24"/>
              </w:rPr>
              <w:t>22.847,50</w:t>
            </w:r>
          </w:p>
        </w:tc>
      </w:tr>
      <w:tr w:rsidTr="00CF7654" w:rsidR="006B50C2" w:rsidRPr="006B50C2">
        <w:trPr>
          <w:trHeight w:val="499"/>
        </w:trPr>
        <w:tc>
          <w:tcPr>
            <w:tcW w:type="dxa" w:w="1129"/>
            <w:noWrap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04C9C">
              <w:rPr>
                <w:rFonts w:hAnsi="Times New Roman" w:ascii="Times New Roman"/>
                <w:sz w:val="24"/>
                <w:szCs w:val="24"/>
              </w:rPr>
              <w:t>24</w:t>
            </w:r>
          </w:p>
        </w:tc>
        <w:tc>
          <w:tcPr>
            <w:tcW w:type="dxa" w:w="2645"/>
            <w:hideMark/>
          </w:tcPr>
          <w:p w:rsidRDefault="006B50C2" w:rsidP="006B50C2" w:rsidR="006B50C2" w:rsidRPr="00F60641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F60641">
              <w:rPr>
                <w:rFonts w:hAnsi="Times New Roman" w:ascii="Times New Roman"/>
                <w:sz w:val="24"/>
                <w:szCs w:val="24"/>
              </w:rPr>
              <w:t>VULKAL d.o.o. za prozvodnju, trgovinu i usluge</w:t>
            </w:r>
          </w:p>
        </w:tc>
        <w:tc>
          <w:tcPr>
            <w:tcW w:type="dxa" w:w="1443"/>
            <w:noWrap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</w:rPr>
            </w:pPr>
            <w:r w:rsidRPr="00804C9C">
              <w:rPr>
                <w:rFonts w:hAnsi="Times New Roman" w:ascii="Times New Roman"/>
              </w:rPr>
              <w:t>90439696130</w:t>
            </w:r>
          </w:p>
        </w:tc>
        <w:tc>
          <w:tcPr>
            <w:tcW w:type="dxa" w:w="2155"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04C9C">
              <w:rPr>
                <w:rFonts w:hAnsi="Times New Roman" w:ascii="Times New Roman"/>
                <w:sz w:val="24"/>
                <w:szCs w:val="24"/>
              </w:rPr>
              <w:t>Samoborska Cesta 310, 10000 Zagreb</w:t>
            </w:r>
          </w:p>
        </w:tc>
        <w:tc>
          <w:tcPr>
            <w:tcW w:type="dxa" w:w="1985"/>
            <w:noWrap/>
            <w:hideMark/>
          </w:tcPr>
          <w:p w:rsidRDefault="006B50C2" w:rsidP="006B50C2" w:rsidR="006B50C2" w:rsidRPr="00F60641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F60641">
              <w:rPr>
                <w:rFonts w:hAnsi="Times New Roman" w:ascii="Times New Roman"/>
                <w:sz w:val="24"/>
                <w:szCs w:val="24"/>
              </w:rPr>
              <w:t>70.409,87</w:t>
            </w:r>
          </w:p>
        </w:tc>
      </w:tr>
      <w:tr w:rsidTr="00CF7654" w:rsidR="006B50C2" w:rsidRPr="006B50C2">
        <w:trPr>
          <w:trHeight w:val="600"/>
        </w:trPr>
        <w:tc>
          <w:tcPr>
            <w:tcW w:type="dxa" w:w="1129"/>
            <w:noWrap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04C9C">
              <w:rPr>
                <w:rFonts w:hAnsi="Times New Roman" w:asci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type="dxa" w:w="2645"/>
            <w:hideMark/>
          </w:tcPr>
          <w:p w:rsidRDefault="006B50C2" w:rsidP="006B50C2" w:rsidR="006B50C2" w:rsidRPr="00F60641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F60641">
              <w:rPr>
                <w:rFonts w:hAnsi="Times New Roman" w:ascii="Times New Roman"/>
                <w:sz w:val="24"/>
                <w:szCs w:val="24"/>
              </w:rPr>
              <w:t>Wiener osiguranje Vienna Insurance Group dioničko društvo za osiguranje</w:t>
            </w:r>
          </w:p>
        </w:tc>
        <w:tc>
          <w:tcPr>
            <w:tcW w:type="dxa" w:w="1443"/>
            <w:noWrap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</w:rPr>
            </w:pPr>
            <w:r w:rsidRPr="00804C9C">
              <w:rPr>
                <w:rFonts w:hAnsi="Times New Roman" w:ascii="Times New Roman"/>
              </w:rPr>
              <w:t>52848403362</w:t>
            </w:r>
          </w:p>
        </w:tc>
        <w:tc>
          <w:tcPr>
            <w:tcW w:type="dxa" w:w="2155"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04C9C">
              <w:rPr>
                <w:rFonts w:hAnsi="Times New Roman" w:ascii="Times New Roman"/>
                <w:sz w:val="24"/>
                <w:szCs w:val="24"/>
              </w:rPr>
              <w:t>Slovenska ulica 24, 10000 Zagreb</w:t>
            </w:r>
          </w:p>
        </w:tc>
        <w:tc>
          <w:tcPr>
            <w:tcW w:type="dxa" w:w="1985"/>
            <w:noWrap/>
            <w:hideMark/>
          </w:tcPr>
          <w:p w:rsidRDefault="006B50C2" w:rsidP="006B50C2" w:rsidR="006B50C2" w:rsidRPr="00F60641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F60641">
              <w:rPr>
                <w:rFonts w:hAnsi="Times New Roman" w:ascii="Times New Roman"/>
                <w:sz w:val="24"/>
                <w:szCs w:val="24"/>
              </w:rPr>
              <w:t>7.716,04</w:t>
            </w:r>
          </w:p>
        </w:tc>
      </w:tr>
      <w:tr w:rsidTr="00CF7654" w:rsidR="006B50C2" w:rsidRPr="006B50C2">
        <w:trPr>
          <w:trHeight w:val="630"/>
        </w:trPr>
        <w:tc>
          <w:tcPr>
            <w:tcW w:type="dxa" w:w="1129"/>
            <w:noWrap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 w:before="240"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04C9C">
              <w:rPr>
                <w:rFonts w:hAnsi="Times New Roman" w:ascii="Times New Roman"/>
                <w:sz w:val="24"/>
                <w:szCs w:val="24"/>
              </w:rPr>
              <w:t>26</w:t>
            </w:r>
          </w:p>
        </w:tc>
        <w:tc>
          <w:tcPr>
            <w:tcW w:type="dxa" w:w="2645"/>
            <w:hideMark/>
          </w:tcPr>
          <w:p w:rsidRDefault="006B50C2" w:rsidP="006B50C2" w:rsidR="006B50C2" w:rsidRPr="00F60641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F60641">
              <w:rPr>
                <w:rFonts w:hAnsi="Times New Roman" w:ascii="Times New Roman"/>
                <w:sz w:val="24"/>
                <w:szCs w:val="24"/>
              </w:rPr>
              <w:t>ZAGREB RENT društvo s ograničenom odgovornošću za poslovanje nekretninama</w:t>
            </w:r>
          </w:p>
        </w:tc>
        <w:tc>
          <w:tcPr>
            <w:tcW w:type="dxa" w:w="1443"/>
            <w:noWrap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</w:rPr>
            </w:pPr>
            <w:r w:rsidRPr="00804C9C">
              <w:rPr>
                <w:rFonts w:hAnsi="Times New Roman" w:ascii="Times New Roman"/>
              </w:rPr>
              <w:t>10443801840</w:t>
            </w:r>
          </w:p>
        </w:tc>
        <w:tc>
          <w:tcPr>
            <w:tcW w:type="dxa" w:w="2155"/>
            <w:hideMark/>
          </w:tcPr>
          <w:p w:rsidRDefault="006B50C2" w:rsidP="006B50C2" w:rsidR="006B50C2" w:rsidRPr="00804C9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804C9C">
              <w:rPr>
                <w:rFonts w:hAnsi="Times New Roman" w:ascii="Times New Roman"/>
                <w:sz w:val="24"/>
                <w:szCs w:val="24"/>
              </w:rPr>
              <w:t>Maksimirska cesta 112 A, 10000 Zagreb</w:t>
            </w:r>
          </w:p>
        </w:tc>
        <w:tc>
          <w:tcPr>
            <w:tcW w:type="dxa" w:w="1985"/>
            <w:noWrap/>
            <w:hideMark/>
          </w:tcPr>
          <w:p w:rsidRDefault="006B50C2" w:rsidP="006B50C2" w:rsidR="006B50C2" w:rsidRPr="00F60641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hAnsi="Times New Roman" w:ascii="Times New Roman"/>
                <w:sz w:val="24"/>
                <w:szCs w:val="24"/>
              </w:rPr>
            </w:pPr>
            <w:r w:rsidRPr="00F60641">
              <w:rPr>
                <w:rFonts w:hAnsi="Times New Roman" w:ascii="Times New Roman"/>
                <w:sz w:val="24"/>
                <w:szCs w:val="24"/>
              </w:rPr>
              <w:t>155.000,00</w:t>
            </w:r>
          </w:p>
        </w:tc>
      </w:tr>
    </w:tbl>
    <w:p w:rsidRDefault="00E64348" w:rsidP="005A41F3" w:rsidR="00E64348">
      <w:pPr>
        <w:rPr>
          <w:sz w:val="24"/>
          <w:szCs w:val="24"/>
        </w:rPr>
      </w:pPr>
    </w:p>
    <w:p w:rsidRDefault="0072256B" w:rsidP="005A41F3" w:rsidR="0072256B" w:rsidRPr="00472F18">
      <w:pPr>
        <w:rPr>
          <w:sz w:val="24"/>
          <w:szCs w:val="24"/>
        </w:rPr>
      </w:pPr>
    </w:p>
    <w:p w:rsidRDefault="001A3910" w:rsidP="00F35404" w:rsidR="001A3910" w:rsidRPr="00472F18">
      <w:pPr>
        <w:jc w:val="center"/>
        <w:rPr>
          <w:sz w:val="24"/>
          <w:szCs w:val="24"/>
        </w:rPr>
      </w:pPr>
      <w:r w:rsidRPr="00472F18">
        <w:rPr>
          <w:sz w:val="24"/>
          <w:szCs w:val="24"/>
        </w:rPr>
        <w:t xml:space="preserve">U Zagrebu, </w:t>
      </w:r>
      <w:r w:rsidR="00E64348">
        <w:rPr>
          <w:sz w:val="24"/>
          <w:szCs w:val="24"/>
        </w:rPr>
        <w:t>1</w:t>
      </w:r>
      <w:r w:rsidR="006B50C2">
        <w:rPr>
          <w:sz w:val="24"/>
          <w:szCs w:val="24"/>
        </w:rPr>
        <w:t>1</w:t>
      </w:r>
      <w:r w:rsidRPr="00472F18">
        <w:rPr>
          <w:sz w:val="24"/>
          <w:szCs w:val="24"/>
        </w:rPr>
        <w:t>.</w:t>
      </w:r>
      <w:r w:rsidR="00E64348">
        <w:rPr>
          <w:sz w:val="24"/>
          <w:szCs w:val="24"/>
        </w:rPr>
        <w:t xml:space="preserve"> srpnja</w:t>
      </w:r>
      <w:r w:rsidRPr="00472F18">
        <w:rPr>
          <w:sz w:val="24"/>
          <w:szCs w:val="24"/>
        </w:rPr>
        <w:t xml:space="preserve"> 201</w:t>
      </w:r>
      <w:r w:rsidR="00E64348">
        <w:rPr>
          <w:sz w:val="24"/>
          <w:szCs w:val="24"/>
        </w:rPr>
        <w:t>9</w:t>
      </w:r>
      <w:r w:rsidR="00F35404" w:rsidRPr="00472F18">
        <w:rPr>
          <w:sz w:val="24"/>
          <w:szCs w:val="24"/>
        </w:rPr>
        <w:t xml:space="preserve">. godine </w:t>
      </w:r>
    </w:p>
    <w:p w:rsidRDefault="001A3910" w:rsidP="005A4ED0" w:rsidR="001A3910" w:rsidRPr="00472F18">
      <w:pPr>
        <w:rPr>
          <w:sz w:val="24"/>
          <w:szCs w:val="24"/>
        </w:rPr>
      </w:pPr>
    </w:p>
    <w:p w:rsidRDefault="00E64348" w:rsidP="00DC575D" w:rsidR="00022C22" w:rsidRPr="00472F18">
      <w:pPr>
        <w:pStyle w:val="Podnaslov"/>
        <w:ind w:firstLine="720" w:left="576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</w:t>
      </w:r>
      <w:r w:rsidR="00022C22" w:rsidRPr="00472F18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022C22" w:rsidP="00DC575D" w:rsidR="005A4ED0">
      <w:pPr>
        <w:pStyle w:val="Podnaslov"/>
        <w:ind w:left="6492"/>
        <w:rPr>
          <w:rFonts w:hAnsi="Times New Roman" w:ascii="Times New Roman"/>
          <w:b w:val="false"/>
          <w:color w:val="auto"/>
          <w:szCs w:val="24"/>
        </w:rPr>
      </w:pPr>
      <w:r w:rsidRPr="00472F18">
        <w:rPr>
          <w:rFonts w:hAnsi="Times New Roman" w:ascii="Times New Roman"/>
          <w:b w:val="false"/>
          <w:color w:val="auto"/>
          <w:szCs w:val="24"/>
        </w:rPr>
        <w:t>Nikola Ribarić</w:t>
      </w:r>
      <w:r w:rsidR="00DC575D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DC575D" w:rsidP="00DC575D" w:rsidR="00DC575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DC575D" w:rsidP="00DC575D" w:rsidR="00DC575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Za točnost otpravka – ovlašteni službenik</w:t>
      </w:r>
    </w:p>
    <w:p w:rsidRDefault="00DC575D" w:rsidP="00DC575D" w:rsidR="00DC575D" w:rsidRPr="00472F18">
      <w:pPr>
        <w:pStyle w:val="Podnaslov"/>
        <w:ind w:left="6492"/>
        <w:rPr>
          <w:rFonts w:hAnsi="Times New Roman" w:ascii="Times New Roman"/>
          <w:szCs w:val="24"/>
          <w:lang w:eastAsia="en-US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sectPr w:rsidSect="0072256B" w:rsidR="00DC575D" w:rsidRPr="00472F18">
      <w:headerReference w:type="default" r:id="rId11"/>
      <w:endnotePr>
        <w:numFmt w:val="decimal"/>
      </w:endnotePr>
      <w:pgSz w:h="15840" w:w="12240"/>
      <w:pgMar w:gutter="0" w:footer="720" w:header="720" w:left="1800" w:bottom="709" w:right="1800" w:top="109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48B" w:rsidR="00F9548B">
      <w:r>
        <w:separator/>
      </w:r>
    </w:p>
  </w:endnote>
  <w:endnote w:id="0" w:type="continuationSeparator">
    <w:p w:rsidRDefault="00F9548B" w:rsidR="00F95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48B" w:rsidR="00F9548B">
      <w:r>
        <w:separator/>
      </w:r>
    </w:p>
  </w:footnote>
  <w:footnote w:id="0" w:type="continuationSeparator">
    <w:p w:rsidRDefault="00F9548B" w:rsidR="00F954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48B" w:rsidR="00F9548B">
    <w:pPr>
      <w:pStyle w:val="Zaglavlje"/>
      <w:framePr w:y="1" w:xAlign="center" w:vAnchor="text" w:hAnchor="margin" w:wrap="auto"/>
      <w:widowControl/>
      <w:rPr>
        <w:rStyle w:val="Brojstranice"/>
        <w:sz w:val="22"/>
      </w:rPr>
    </w:pPr>
    <w:r>
      <w:rPr>
        <w:rStyle w:val="Brojstranice"/>
        <w:sz w:val="22"/>
      </w:rPr>
      <w:fldChar w:fldCharType="begin"/>
    </w:r>
    <w:r>
      <w:rPr>
        <w:rStyle w:val="Brojstranice"/>
        <w:sz w:val="22"/>
      </w:rPr>
      <w:instrText xml:space="preserve">page  </w:instrText>
    </w:r>
    <w:r>
      <w:rPr>
        <w:rStyle w:val="Brojstranice"/>
        <w:sz w:val="22"/>
      </w:rPr>
      <w:fldChar w:fldCharType="separate"/>
    </w:r>
    <w:r w:rsidR="00DC575D">
      <w:rPr>
        <w:rStyle w:val="Brojstranice"/>
        <w:noProof/>
        <w:sz w:val="22"/>
      </w:rPr>
      <w:t>1</w:t>
    </w:r>
    <w:r>
      <w:rPr>
        <w:rStyle w:val="Brojstranice"/>
        <w:sz w:val="22"/>
      </w:rPr>
      <w:fldChar w:fldCharType="end"/>
    </w:r>
  </w:p>
  <w:p w:rsidRDefault="00F9548B" w:rsidP="006C6EA7" w:rsidR="00F9548B">
    <w:pPr>
      <w:widowControl/>
      <w:overflowPunct/>
      <w:autoSpaceDE/>
      <w:autoSpaceDN/>
      <w:adjustRightInd/>
      <w:jc w:val="right"/>
      <w:textAlignment w:val="auto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804C9C">
      <w:rPr>
        <w:sz w:val="24"/>
        <w:szCs w:val="24"/>
        <w:lang w:eastAsia="en-US"/>
      </w:rPr>
      <w:t>72. St-3120/2018-28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10E58"/>
    <w:multiLevelType w:val="hybridMultilevel"/>
    <w:tmpl w:val="13726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4626E6"/>
    <w:multiLevelType w:val="hybridMultilevel"/>
    <w:tmpl w:val="E496F0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0A3A05"/>
    <w:multiLevelType w:val="hybridMultilevel"/>
    <w:tmpl w:val="0CB27062"/>
    <w:lvl w:tplc="02D62C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C1D7911"/>
    <w:multiLevelType w:val="hybridMultilevel"/>
    <w:tmpl w:val="0040D9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EE3D96"/>
    <w:multiLevelType w:val="hybridMultilevel"/>
    <w:tmpl w:val="E3D640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D322535"/>
    <w:multiLevelType w:val="hybridMultilevel"/>
    <w:tmpl w:val="C54EDE4E"/>
    <w:lvl w:tplc="E6642E8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953B2"/>
    <w:multiLevelType w:val="hybridMultilevel"/>
    <w:tmpl w:val="DE6467CC"/>
    <w:lvl w:tplc="51E4F926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430F600C"/>
    <w:multiLevelType w:val="hybridMultilevel"/>
    <w:tmpl w:val="EC30A89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abstractNum w:abstractNumId="10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E2F0590"/>
    <w:multiLevelType w:val="hybridMultilevel"/>
    <w:tmpl w:val="44C0C6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847BA4"/>
    <w:multiLevelType w:val="hybridMultilevel"/>
    <w:tmpl w:val="3C9804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FDE6593"/>
    <w:multiLevelType w:val="hybridMultilevel"/>
    <w:tmpl w:val="212E4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7319594D"/>
    <w:multiLevelType w:val="hybridMultilevel"/>
    <w:tmpl w:val="9A509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42A5362"/>
    <w:multiLevelType w:val="hybridMultilevel"/>
    <w:tmpl w:val="A6D49C74"/>
    <w:lvl w:tplc="A2424F04" w:ilvl="0">
      <w:start w:val="1"/>
      <w:numFmt w:val="decimal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769C0AA7"/>
    <w:multiLevelType w:val="hybridMultilevel"/>
    <w:tmpl w:val="EFBC9160"/>
    <w:lvl w:tplc="50DC82D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77BC478B"/>
    <w:multiLevelType w:val="hybridMultilevel"/>
    <w:tmpl w:val="C6926152"/>
    <w:lvl w:tplc="0C8CA4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BA94ACA"/>
    <w:multiLevelType w:val="hybridMultilevel"/>
    <w:tmpl w:val="CA1E641A"/>
    <w:lvl w:tplc="EA60EC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C760C47"/>
    <w:multiLevelType w:val="hybridMultilevel"/>
    <w:tmpl w:val="3FDA0C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CEF3FA2"/>
    <w:multiLevelType w:val="hybridMultilevel"/>
    <w:tmpl w:val="3B744814"/>
    <w:lvl w:tplc="881C41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14"/>
  </w:num>
  <w:num w:numId="5">
    <w:abstractNumId w:val="6"/>
  </w:num>
  <w:num w:numId="6">
    <w:abstractNumId w:val="22"/>
  </w:num>
  <w:num w:numId="7">
    <w:abstractNumId w:val="9"/>
  </w:num>
  <w:num w:numId="8">
    <w:abstractNumId w:val="8"/>
  </w:num>
  <w:num w:numId="9">
    <w:abstractNumId w:val="12"/>
  </w:num>
  <w:num w:numId="10">
    <w:abstractNumId w:val="13"/>
  </w:num>
  <w:num w:numId="11">
    <w:abstractNumId w:val="3"/>
  </w:num>
  <w:num w:numId="12">
    <w:abstractNumId w:val="10"/>
  </w:num>
  <w:num w:numId="13">
    <w:abstractNumId w:val="7"/>
  </w:num>
  <w:num w:numId="14">
    <w:abstractNumId w:val="5"/>
  </w:num>
  <w:num w:numId="15">
    <w:abstractNumId w:val="21"/>
  </w:num>
  <w:num w:numId="16">
    <w:abstractNumId w:val="20"/>
  </w:num>
  <w:num w:numId="17">
    <w:abstractNumId w:val="16"/>
  </w:num>
  <w:num w:numId="18">
    <w:abstractNumId w:val="19"/>
  </w:num>
  <w:num w:numId="19">
    <w:abstractNumId w:val="2"/>
  </w:num>
  <w:num w:numId="20">
    <w:abstractNumId w:val="17"/>
  </w:num>
  <w:num w:numId="21">
    <w:abstractNumId w:val="23"/>
  </w:num>
  <w:num w:numId="22">
    <w:abstractNumId w:val="18"/>
  </w:num>
  <w:num w:numId="23">
    <w:abstractNumId w:val="1"/>
  </w:num>
  <w:num w:numId="24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/>
  <w:embedSystemFonts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01A3"/>
    <w:rsid w:val="00002659"/>
    <w:rsid w:val="000043D1"/>
    <w:rsid w:val="00007F22"/>
    <w:rsid w:val="00016A4E"/>
    <w:rsid w:val="00022C22"/>
    <w:rsid w:val="00047613"/>
    <w:rsid w:val="00052F0D"/>
    <w:rsid w:val="000575C0"/>
    <w:rsid w:val="00060F74"/>
    <w:rsid w:val="00066414"/>
    <w:rsid w:val="00066ABE"/>
    <w:rsid w:val="00075C29"/>
    <w:rsid w:val="00086075"/>
    <w:rsid w:val="00094306"/>
    <w:rsid w:val="00095AF4"/>
    <w:rsid w:val="000B4473"/>
    <w:rsid w:val="000B53DE"/>
    <w:rsid w:val="000B77E6"/>
    <w:rsid w:val="000C7EC6"/>
    <w:rsid w:val="000D5CD5"/>
    <w:rsid w:val="000F2587"/>
    <w:rsid w:val="00102033"/>
    <w:rsid w:val="00111FCD"/>
    <w:rsid w:val="00124AD3"/>
    <w:rsid w:val="00131331"/>
    <w:rsid w:val="0013410F"/>
    <w:rsid w:val="00144406"/>
    <w:rsid w:val="001704E3"/>
    <w:rsid w:val="00171B02"/>
    <w:rsid w:val="001728AC"/>
    <w:rsid w:val="001A3910"/>
    <w:rsid w:val="001B4698"/>
    <w:rsid w:val="001C271B"/>
    <w:rsid w:val="001C536B"/>
    <w:rsid w:val="001E110C"/>
    <w:rsid w:val="001E1A10"/>
    <w:rsid w:val="001E520A"/>
    <w:rsid w:val="001F41B5"/>
    <w:rsid w:val="002210C4"/>
    <w:rsid w:val="00234A39"/>
    <w:rsid w:val="00245D4A"/>
    <w:rsid w:val="00256E0C"/>
    <w:rsid w:val="00261696"/>
    <w:rsid w:val="00273148"/>
    <w:rsid w:val="0028317B"/>
    <w:rsid w:val="00287F74"/>
    <w:rsid w:val="002958EC"/>
    <w:rsid w:val="002B21E4"/>
    <w:rsid w:val="002E6679"/>
    <w:rsid w:val="002F144B"/>
    <w:rsid w:val="00304CCF"/>
    <w:rsid w:val="00320417"/>
    <w:rsid w:val="003359F4"/>
    <w:rsid w:val="0038387C"/>
    <w:rsid w:val="00396AEC"/>
    <w:rsid w:val="003D36DA"/>
    <w:rsid w:val="003F52AB"/>
    <w:rsid w:val="003F70DA"/>
    <w:rsid w:val="00403370"/>
    <w:rsid w:val="0040415F"/>
    <w:rsid w:val="004266DC"/>
    <w:rsid w:val="00432A70"/>
    <w:rsid w:val="004379E7"/>
    <w:rsid w:val="00444488"/>
    <w:rsid w:val="0045604C"/>
    <w:rsid w:val="00465D35"/>
    <w:rsid w:val="00465E94"/>
    <w:rsid w:val="00470F1E"/>
    <w:rsid w:val="00472F18"/>
    <w:rsid w:val="00477007"/>
    <w:rsid w:val="00490C28"/>
    <w:rsid w:val="00493A29"/>
    <w:rsid w:val="00495C0B"/>
    <w:rsid w:val="004A1F06"/>
    <w:rsid w:val="004C00B0"/>
    <w:rsid w:val="004C0FEF"/>
    <w:rsid w:val="004C265B"/>
    <w:rsid w:val="004E09D3"/>
    <w:rsid w:val="004E24FA"/>
    <w:rsid w:val="004E3042"/>
    <w:rsid w:val="004F5235"/>
    <w:rsid w:val="004F6C62"/>
    <w:rsid w:val="004F6CB5"/>
    <w:rsid w:val="00541D91"/>
    <w:rsid w:val="005442FA"/>
    <w:rsid w:val="0055104D"/>
    <w:rsid w:val="005523D6"/>
    <w:rsid w:val="00554FC8"/>
    <w:rsid w:val="00557C10"/>
    <w:rsid w:val="00561832"/>
    <w:rsid w:val="00576089"/>
    <w:rsid w:val="00584323"/>
    <w:rsid w:val="005868FC"/>
    <w:rsid w:val="005A0FCE"/>
    <w:rsid w:val="005A41F3"/>
    <w:rsid w:val="005A4ED0"/>
    <w:rsid w:val="005B3FC7"/>
    <w:rsid w:val="005B6C7C"/>
    <w:rsid w:val="005C01A3"/>
    <w:rsid w:val="005C66EB"/>
    <w:rsid w:val="005C7124"/>
    <w:rsid w:val="005F59DE"/>
    <w:rsid w:val="00606988"/>
    <w:rsid w:val="00614F01"/>
    <w:rsid w:val="00621A15"/>
    <w:rsid w:val="00623ACC"/>
    <w:rsid w:val="0062628A"/>
    <w:rsid w:val="00634D89"/>
    <w:rsid w:val="006427BE"/>
    <w:rsid w:val="006453DC"/>
    <w:rsid w:val="00647472"/>
    <w:rsid w:val="006502CE"/>
    <w:rsid w:val="00652623"/>
    <w:rsid w:val="006622FD"/>
    <w:rsid w:val="00663EB5"/>
    <w:rsid w:val="00670995"/>
    <w:rsid w:val="006727E0"/>
    <w:rsid w:val="00691877"/>
    <w:rsid w:val="00691E6C"/>
    <w:rsid w:val="00692374"/>
    <w:rsid w:val="006A4049"/>
    <w:rsid w:val="006B2257"/>
    <w:rsid w:val="006B42D3"/>
    <w:rsid w:val="006B50C2"/>
    <w:rsid w:val="006B6C59"/>
    <w:rsid w:val="006C6EA7"/>
    <w:rsid w:val="006D6336"/>
    <w:rsid w:val="006D7366"/>
    <w:rsid w:val="006E423E"/>
    <w:rsid w:val="006F2C36"/>
    <w:rsid w:val="00701D99"/>
    <w:rsid w:val="00721396"/>
    <w:rsid w:val="0072256B"/>
    <w:rsid w:val="00725304"/>
    <w:rsid w:val="00727027"/>
    <w:rsid w:val="00727476"/>
    <w:rsid w:val="00733B86"/>
    <w:rsid w:val="0074193F"/>
    <w:rsid w:val="0074314B"/>
    <w:rsid w:val="007445E3"/>
    <w:rsid w:val="007457D0"/>
    <w:rsid w:val="00755069"/>
    <w:rsid w:val="00770F95"/>
    <w:rsid w:val="00772453"/>
    <w:rsid w:val="00776382"/>
    <w:rsid w:val="0077729D"/>
    <w:rsid w:val="00782587"/>
    <w:rsid w:val="00784CCD"/>
    <w:rsid w:val="0078667D"/>
    <w:rsid w:val="007963D4"/>
    <w:rsid w:val="007B0EE0"/>
    <w:rsid w:val="007C48FE"/>
    <w:rsid w:val="007D0619"/>
    <w:rsid w:val="007D62CB"/>
    <w:rsid w:val="007F1492"/>
    <w:rsid w:val="007F7204"/>
    <w:rsid w:val="008028E8"/>
    <w:rsid w:val="00804C9C"/>
    <w:rsid w:val="00810926"/>
    <w:rsid w:val="00813433"/>
    <w:rsid w:val="008224C2"/>
    <w:rsid w:val="0082687D"/>
    <w:rsid w:val="008335BA"/>
    <w:rsid w:val="008339B1"/>
    <w:rsid w:val="00841735"/>
    <w:rsid w:val="00841DEB"/>
    <w:rsid w:val="008521C8"/>
    <w:rsid w:val="0085321F"/>
    <w:rsid w:val="00862F74"/>
    <w:rsid w:val="008631CE"/>
    <w:rsid w:val="008655E1"/>
    <w:rsid w:val="008656B5"/>
    <w:rsid w:val="008736D7"/>
    <w:rsid w:val="00886B35"/>
    <w:rsid w:val="008A2D64"/>
    <w:rsid w:val="008B0D67"/>
    <w:rsid w:val="008B2295"/>
    <w:rsid w:val="008D0F37"/>
    <w:rsid w:val="008D61D9"/>
    <w:rsid w:val="008D6F39"/>
    <w:rsid w:val="008E6B73"/>
    <w:rsid w:val="009028FF"/>
    <w:rsid w:val="009031D6"/>
    <w:rsid w:val="0091084C"/>
    <w:rsid w:val="00911E28"/>
    <w:rsid w:val="00915E0F"/>
    <w:rsid w:val="00924724"/>
    <w:rsid w:val="009247B8"/>
    <w:rsid w:val="009469D1"/>
    <w:rsid w:val="00996D59"/>
    <w:rsid w:val="009A029E"/>
    <w:rsid w:val="009A223F"/>
    <w:rsid w:val="009A2A33"/>
    <w:rsid w:val="009B1362"/>
    <w:rsid w:val="009B4984"/>
    <w:rsid w:val="009D3447"/>
    <w:rsid w:val="009E02F0"/>
    <w:rsid w:val="009F7547"/>
    <w:rsid w:val="00A36858"/>
    <w:rsid w:val="00A52562"/>
    <w:rsid w:val="00A56F77"/>
    <w:rsid w:val="00A82547"/>
    <w:rsid w:val="00AD6975"/>
    <w:rsid w:val="00AE04DF"/>
    <w:rsid w:val="00AE1B30"/>
    <w:rsid w:val="00AE2783"/>
    <w:rsid w:val="00AF5564"/>
    <w:rsid w:val="00B054CB"/>
    <w:rsid w:val="00B16929"/>
    <w:rsid w:val="00B31684"/>
    <w:rsid w:val="00B36DAC"/>
    <w:rsid w:val="00B44819"/>
    <w:rsid w:val="00B52259"/>
    <w:rsid w:val="00B633AD"/>
    <w:rsid w:val="00B666B2"/>
    <w:rsid w:val="00B66A9B"/>
    <w:rsid w:val="00BA3157"/>
    <w:rsid w:val="00BA5BF6"/>
    <w:rsid w:val="00BB0E1F"/>
    <w:rsid w:val="00BB7B71"/>
    <w:rsid w:val="00BC5E18"/>
    <w:rsid w:val="00BD39B0"/>
    <w:rsid w:val="00BE54BF"/>
    <w:rsid w:val="00C049FF"/>
    <w:rsid w:val="00C04E0F"/>
    <w:rsid w:val="00C2051B"/>
    <w:rsid w:val="00C20555"/>
    <w:rsid w:val="00C21763"/>
    <w:rsid w:val="00C22625"/>
    <w:rsid w:val="00C406EC"/>
    <w:rsid w:val="00C57B28"/>
    <w:rsid w:val="00C631F7"/>
    <w:rsid w:val="00C64BFE"/>
    <w:rsid w:val="00C918D6"/>
    <w:rsid w:val="00C936A8"/>
    <w:rsid w:val="00CC0A8F"/>
    <w:rsid w:val="00CD0601"/>
    <w:rsid w:val="00CD724B"/>
    <w:rsid w:val="00CF40EE"/>
    <w:rsid w:val="00D001CF"/>
    <w:rsid w:val="00D04979"/>
    <w:rsid w:val="00D42FA9"/>
    <w:rsid w:val="00D46086"/>
    <w:rsid w:val="00D5238D"/>
    <w:rsid w:val="00D76041"/>
    <w:rsid w:val="00D768D7"/>
    <w:rsid w:val="00D80CBD"/>
    <w:rsid w:val="00D8581C"/>
    <w:rsid w:val="00DB1D18"/>
    <w:rsid w:val="00DC575D"/>
    <w:rsid w:val="00DD2274"/>
    <w:rsid w:val="00DF150D"/>
    <w:rsid w:val="00E071A9"/>
    <w:rsid w:val="00E1116C"/>
    <w:rsid w:val="00E16080"/>
    <w:rsid w:val="00E228E1"/>
    <w:rsid w:val="00E459D8"/>
    <w:rsid w:val="00E46273"/>
    <w:rsid w:val="00E5305B"/>
    <w:rsid w:val="00E64348"/>
    <w:rsid w:val="00E64CE0"/>
    <w:rsid w:val="00E656E6"/>
    <w:rsid w:val="00E658F6"/>
    <w:rsid w:val="00E7077B"/>
    <w:rsid w:val="00E71837"/>
    <w:rsid w:val="00E7204B"/>
    <w:rsid w:val="00E868AE"/>
    <w:rsid w:val="00E92E0B"/>
    <w:rsid w:val="00EB66F4"/>
    <w:rsid w:val="00EE141E"/>
    <w:rsid w:val="00EF4CD3"/>
    <w:rsid w:val="00EF5DC2"/>
    <w:rsid w:val="00F04599"/>
    <w:rsid w:val="00F144CF"/>
    <w:rsid w:val="00F17B0D"/>
    <w:rsid w:val="00F24C15"/>
    <w:rsid w:val="00F35404"/>
    <w:rsid w:val="00F60641"/>
    <w:rsid w:val="00F67C9C"/>
    <w:rsid w:val="00F9548B"/>
    <w:rsid w:val="00FC7AF2"/>
    <w:rsid w:val="00FD2719"/>
    <w:rsid w:val="00FE02A0"/>
    <w:rsid w:val="00FE1B71"/>
    <w:rsid w:val="00FF0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true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true" w:styleId="TableNormal" w:type="table">
    <w:name w:val="Table Normal"/>
    <w:uiPriority w:val="2"/>
    <w:semiHidden/>
    <w:unhideWhenUsed/>
    <w:qFormat/>
    <w:rsid w:val="00B44819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eastAsia="Calibri" w:hAnsi="Calibri" w:ascii="Calibri"/>
      <w:szCs w:val="22"/>
      <w:lang w:eastAsia="en-US" w:val="en-US"/>
    </w:rPr>
  </w:style>
  <w:style w:customStyle="true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8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81C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022C22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22C22"/>
    <w:rPr>
      <w:rFonts w:hAnsi="Tahoma" w:ascii="Tahoma"/>
      <w:b/>
      <w:color w:val="0000FF"/>
      <w:sz w:val="24"/>
    </w:rPr>
  </w:style>
  <w:style w:customStyle="true" w:styleId="Reetkatablice3" w:type="table">
    <w:name w:val="Rešetka tablice3"/>
    <w:basedOn w:val="Obinatablica"/>
    <w:next w:val="Reetkatablice"/>
    <w:uiPriority w:val="59"/>
    <w:rsid w:val="006B50C2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1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1" w:styleId="TableNormal" w:type="table">
    <w:name w:val="Table Normal"/>
    <w:uiPriority w:val="2"/>
    <w:semiHidden/>
    <w:unhideWhenUsed/>
    <w:qFormat/>
    <w:rsid w:val="00B44819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eastAsia="Calibri" w:hAnsi="Calibri"/>
      <w:szCs w:val="22"/>
      <w:lang w:eastAsia="en-US" w:val="en-US"/>
    </w:rPr>
  </w:style>
  <w:style w:customStyle="1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8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81C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022C22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22C22"/>
    <w:rPr>
      <w:rFonts w:ascii="Tahoma" w:hAnsi="Tahoma"/>
      <w:b/>
      <w:color w:val="0000FF"/>
      <w:sz w:val="24"/>
    </w:rPr>
  </w:style>
  <w:style w:customStyle="1" w:styleId="Reetkatablice3" w:type="table">
    <w:name w:val="Rešetka tablice3"/>
    <w:basedOn w:val="Obinatablica"/>
    <w:next w:val="Reetkatablice"/>
    <w:uiPriority w:val="59"/>
    <w:rsid w:val="006B50C2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2019.</izvorni_sadrzaj>
    <derivirana_varijabla naziv="DomainObject.DatumDonosenjaOdluke_1">11.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3120</izvorni_sadrzaj>
    <derivirana_varijabla naziv="DomainObject.Predmet.Broj_1">3120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2018.</izvorni_sadrzaj>
    <derivirana_varijabla naziv="DomainObject.Predmet.DatumOsnivanja_1">12.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St-3120/2018</izvorni_sadrzaj>
    <derivirana_varijabla naziv="DomainObject.Predmet.OznakaBroj_1">St-3120/2018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ŠENIČNJAK PROJEKT d.o.o.</izvorni_sadrzaj>
    <derivirana_varijabla naziv="DomainObject.Predmet.ProtustrankaFormated_1">  ŠENIČNJAK PROJEKT d.o.o.</derivirana_varijabla>
  </DomainObject.Predmet.ProtustrankaFormated>
  <DomainObject.Predmet.ProtustrankaFormatedOIB>
    <izvorni_sadrzaj>  ŠENIČNJAK PROJEKT d.o.o., OIB 16018547100</izvorni_sadrzaj>
    <derivirana_varijabla naziv="DomainObject.Predmet.ProtustrankaFormatedOIB_1">  ŠENIČNJAK PROJEKT d.o.o., OIB 16018547100</derivirana_varijabla>
  </DomainObject.Predmet.ProtustrankaFormatedOIB>
  <DomainObject.Predmet.ProtustrankaFormatedWithAdress>
    <izvorni_sadrzaj> ŠENIČNJAK PROJEKT d.o.o., Ljudevita Gaja 8, 10290 Dubrava Pušćanska</izvorni_sadrzaj>
    <derivirana_varijabla naziv="DomainObject.Predmet.ProtustrankaFormatedWithAdress_1"> ŠENIČNJAK PROJEKT d.o.o., Ljudevita Gaja 8, 10290 Dubrava Pušćanska</derivirana_varijabla>
  </DomainObject.Predmet.ProtustrankaFormatedWithAdress>
  <DomainObject.Predmet.ProtustrankaFormatedWithAdressOIB>
    <izvorni_sadrzaj> ŠENIČNJAK PROJEKT d.o.o., OIB 16018547100, Ljudevita Gaja 8, 10290 Dubrava Pušćanska</izvorni_sadrzaj>
    <derivirana_varijabla naziv="DomainObject.Predmet.ProtustrankaFormatedWithAdressOIB_1"> ŠENIČNJAK PROJEKT d.o.o., OIB 16018547100, Ljudevita Gaja 8, 10290 Dubrava Pušćanska</derivirana_varijabla>
  </DomainObject.Predmet.ProtustrankaFormatedWithAdressOIB>
  <DomainObject.Predmet.ProtustrankaWithAdress>
    <izvorni_sadrzaj>ŠENIČNJAK PROJEKT d.o.o. Ljudevita Gaja 8, 10290 Dubrava Pušćanska</izvorni_sadrzaj>
    <derivirana_varijabla naziv="DomainObject.Predmet.ProtustrankaWithAdress_1">ŠENIČNJAK PROJEKT d.o.o. Ljudevita Gaja 8, 10290 Dubrava Pušćanska</derivirana_varijabla>
  </DomainObject.Predmet.ProtustrankaWithAdress>
  <DomainObject.Predmet.ProtustrankaWithAdressOIB>
    <izvorni_sadrzaj>ŠENIČNJAK PROJEKT d.o.o., OIB 16018547100, Ljudevita Gaja 8, 10290 Dubrava Pušćanska</izvorni_sadrzaj>
    <derivirana_varijabla naziv="DomainObject.Predmet.ProtustrankaWithAdressOIB_1">ŠENIČNJAK PROJEKT d.o.o., OIB 16018547100, Ljudevita Gaja 8, 10290 Dubrava Pušćanska</derivirana_varijabla>
  </DomainObject.Predmet.ProtustrankaWithAdressOIB>
  <DomainObject.Predmet.ProtustrankaNazivFormated>
    <izvorni_sadrzaj>ŠENIČNJAK PROJEKT d.o.o.</izvorni_sadrzaj>
    <derivirana_varijabla naziv="DomainObject.Predmet.ProtustrankaNazivFormated_1">ŠENIČNJAK PROJEKT d.o.o.</derivirana_varijabla>
  </DomainObject.Predmet.ProtustrankaNazivFormated>
  <DomainObject.Predmet.ProtustrankaNazivFormatedOIB>
    <izvorni_sadrzaj>ŠENIČNJAK PROJEKT d.o.o., OIB 16018547100</izvorni_sadrzaj>
    <derivirana_varijabla naziv="DomainObject.Predmet.ProtustrankaNazivFormatedOIB_1">ŠENIČNJAK PROJEKT d.o.o., OIB 16018547100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ŠENIČNJAK PROJEKT d.o.o.</izvorni_sadrzaj>
    <derivirana_varijabla naziv="DomainObject.Predmet.StrankaFormated_1">  ŠENIČNJAK PROJEKT d.o.o.</derivirana_varijabla>
  </DomainObject.Predmet.StrankaFormated>
  <DomainObject.Predmet.StrankaFormatedOIB>
    <izvorni_sadrzaj>  ŠENIČNJAK PROJEKT d.o.o., OIB 16018547100</izvorni_sadrzaj>
    <derivirana_varijabla naziv="DomainObject.Predmet.StrankaFormatedOIB_1">  ŠENIČNJAK PROJEKT d.o.o., OIB 16018547100</derivirana_varijabla>
  </DomainObject.Predmet.StrankaFormatedOIB>
  <DomainObject.Predmet.StrankaFormatedWithAdress>
    <izvorni_sadrzaj> ŠENIČNJAK PROJEKT d.o.o., Ljudevita Gaja 8, 10290 Dubrava Pušćanska</izvorni_sadrzaj>
    <derivirana_varijabla naziv="DomainObject.Predmet.StrankaFormatedWithAdress_1"> ŠENIČNJAK PROJEKT d.o.o., Ljudevita Gaja 8, 10290 Dubrava Pušćanska</derivirana_varijabla>
  </DomainObject.Predmet.StrankaFormatedWithAdress>
  <DomainObject.Predmet.StrankaFormatedWithAdressOIB>
    <izvorni_sadrzaj> ŠENIČNJAK PROJEKT d.o.o., OIB 16018547100, Ljudevita Gaja 8, 10290 Dubrava Pušćanska</izvorni_sadrzaj>
    <derivirana_varijabla naziv="DomainObject.Predmet.StrankaFormatedWithAdressOIB_1"> ŠENIČNJAK PROJEKT d.o.o., OIB 16018547100, Ljudevita Gaja 8, 10290 Dubrava Pušćanska</derivirana_varijabla>
  </DomainObject.Predmet.StrankaFormatedWithAdressOIB>
  <DomainObject.Predmet.StrankaWithAdress>
    <izvorni_sadrzaj>ŠENIČNJAK PROJEKT d.o.o. Ljudevita Gaja 8,10290 Dubrava Pušćanska</izvorni_sadrzaj>
    <derivirana_varijabla naziv="DomainObject.Predmet.StrankaWithAdress_1">ŠENIČNJAK PROJEKT d.o.o. Ljudevita Gaja 8,10290 Dubrava Pušćanska</derivirana_varijabla>
  </DomainObject.Predmet.StrankaWithAdress>
  <DomainObject.Predmet.StrankaWithAdressOIB>
    <izvorni_sadrzaj>ŠENIČNJAK PROJEKT d.o.o., OIB 16018547100, Ljudevita Gaja 8,10290 Dubrava Pušćanska</izvorni_sadrzaj>
    <derivirana_varijabla naziv="DomainObject.Predmet.StrankaWithAdressOIB_1">ŠENIČNJAK PROJEKT d.o.o., OIB 16018547100, Ljudevita Gaja 8,10290 Dubrava Pušćanska</derivirana_varijabla>
  </DomainObject.Predmet.StrankaWithAdressOIB>
  <DomainObject.Predmet.StrankaNazivFormated>
    <izvorni_sadrzaj>ŠENIČNJAK PROJEKT d.o.o.</izvorni_sadrzaj>
    <derivirana_varijabla naziv="DomainObject.Predmet.StrankaNazivFormated_1">ŠENIČNJAK PROJEKT d.o.o.</derivirana_varijabla>
  </DomainObject.Predmet.StrankaNazivFormated>
  <DomainObject.Predmet.StrankaNazivFormatedOIB>
    <izvorni_sadrzaj>ŠENIČNJAK PROJEKT d.o.o., OIB 16018547100</izvorni_sadrzaj>
    <derivirana_varijabla naziv="DomainObject.Predmet.StrankaNazivFormatedOIB_1">ŠENIČNJAK PROJEKT d.o.o., OIB 16018547100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ŠENIČNJAK PROJEKT d.o.o.</item>
    </izvorni_sadrzaj>
    <derivirana_varijabla naziv="DomainObject.Predmet.StrankaListFormated_1">
      <item>ŠENIČNJAK PROJEKT d.o.o.</item>
    </derivirana_varijabla>
  </DomainObject.Predmet.StrankaListFormated>
  <DomainObject.Predmet.StrankaListFormatedOIB>
    <izvorni_sadrzaj>
      <item>ŠENIČNJAK PROJEKT d.o.o., OIB 16018547100</item>
    </izvorni_sadrzaj>
    <derivirana_varijabla naziv="DomainObject.Predmet.StrankaListFormatedOIB_1">
      <item>ŠENIČNJAK PROJEKT d.o.o., OIB 16018547100</item>
    </derivirana_varijabla>
  </DomainObject.Predmet.StrankaListFormatedOIB>
  <DomainObject.Predmet.StrankaListFormatedWithAdress>
    <izvorni_sadrzaj>
      <item>ŠENIČNJAK PROJEKT d.o.o., Ljudevita Gaja 8, 10290 Dubrava Pušćanska</item>
    </izvorni_sadrzaj>
    <derivirana_varijabla naziv="DomainObject.Predmet.StrankaListFormatedWithAdress_1">
      <item>ŠENIČNJAK PROJEKT d.o.o., Ljudevita Gaja 8, 10290 Dubrava Pušćanska</item>
    </derivirana_varijabla>
  </DomainObject.Predmet.StrankaListFormatedWithAdress>
  <DomainObject.Predmet.StrankaListFormatedWithAdressOIB>
    <izvorni_sadrzaj>
      <item>ŠENIČNJAK PROJEKT d.o.o., OIB 16018547100, Ljudevita Gaja 8, 10290 Dubrava Pušćanska</item>
    </izvorni_sadrzaj>
    <derivirana_varijabla naziv="DomainObject.Predmet.StrankaListFormatedWithAdressOIB_1">
      <item>ŠENIČNJAK PROJEKT d.o.o., OIB 16018547100, Ljudevita Gaja 8, 10290 Dubrava Pušćanska</item>
    </derivirana_varijabla>
  </DomainObject.Predmet.StrankaListFormatedWithAdressOIB>
  <DomainObject.Predmet.StrankaListNazivFormated>
    <izvorni_sadrzaj>
      <item>ŠENIČNJAK PROJEKT d.o.o.</item>
    </izvorni_sadrzaj>
    <derivirana_varijabla naziv="DomainObject.Predmet.StrankaListNazivFormated_1">
      <item>ŠENIČNJAK PROJEKT d.o.o.</item>
    </derivirana_varijabla>
  </DomainObject.Predmet.StrankaListNazivFormated>
  <DomainObject.Predmet.StrankaListNazivFormatedOIB>
    <izvorni_sadrzaj>
      <item>ŠENIČNJAK PROJEKT d.o.o., OIB 16018547100</item>
    </izvorni_sadrzaj>
    <derivirana_varijabla naziv="DomainObject.Predmet.StrankaListNazivFormatedOIB_1">
      <item>ŠENIČNJAK PROJEKT d.o.o., OIB 16018547100</item>
    </derivirana_varijabla>
  </DomainObject.Predmet.StrankaListNazivFormatedOIB>
  <DomainObject.Predmet.ProtuStrankaListFormated>
    <izvorni_sadrzaj>
      <item>ŠENIČNJAK PROJEKT d.o.o.</item>
    </izvorni_sadrzaj>
    <derivirana_varijabla naziv="DomainObject.Predmet.ProtuStrankaListFormated_1">
      <item>ŠENIČNJAK PROJEKT d.o.o.</item>
    </derivirana_varijabla>
  </DomainObject.Predmet.ProtuStrankaListFormated>
  <DomainObject.Predmet.ProtuStrankaListFormatedOIB>
    <izvorni_sadrzaj>
      <item>ŠENIČNJAK PROJEKT d.o.o., OIB 16018547100</item>
    </izvorni_sadrzaj>
    <derivirana_varijabla naziv="DomainObject.Predmet.ProtuStrankaListFormatedOIB_1">
      <item>ŠENIČNJAK PROJEKT d.o.o., OIB 16018547100</item>
    </derivirana_varijabla>
  </DomainObject.Predmet.ProtuStrankaListFormatedOIB>
  <DomainObject.Predmet.ProtuStrankaListFormatedWithAdress>
    <izvorni_sadrzaj>
      <item>ŠENIČNJAK PROJEKT d.o.o., Ljudevita Gaja 8, 10290 Dubrava Pušćanska</item>
    </izvorni_sadrzaj>
    <derivirana_varijabla naziv="DomainObject.Predmet.ProtuStrankaListFormatedWithAdress_1">
      <item>ŠENIČNJAK PROJEKT d.o.o., Ljudevita Gaja 8, 10290 Dubrava Pušćanska</item>
    </derivirana_varijabla>
  </DomainObject.Predmet.ProtuStrankaListFormatedWithAdress>
  <DomainObject.Predmet.ProtuStrankaListFormatedWithAdressOIB>
    <izvorni_sadrzaj>
      <item>ŠENIČNJAK PROJEKT d.o.o., OIB 16018547100, Ljudevita Gaja 8, 10290 Dubrava Pušćanska</item>
    </izvorni_sadrzaj>
    <derivirana_varijabla naziv="DomainObject.Predmet.ProtuStrankaListFormatedWithAdressOIB_1">
      <item>ŠENIČNJAK PROJEKT d.o.o., OIB 16018547100, Ljudevita Gaja 8, 10290 Dubrava Pušćanska</item>
    </derivirana_varijabla>
  </DomainObject.Predmet.ProtuStrankaListFormatedWithAdressOIB>
  <DomainObject.Predmet.ProtuStrankaListNazivFormated>
    <izvorni_sadrzaj>
      <item>ŠENIČNJAK PROJEKT d.o.o.</item>
    </izvorni_sadrzaj>
    <derivirana_varijabla naziv="DomainObject.Predmet.ProtuStrankaListNazivFormated_1">
      <item>ŠENIČNJAK PROJEKT d.o.o.</item>
    </derivirana_varijabla>
  </DomainObject.Predmet.ProtuStrankaListNazivFormated>
  <DomainObject.Predmet.ProtuStrankaListNazivFormatedOIB>
    <izvorni_sadrzaj>
      <item>ŠENIČNJAK PROJEKT d.o.o., OIB 16018547100</item>
    </izvorni_sadrzaj>
    <derivirana_varijabla naziv="DomainObject.Predmet.ProtuStrankaListNazivFormatedOIB_1">
      <item>ŠENIČNJAK PROJEKT d.o.o., OIB 16018547100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2019.</izvorni_sadrzaj>
    <derivirana_varijabla naziv="DomainObject.Datum_1">12.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ŠENIČNJAK PROJEKT d.o.o.</izvorni_sadrzaj>
    <derivirana_varijabla naziv="DomainObject.Predmet.StrankaIDrugi_1">ŠENIČNJAK PROJEKT d.o.o.</derivirana_varijabla>
  </DomainObject.Predmet.StrankaIDrugi>
  <DomainObject.Predmet.ProtustrankaIDrugi>
    <izvorni_sadrzaj>ŠENIČNJAK PROJEKT d.o.o.</izvorni_sadrzaj>
    <derivirana_varijabla naziv="DomainObject.Predmet.ProtustrankaIDrugi_1">ŠENIČNJAK PROJEKT d.o.o.</derivirana_varijabla>
  </DomainObject.Predmet.ProtustrankaIDrugi>
  <DomainObject.Predmet.StrankaIDrugiAdressOIB>
    <izvorni_sadrzaj>ŠENIČNJAK PROJEKT d.o.o., OIB 16018547100, Ljudevita Gaja 8, 10290 Dubrava Pušćanska</izvorni_sadrzaj>
    <derivirana_varijabla naziv="DomainObject.Predmet.StrankaIDrugiAdressOIB_1">ŠENIČNJAK PROJEKT d.o.o., OIB 16018547100, Ljudevita Gaja 8, 10290 Dubrava Pušćanska</derivirana_varijabla>
  </DomainObject.Predmet.StrankaIDrugiAdressOIB>
  <DomainObject.Predmet.ProtustrankaIDrugiAdressOIB>
    <izvorni_sadrzaj>ŠENIČNJAK PROJEKT d.o.o., OIB 16018547100, Ljudevita Gaja 8, 10290 Dubrava Pušćanska</izvorni_sadrzaj>
    <derivirana_varijabla naziv="DomainObject.Predmet.ProtustrankaIDrugiAdressOIB_1">ŠENIČNJAK PROJEKT d.o.o., OIB 16018547100, Ljudevita Gaja 8, 10290 Dubrava Pušćanska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ŠENIČNJAK PROJEKT d.o.o.</item>
      <item>ŠENIČNJAK PROJEKT d.o.o.</item>
    </izvorni_sadrzaj>
    <derivirana_varijabla naziv="DomainObject.Predmet.SudioniciListNaziv_1">
      <item>ŠENIČNJAK PROJEKT d.o.o.</item>
      <item>ŠENIČNJAK PROJEKT d.o.o.</item>
    </derivirana_varijabla>
  </DomainObject.Predmet.SudioniciListNaziv>
  <DomainObject.Predmet.SudioniciListAdressOIB>
    <izvorni_sadrzaj>
      <item>ŠENIČNJAK PROJEKT d.o.o., OIB 16018547100, Ljudevita Gaja 8,10290 Dubrava Pušćanska</item>
      <item>ŠENIČNJAK PROJEKT d.o.o., OIB 16018547100, Ljudevita Gaja 8,10290 Dubrava Pušćanska</item>
    </izvorni_sadrzaj>
    <derivirana_varijabla naziv="DomainObject.Predmet.SudioniciListAdressOIB_1">
      <item>ŠENIČNJAK PROJEKT d.o.o., OIB 16018547100, Ljudevita Gaja 8,10290 Dubrava Pušćanska</item>
      <item>ŠENIČNJAK PROJEKT d.o.o., OIB 16018547100, Ljudevita Gaja 8,10290 Dubrava Pušćanska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16018547100</item>
      <item>, OIB 16018547100</item>
    </izvorni_sadrzaj>
    <derivirana_varijabla naziv="DomainObject.Predmet.SudioniciListNazivOIB_1">
      <item>, OIB 16018547100</item>
      <item>, OIB 16018547100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26247D-DBED-47DD-BB2B-A225C15277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Galija</properties:Company>
  <properties:Pages>4</properties:Pages>
  <properties:Words>489</properties:Words>
  <properties:Characters>3153</properties:Characters>
  <properties:Lines>266</properties:Lines>
  <properties:Paragraphs>140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3591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2019-07-11T13:51:00Z</dcterms:created>
  <dc:creator>Andrea Galic</dc:creator>
  <cp:lastModifiedBy>Maja Hajtek</cp:lastModifiedBy>
  <cp:lastPrinted>2019-07-11T13:46:00Z</cp:lastPrinted>
  <dcterms:modified xmlns:xsi="http://www.w3.org/2001/XMLSchema-instance" xsi:type="dcterms:W3CDTF">2019-07-12T09:21:00Z</dcterms:modified>
  <cp:revision>4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(popis vjerovnika ročište za glasovanje o planu - šeničnjak projekt 11.7.2019. - 28.docx)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