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9f97" w14:paraId="9269f97" w:rsidRDefault="00B71A7C" w:rsidP="00B71A7C" w:rsidR="00B71A7C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B71A7C" w:rsidP="00B71A7C" w:rsidR="00B71A7C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B71A7C" w:rsidP="00B71A7C" w:rsidR="00B71A7C">
      <w:r w:rsidRPr="0047448E">
        <w:t xml:space="preserve"> TRGOVAČKI SUD U </w:t>
      </w:r>
      <w:r>
        <w:t>PAZINU</w:t>
      </w:r>
      <w:r w:rsidRPr="006B6DC6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Posl.br.: 2 St-277/16-61</w:t>
      </w:r>
    </w:p>
    <w:p w:rsidRDefault="00B71A7C" w:rsidP="00B71A7C" w:rsidR="00B71A7C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           (prije: St-66/15)  </w:t>
      </w:r>
    </w:p>
    <w:p w:rsidRDefault="00B71A7C" w:rsidP="00B71A7C" w:rsidR="00B71A7C" w:rsidRPr="00DA15C9">
      <w:pPr>
        <w:jc w:val="right"/>
      </w:pPr>
    </w:p>
    <w:p w:rsidRDefault="00B71A7C" w:rsidP="00B71A7C" w:rsidR="00B71A7C" w:rsidRPr="00DA15C9">
      <w:pPr>
        <w:jc w:val="both"/>
      </w:pPr>
      <w:r w:rsidRPr="00DA15C9">
        <w:tab/>
      </w:r>
    </w:p>
    <w:p w:rsidRDefault="00B71A7C" w:rsidP="00B71A7C" w:rsidR="00B71A7C" w:rsidRPr="00DA15C9"/>
    <w:p w:rsidRDefault="00B71A7C" w:rsidP="00B71A7C" w:rsidR="00B71A7C" w:rsidRPr="00B37E10">
      <w:pPr>
        <w:jc w:val="both"/>
      </w:pPr>
      <w:r w:rsidRPr="00E336FF">
        <w:tab/>
        <w:t xml:space="preserve">Trgovački sud u Pazinu, po stečajnom sucu Adrijani Labinjan Skok, </w:t>
      </w:r>
      <w:r>
        <w:t>povodom prijedloga</w:t>
      </w:r>
      <w:r w:rsidRPr="00E336FF">
        <w:t xml:space="preserve"> predlagatelja </w:t>
      </w:r>
      <w:r>
        <w:t xml:space="preserve">REPUBLIKE HRVATSKE, OIB: 52634238587, Ministarstva financija, Porezne uprave, Područnog ureda Istra, Primorje, Lika, koju zastupa </w:t>
      </w:r>
      <w:r w:rsidRPr="00B37E10">
        <w:t xml:space="preserve">Županijsko državno odvjetništvo u Puli - Pola, </w:t>
      </w:r>
      <w:r>
        <w:t xml:space="preserve">za otvaranje stečajnog postupka nad dužnikom </w:t>
      </w:r>
      <w:r w:rsidRPr="00B37E10">
        <w:t>VETERINARSKA AMBULANTA POREČ d.o.o., Poreč, Mate Vlašića bb, OIB: 30182032532</w:t>
      </w:r>
      <w:r>
        <w:t xml:space="preserve">, </w:t>
      </w:r>
      <w:r w:rsidRPr="00B37E10">
        <w:t xml:space="preserve">dana </w:t>
      </w:r>
      <w:r w:rsidR="00791D7A">
        <w:t xml:space="preserve">28. studenog </w:t>
      </w:r>
      <w:r>
        <w:t>2016</w:t>
      </w:r>
      <w:r w:rsidRPr="00B37E10">
        <w:t xml:space="preserve">. </w:t>
      </w:r>
      <w:r w:rsidR="00791D7A">
        <w:t xml:space="preserve">donio je sljedeći </w:t>
      </w:r>
    </w:p>
    <w:p w:rsidRDefault="00B71A7C" w:rsidP="00B71A7C" w:rsidR="00B71A7C">
      <w:pPr>
        <w:jc w:val="both"/>
      </w:pPr>
    </w:p>
    <w:p w:rsidRDefault="00B71A7C" w:rsidP="00B71A7C" w:rsidR="00B71A7C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="00791D7A">
        <w:t>Z A K LJ U Č A K</w:t>
      </w:r>
    </w:p>
    <w:p w:rsidRDefault="00B71A7C" w:rsidP="00B71A7C" w:rsidR="00B71A7C" w:rsidRPr="004E1718">
      <w:pPr>
        <w:ind w:firstLine="708"/>
        <w:rPr>
          <w:color w:val="FF0000"/>
        </w:rPr>
      </w:pPr>
    </w:p>
    <w:p w:rsidRDefault="00B71A7C" w:rsidP="00B71A7C" w:rsidR="00B71A7C">
      <w:pPr>
        <w:jc w:val="both"/>
      </w:pPr>
      <w:r w:rsidRPr="004E1718">
        <w:rPr>
          <w:color w:val="FF0000"/>
        </w:rPr>
        <w:tab/>
      </w:r>
      <w:r w:rsidR="00791D7A">
        <w:t xml:space="preserve">Nalaže se sudskom registru ovoga suda da izvrši upis brisanja </w:t>
      </w:r>
      <w:r w:rsidR="0017259B">
        <w:t xml:space="preserve">privremenog stečajnog upravitelja Zdravka Tešića iz Ogulina, Bukovnik 36, OIB: 70123627818, u trgovačkom društvu </w:t>
      </w:r>
      <w:r w:rsidR="0017259B" w:rsidRPr="00B37E10">
        <w:t>VETERINARSKA AMBULANTA POREČ d.o.o., Poreč, Mate Vlašića bb, OIB: 30182032532</w:t>
      </w:r>
      <w:r w:rsidR="0017259B">
        <w:t>.</w:t>
      </w:r>
    </w:p>
    <w:p w:rsidRDefault="00B71A7C" w:rsidP="00B71A7C" w:rsidR="00B71A7C" w:rsidRPr="00277AFA">
      <w:pPr>
        <w:jc w:val="both"/>
      </w:pPr>
    </w:p>
    <w:p w:rsidRDefault="00B71A7C" w:rsidP="00B71A7C" w:rsidR="00B71A7C" w:rsidRPr="00DA15C9">
      <w:pPr>
        <w:jc w:val="center"/>
      </w:pPr>
      <w:r w:rsidRPr="00DA15C9">
        <w:t>Obrazloženje</w:t>
      </w:r>
    </w:p>
    <w:p w:rsidRDefault="00B71A7C" w:rsidP="00B71A7C" w:rsidR="00B71A7C" w:rsidRPr="00DA15C9"/>
    <w:p w:rsidRDefault="00B71A7C" w:rsidP="00B71A7C" w:rsidR="0017259B">
      <w:pPr>
        <w:jc w:val="both"/>
      </w:pPr>
      <w:r w:rsidRPr="00717C43">
        <w:tab/>
      </w:r>
      <w:r w:rsidR="0017259B">
        <w:t xml:space="preserve">S obzirom da je pravomoćno obustavljen postupak povodom prijedloga za otvaranje stečajnog postupka nad </w:t>
      </w:r>
      <w:r w:rsidR="0017259B" w:rsidRPr="00B37E10">
        <w:t>VETERINARSKA AMBULANTA POREČ d.o.o., Poreč, Mate Vlašića bb, OIB: 30182032532</w:t>
      </w:r>
      <w:r w:rsidR="0017259B">
        <w:t>, na prijedlog privremenog stečajnog upravitelja Zdravka Tešića iz Ogulina, Bukovnik 36, OIB: 70123627818, donesena je odluka kao u izreci.</w:t>
      </w:r>
    </w:p>
    <w:p w:rsidRDefault="0017259B" w:rsidP="00B71A7C" w:rsidR="0017259B">
      <w:pPr>
        <w:jc w:val="both"/>
      </w:pPr>
    </w:p>
    <w:p w:rsidRDefault="00B71A7C" w:rsidP="00B71A7C" w:rsidR="00B71A7C" w:rsidRPr="00DA15C9">
      <w:pPr>
        <w:jc w:val="both"/>
      </w:pPr>
    </w:p>
    <w:p w:rsidRDefault="0017259B" w:rsidP="00B71A7C" w:rsidR="00B71A7C">
      <w:pPr>
        <w:jc w:val="center"/>
      </w:pPr>
      <w:r>
        <w:t xml:space="preserve">U Pazinu 28. studenog </w:t>
      </w:r>
      <w:r w:rsidR="00B71A7C">
        <w:t>2016.</w:t>
      </w:r>
      <w:r w:rsidR="00B71A7C" w:rsidRPr="00DA15C9">
        <w:t xml:space="preserve">  </w:t>
      </w:r>
    </w:p>
    <w:p w:rsidRDefault="00B71A7C" w:rsidP="00B71A7C" w:rsidR="00B71A7C">
      <w:pPr>
        <w:jc w:val="center"/>
      </w:pPr>
    </w:p>
    <w:p w:rsidRDefault="0017259B" w:rsidP="00B71A7C" w:rsidR="0017259B" w:rsidRPr="00DA15C9">
      <w:pPr>
        <w:jc w:val="center"/>
      </w:pPr>
    </w:p>
    <w:p w:rsidRDefault="00B71A7C" w:rsidP="00B71A7C" w:rsidR="00B71A7C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 xml:space="preserve">  </w:t>
      </w:r>
      <w:r w:rsidR="00696A50">
        <w:tab/>
      </w:r>
      <w:r w:rsidRPr="00DA15C9">
        <w:t>Stečajni sudac</w:t>
      </w:r>
    </w:p>
    <w:p w:rsidRDefault="00B71A7C" w:rsidP="00B71A7C" w:rsidR="00B71A7C" w:rsidRPr="00DA15C9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</w:t>
      </w:r>
      <w:r w:rsidR="0017259B">
        <w:t xml:space="preserve">  </w:t>
      </w:r>
      <w:r w:rsidR="00696A50">
        <w:tab/>
      </w:r>
      <w:r w:rsidR="00696A50">
        <w:tab/>
      </w:r>
      <w:r w:rsidRPr="00DA15C9">
        <w:t>Adrijana Labinjan Skok, v.r.</w:t>
      </w:r>
    </w:p>
    <w:p w:rsidRDefault="00B71A7C" w:rsidP="00B71A7C" w:rsidR="00B71A7C">
      <w:pPr>
        <w:jc w:val="both"/>
      </w:pPr>
    </w:p>
    <w:p w:rsidRDefault="00B71A7C" w:rsidP="00B71A7C" w:rsidR="00B71A7C" w:rsidRPr="00DA15C9">
      <w:pPr>
        <w:jc w:val="both"/>
      </w:pPr>
    </w:p>
    <w:p w:rsidRDefault="0017259B" w:rsidP="0017259B" w:rsidR="0017259B" w:rsidRPr="00131D32">
      <w:pPr>
        <w:rPr>
          <w:b/>
        </w:rPr>
      </w:pPr>
      <w:r w:rsidRPr="00131D32">
        <w:t>UPUTA O PRAVNOM LIJEKU:</w:t>
      </w:r>
    </w:p>
    <w:p w:rsidRDefault="0017259B" w:rsidP="0017259B" w:rsidR="0017259B" w:rsidRPr="00131D32">
      <w:pPr>
        <w:jc w:val="both"/>
        <w:rPr>
          <w:b/>
        </w:rPr>
      </w:pPr>
      <w:r w:rsidRPr="00131D32">
        <w:t xml:space="preserve">Protiv zaključka nije dopuštena žalba (čl. 19. st. 7. Stečajnog zakona). </w:t>
      </w:r>
    </w:p>
    <w:p w:rsidRDefault="00B71A7C" w:rsidP="00B71A7C" w:rsidR="00B71A7C">
      <w:pPr>
        <w:jc w:val="both"/>
      </w:pPr>
    </w:p>
    <w:p w:rsidRDefault="00B71A7C" w:rsidP="00B71A7C" w:rsidR="00B71A7C">
      <w:pPr>
        <w:jc w:val="both"/>
      </w:pPr>
      <w:r w:rsidRPr="004E6F95">
        <w:t>DNA:</w:t>
      </w:r>
    </w:p>
    <w:p w:rsidRDefault="0017259B" w:rsidP="0017259B" w:rsidR="0017259B">
      <w:r>
        <w:t xml:space="preserve">- </w:t>
      </w:r>
      <w:r w:rsidRPr="00B37E10">
        <w:t>VETERINARSKA AMBULANTA POREČ d.o.o.</w:t>
      </w:r>
      <w:r>
        <w:t>, pp</w:t>
      </w:r>
    </w:p>
    <w:p w:rsidRDefault="00B71A7C" w:rsidP="00B71A7C" w:rsidR="00B71A7C">
      <w:pPr>
        <w:jc w:val="both"/>
      </w:pPr>
      <w:r>
        <w:t xml:space="preserve">- ŽDO u Puli </w:t>
      </w:r>
      <w:r w:rsidR="0017259B">
        <w:t>–</w:t>
      </w:r>
      <w:r>
        <w:t xml:space="preserve"> Pola</w:t>
      </w:r>
      <w:r w:rsidR="0017259B">
        <w:t>, Pula, Rovinjska ul. 2</w:t>
      </w:r>
      <w:r w:rsidRPr="004E6F95">
        <w:t xml:space="preserve"> </w:t>
      </w:r>
    </w:p>
    <w:p w:rsidRDefault="00B71A7C" w:rsidP="00B71A7C" w:rsidR="00B71A7C">
      <w:r>
        <w:t>- Zdravko Tešić, Ogulin, Bukovnik 36</w:t>
      </w:r>
    </w:p>
    <w:p w:rsidRDefault="00B71A7C" w:rsidP="00B71A7C" w:rsidR="00B71A7C">
      <w:r>
        <w:t>- e-oglasna ploča suda (za stečaj) – 8 dana</w:t>
      </w:r>
    </w:p>
    <w:p w:rsidRDefault="00B71A7C" w:rsidP="00B71A7C" w:rsidR="00B71A7C">
      <w:pPr>
        <w:jc w:val="both"/>
      </w:pPr>
      <w:r>
        <w:t xml:space="preserve">- sudski registar ovoga suda </w:t>
      </w:r>
    </w:p>
    <w:p w:rsidRDefault="001202D9" w:rsidR="00500701"/>
    <w:sectPr w:rsidSect="00DA15C9" w:rsidR="0050070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A50" w:rsidR="007426D6">
      <w:r>
        <w:separator/>
      </w:r>
    </w:p>
  </w:endnote>
  <w:endnote w:id="0" w:type="continuationSeparator">
    <w:p w:rsidRDefault="00696A50" w:rsidR="00742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A50" w:rsidR="007426D6">
      <w:r>
        <w:separator/>
      </w:r>
    </w:p>
  </w:footnote>
  <w:footnote w:id="0" w:type="continuationSeparator">
    <w:p w:rsidRDefault="00696A50" w:rsidR="007426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791D7A" w:rsidR="006B6DC6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7259B">
          <w:rPr>
            <w:noProof/>
          </w:rPr>
          <w:t>2</w:t>
        </w:r>
        <w:r>
          <w:fldChar w:fldCharType="end"/>
        </w:r>
        <w:r>
          <w:tab/>
          <w:t>Posl.br.: 2 St-277/16-44</w:t>
        </w:r>
      </w:p>
      <w:p w:rsidRDefault="00791D7A" w:rsidR="00DA15C9">
        <w:pPr>
          <w:pStyle w:val="Zaglavlje"/>
          <w:jc w:val="center"/>
        </w:pPr>
        <w:r>
          <w:tab/>
        </w:r>
        <w:r>
          <w:tab/>
          <w:t>(prije: St-66/15)</w:t>
        </w:r>
      </w:p>
    </w:sdtContent>
  </w:sdt>
  <w:p w:rsidRDefault="001202D9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1A7C"/>
    <w:rsid w:val="001202D9"/>
    <w:rsid w:val="0017259B"/>
    <w:rsid w:val="00554328"/>
    <w:rsid w:val="00696A50"/>
    <w:rsid w:val="007426D6"/>
    <w:rsid w:val="00791D7A"/>
    <w:rsid w:val="00985388"/>
    <w:rsid w:val="00B7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1A7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1A7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71A7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1A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1A7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02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2D9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2D9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2D9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2D9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1A7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1A7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71A7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1A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1A7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02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2D9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2D9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2D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2D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travnja 2016.</izvorni_sadrzaj>
    <derivirana_varijabla naziv="DomainObject.Predmet.DatumRjesavanja_1">22.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St-277/2016</izvorni_sadrzaj>
    <derivirana_varijabla naziv="DomainObject.Predmet.OznakaBroj_1">St-277/2016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25. Pž-8397/15-4 od 19.01.2016. -
ukinuto I˚ rj. o obustavi i vraćen na ponovni postupak</izvorni_sadrzaj>
    <derivirana_varijabla naziv="DomainObject.Predmet.PrimjedbaSuca_1">25. Pž-8397/15-4 od 19.01.2016. -
ukinuto I˚ rj. o obustavi i vraćen na ponovni postupak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POREČ d.o.o. POREČ</izvorni_sadrzaj>
    <derivirana_varijabla naziv="DomainObject.Predmet.ProtustrankaFormated_1">  VETERINARSKA AMBULANTA POREČ d.o.o. POREČ</derivirana_varijabla>
  </DomainObject.Predmet.ProtustrankaFormated>
  <DomainObject.Predmet.ProtustrankaFormatedOIB>
    <izvorni_sadrzaj>  VETERINARSKA AMBULANTA POREČ d.o.o. POREČ, OIB 30182032532</izvorni_sadrzaj>
    <derivirana_varijabla naziv="DomainObject.Predmet.ProtustrankaFormatedOIB_1">  VETERINARSKA AMBULANTA POREČ d.o.o. POREČ, OIB 30182032532</derivirana_varijabla>
  </DomainObject.Predmet.ProtustrankaFormatedOIB>
  <DomainObject.Predmet.ProtustrankaFormatedWithAdress>
    <izvorni_sadrzaj> VETERINARSKA AMBULANTA POREČ d.o.o. POREČ, Mate Vlašića/bb, 52440 Poreč</izvorni_sadrzaj>
    <derivirana_varijabla naziv="DomainObject.Predmet.ProtustrankaFormatedWithAdress_1"> VETERINARSKA AMBULANTA POREČ d.o.o. POREČ, Mate Vlašića/bb, 52440 Poreč</derivirana_varijabla>
  </DomainObject.Predmet.ProtustrankaFormatedWithAdress>
  <DomainObject.Predmet.ProtustrankaFormatedWithAdressOIB>
    <izvorni_sadrzaj> VETERINARSKA AMBULANTA POREČ d.o.o. POREČ, OIB 30182032532, Mate Vlašića/bb, 52440 Poreč</izvorni_sadrzaj>
    <derivirana_varijabla naziv="DomainObject.Predmet.ProtustrankaFormatedWithAdressOIB_1"> VETERINARSKA AMBULANTA POREČ d.o.o. POREČ, OIB 30182032532, Mate Vlašića/bb, 52440 Poreč</derivirana_varijabla>
  </DomainObject.Predmet.ProtustrankaFormatedWithAdressOIB>
  <DomainObject.Predmet.ProtustrankaWithAdress>
    <izvorni_sadrzaj>VETERINARSKA AMBULANTA POREČ d.o.o. POREČ Mate Vlašića/bb, 52440 Poreč</izvorni_sadrzaj>
    <derivirana_varijabla naziv="DomainObject.Predmet.ProtustrankaWithAdress_1">VETERINARSKA AMBULANTA POREČ d.o.o. POREČ Mate Vlašića/bb, 52440 Poreč</derivirana_varijabla>
  </DomainObject.Predmet.ProtustrankaWithAdress>
  <DomainObject.Predmet.ProtustrankaWithAdressOIB>
    <izvorni_sadrzaj>VETERINARSKA AMBULANTA POREČ d.o.o. POREČ, OIB 30182032532, Mate Vlašića/bb, 52440 Poreč</izvorni_sadrzaj>
    <derivirana_varijabla naziv="DomainObject.Predmet.ProtustrankaWithAdressOIB_1">VETERINARSKA AMBULANTA POREČ d.o.o. POREČ, OIB 30182032532, Mate Vlašića/bb, 52440 Poreč</derivirana_varijabla>
  </DomainObject.Predmet.ProtustrankaWithAdressOIB>
  <DomainObject.Predmet.ProtustrankaNazivFormated>
    <izvorni_sadrzaj>VETERINARSKA AMBULANTA POREČ d.o.o. POREČ</izvorni_sadrzaj>
    <derivirana_varijabla naziv="DomainObject.Predmet.ProtustrankaNazivFormated_1">VETERINARSKA AMBULANTA POREČ d.o.o. POREČ</derivirana_varijabla>
  </DomainObject.Predmet.ProtustrankaNazivFormated>
  <DomainObject.Predmet.ProtustrankaNazivFormatedOIB>
    <izvorni_sadrzaj>VETERINARSKA AMBULANTA POREČ d.o.o. POREČ, OIB 30182032532</izvorni_sadrzaj>
    <derivirana_varijabla naziv="DomainObject.Predmet.ProtustrankaNazivFormatedOIB_1">VETERINARSKA AMBULANTA POREČ d.o.o. POREČ, OIB 30182032532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studenog 2016.</izvorni_sadrzaj>
    <derivirana_varijabla naziv="DomainObject.Predmet.SpisIzvanSuda.DatumIzlazaSpisa_1">14. studenog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ODO Pazin, na uvidu, na broj K-DO-3518/16</izvorni_sadrzaj>
    <derivirana_varijabla naziv="DomainObject.Predmet.SpisIzvanSuda.LokacijaSpisa_1">ODO Pazin, na uvidu, na broj K-DO-3518/16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Lika,</izvorni_sadrzaj>
    <derivirana_varijabla naziv="DomainObject.Predmet.StrankaFormated_1">  REPUBLIKA HRVATSKA, MINISTARSTVO FINANCIJA, POREZNA UPRAVA, Područni ured Istra, Primorje, Lika,</derivirana_varijabla>
  </DomainObject.Predmet.StrankaFormated>
  <DomainObject.Predmet.StrankaFormatedOIB>
    <izvorni_sadrzaj>  REPUBLIKA HRVATSKA, MINISTARSTVO FINANCIJA, POREZNA UPRAVA, Područni ured Istra, Primorje, Lika,, OIB 52634238587</izvorni_sadrzaj>
    <derivirana_varijabla naziv="DomainObject.Predmet.StrankaFormatedOIB_1">  REPUBLIKA HRVATSKA, MINISTARSTVO FINANCIJA, POREZNA UPRAVA, Područni ured Istra, Primorje, Lika,, OIB 52634238587</derivirana_varijabla>
  </DomainObject.Predmet.StrankaFormatedOIB>
  <DomainObject.Predmet.StrankaFormatedWithAdress>
    <izvorni_sadrzaj> REPUBLIKA HRVATSKA, MINISTARSTVO FINANCIJA, POREZNA UPRAVA, Područni ured Istra, Primorje, Lika,</izvorni_sadrzaj>
    <derivirana_varijabla naziv="DomainObject.Predmet.StrankaFormatedWithAdress_1"> REPUBLIKA HRVATSKA, MINISTARSTVO FINANCIJA, POREZNA UPRAVA, Područni ured Istra, Primorje, Lika,</derivirana_varijabla>
  </DomainObject.Predmet.StrankaFormatedWithAdress>
  <DomainObject.Predmet.StrankaFormatedWithAdressOIB>
    <izvorni_sadrzaj> REPUBLIKA HRVATSKA, MINISTARSTVO FINANCIJA, POREZNA UPRAVA, Područni ured Istra, Primorje, Lika,, OIB 52634238587</izvorni_sadrzaj>
    <derivirana_varijabla naziv="DomainObject.Predmet.StrankaFormatedWithAdressOIB_1"> REPUBLIKA HRVATSKA, MINISTARSTVO FINANCIJA, POREZNA UPRAVA, Područni ured Istra, Primorje, Lika,, OIB 52634238587</derivirana_varijabla>
  </DomainObject.Predmet.StrankaFormatedWithAdressOIB>
  <DomainObject.Predmet.StrankaWithAdress>
    <izvorni_sadrzaj>REPUBLIKA HRVATSKA, MINISTARSTVO FINANCIJA, POREZNA UPRAVA, Područni ured Istra, Primorje, Lika, </izvorni_sadrzaj>
    <derivirana_varijabla naziv="DomainObject.Predmet.StrankaWithAdress_1">REPUBLIKA HRVATSKA, MINISTARSTVO FINANCIJA, POREZNA UPRAVA, Područni ured Istra, Primorje, Lika, </derivirana_varijabla>
  </DomainObject.Predmet.StrankaWithAdress>
  <DomainObject.Predmet.StrankaWithAdressOIB>
    <izvorni_sadrzaj>REPUBLIKA HRVATSKA, MINISTARSTVO FINANCIJA, POREZNA UPRAVA, Područni ured Istra, Primorje, Lika,, OIB 52634238587</izvorni_sadrzaj>
    <derivirana_varijabla naziv="DomainObject.Predmet.StrankaWithAdressOIB_1">REPUBLIKA HRVATSKA, MINISTARSTVO FINANCIJA, POREZNA UPRAVA, Područni ured Istra, Primorje, Lika,, OIB 52634238587</derivirana_varijabla>
  </DomainObject.Predmet.StrankaWithAdressOIB>
  <DomainObject.Predmet.StrankaNazivFormated>
    <izvorni_sadrzaj>REPUBLIKA HRVATSKA, MINISTARSTVO FINANCIJA, POREZNA UPRAVA, Područni ured Istra, Primorje, Lika,</izvorni_sadrzaj>
    <derivirana_varijabla naziv="DomainObject.Predmet.StrankaNazivFormated_1">REPUBLIKA HRVATSKA, MINISTARSTVO FINANCIJA, POREZNA UPRAVA, Područni ured Istra, Primorje, Lika,</derivirana_varijabla>
  </DomainObject.Predmet.StrankaNazivFormated>
  <DomainObject.Predmet.StrankaNazivFormatedOIB>
    <izvorni_sadrzaj>REPUBLIKA HRVATSKA, MINISTARSTVO FINANCIJA, POREZNA UPRAVA, Područni ured Istra, Primorje, Lika,, OIB 52634238587</izvorni_sadrzaj>
    <derivirana_varijabla naziv="DomainObject.Predmet.StrankaNazivFormatedOIB_1">REPUBLIKA HRVATSKA, MINISTARSTVO FINANCIJA, POREZNA UPRAVA, Područni ured Istra, Primorje, Lika,,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621106.92</izvorni_sadrzaj>
    <derivirana_varijabla naziv="DomainObject.Predmet.TrenutnaVrijednost_1">621106.92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Lika,</item>
    </izvorni_sadrzaj>
    <derivirana_varijabla naziv="DomainObject.Predmet.StrankaListFormated_1">
      <item>REPUBLIKA HRVATSKA, MINISTARSTVO FINANCIJA, POREZNA UPRAVA, Područni ured Istra, Primorje, Lika,</item>
    </derivirana_varijabla>
  </DomainObject.Predmet.StrankaListFormated>
  <DomainObject.Predmet.StrankaListFormatedOIB>
    <izvorni_sadrzaj>
      <item>REPUBLIKA HRVATSKA, MINISTARSTVO FINANCIJA, POREZNA UPRAVA, Područni ured Istra, Primorje, Lika,, OIB 52634238587</item>
    </izvorni_sadrzaj>
    <derivirana_varijabla naziv="DomainObject.Predmet.StrankaListFormatedOIB_1">
      <item>REPUBLIKA HRVATSKA, MINISTARSTVO FINANCIJA, POREZNA UPRAVA, Područni ured Istra, Primorje, Lika,, OIB 52634238587</item>
    </derivirana_varijabla>
  </DomainObject.Predmet.StrankaListFormatedOIB>
  <DomainObject.Predmet.StrankaListFormatedWithAdress>
    <izvorni_sadrzaj>
      <item>REPUBLIKA HRVATSKA, MINISTARSTVO FINANCIJA, POREZNA UPRAVA, Područni ured Istra, Primorje, Lika,</item>
    </izvorni_sadrzaj>
    <derivirana_varijabla naziv="DomainObject.Predmet.StrankaListFormatedWithAdress_1">
      <item>REPUBLIKA HRVATSKA, MINISTARSTVO FINANCIJA, POREZNA UPRAVA, Područni ured Istra, Primorje, Lika,</item>
    </derivirana_varijabla>
  </DomainObject.Predmet.StrankaListFormatedWithAdress>
  <DomainObject.Predmet.StrankaListFormatedWithAdressOIB>
    <izvorni_sadrzaj>
      <item>REPUBLIKA HRVATSKA, MINISTARSTVO FINANCIJA, POREZNA UPRAVA, Područni ured Istra, Primorje, Lika,, OIB 52634238587</item>
    </izvorni_sadrzaj>
    <derivirana_varijabla naziv="DomainObject.Predmet.StrankaListFormatedWithAdressOIB_1">
      <item>REPUBLIKA HRVATSKA, MINISTARSTVO FINANCIJA, POREZNA UPRAVA, Područni ured Istra, Primorje, Lika,, OIB 52634238587</item>
    </derivirana_varijabla>
  </DomainObject.Predmet.StrankaListFormatedWithAdressOIB>
  <DomainObject.Predmet.StrankaListNazivFormated>
    <izvorni_sadrzaj>
      <item>REPUBLIKA HRVATSKA, MINISTARSTVO FINANCIJA, POREZNA UPRAVA, Područni ured Istra, Primorje, Lika,</item>
    </izvorni_sadrzaj>
    <derivirana_varijabla naziv="DomainObject.Predmet.StrankaListNazivFormated_1">
      <item>REPUBLIKA HRVATSKA, MINISTARSTVO FINANCIJA, POREZNA UPRAVA, Područni ured Istra, Primorje, Lika,</item>
    </derivirana_varijabla>
  </DomainObject.Predmet.StrankaListNazivFormated>
  <DomainObject.Predmet.StrankaListNazivFormatedOIB>
    <izvorni_sadrzaj>
      <item>REPUBLIKA HRVATSKA, MINISTARSTVO FINANCIJA, POREZNA UPRAVA, Područni ured Istra, Primorje, Lika,, OIB 52634238587</item>
    </izvorni_sadrzaj>
    <derivirana_varijabla naziv="DomainObject.Predmet.StrankaListNazivFormatedOIB_1">
      <item>REPUBLIKA HRVATSKA, MINISTARSTVO FINANCIJA, POREZNA UPRAVA, Područni ured Istra, Primorje, Lika,, OIB 52634238587</item>
    </derivirana_varijabla>
  </DomainObject.Predmet.StrankaListNazivFormatedOIB>
  <DomainObject.Predmet.ProtuStrankaListFormated>
    <izvorni_sadrzaj>
      <item>VETERINARSKA AMBULANTA POREČ d.o.o. POREČ</item>
    </izvorni_sadrzaj>
    <derivirana_varijabla naziv="DomainObject.Predmet.ProtuStrankaListFormated_1">
      <item>VETERINARSKA AMBULANTA POREČ d.o.o. POREČ</item>
    </derivirana_varijabla>
  </DomainObject.Predmet.ProtuStrankaListFormated>
  <DomainObject.Predmet.ProtuStrankaListFormatedOIB>
    <izvorni_sadrzaj>
      <item>VETERINARSKA AMBULANTA POREČ d.o.o. POREČ, OIB 30182032532</item>
    </izvorni_sadrzaj>
    <derivirana_varijabla naziv="DomainObject.Predmet.ProtuStrankaListFormatedOIB_1">
      <item>VETERINARSKA AMBULANTA POREČ d.o.o. POREČ, OIB 30182032532</item>
    </derivirana_varijabla>
  </DomainObject.Predmet.ProtuStrankaListFormatedOIB>
  <DomainObject.Predmet.ProtuStrankaListFormatedWithAdress>
    <izvorni_sadrzaj>
      <item>VETERINARSKA AMBULANTA POREČ d.o.o. POREČ, Mate Vlašića/bb, 52440 Poreč</item>
    </izvorni_sadrzaj>
    <derivirana_varijabla naziv="DomainObject.Predmet.ProtuStrankaListFormatedWithAdress_1">
      <item>VETERINARSKA AMBULANTA POREČ d.o.o. POREČ, Mate Vlašića/bb, 52440 Poreč</item>
    </derivirana_varijabla>
  </DomainObject.Predmet.ProtuStrankaListFormatedWithAdress>
  <DomainObject.Predmet.ProtuStrankaListFormatedWithAdressOIB>
    <izvorni_sadrzaj>
      <item>VETERINARSKA AMBULANTA POREČ d.o.o. POREČ, OIB 30182032532, Mate Vlašića/bb, 52440 Poreč</item>
    </izvorni_sadrzaj>
    <derivirana_varijabla naziv="DomainObject.Predmet.ProtuStrankaListFormatedWithAdressOIB_1">
      <item>VETERINARSKA AMBULANTA POREČ d.o.o. POREČ, OIB 30182032532, Mate Vlašića/bb, 52440 Poreč</item>
    </derivirana_varijabla>
  </DomainObject.Predmet.ProtuStrankaListFormatedWithAdressOIB>
  <DomainObject.Predmet.ProtuStrankaListNazivFormated>
    <izvorni_sadrzaj>
      <item>VETERINARSKA AMBULANTA POREČ d.o.o. POREČ</item>
    </izvorni_sadrzaj>
    <derivirana_varijabla naziv="DomainObject.Predmet.ProtuStrankaListNazivFormated_1">
      <item>VETERINARSKA AMBULANTA POREČ d.o.o. POREČ</item>
    </derivirana_varijabla>
  </DomainObject.Predmet.ProtuStrankaListNazivFormated>
  <DomainObject.Predmet.ProtuStrankaListNazivFormatedOIB>
    <izvorni_sadrzaj>
      <item>VETERINARSKA AMBULANTA POREČ d.o.o. POREČ, OIB 30182032532</item>
    </izvorni_sadrzaj>
    <derivirana_varijabla naziv="DomainObject.Predmet.ProtuStrankaListNazivFormatedOIB_1">
      <item>VETERINARSKA AMBULANTA POREČ d.o.o. POREČ, OIB 30182032532</item>
    </derivirana_varijabla>
  </DomainObject.Predmet.ProtuStrankaListNazivFormatedOIB>
  <DomainObject.Predmet.OstaliListFormated>
    <izvorni_sadrzaj>
      <item>ŽDO PULA</item>
      <item>odvj. ĐORĐE PERKOVIĆ</item>
    </izvorni_sadrzaj>
    <derivirana_varijabla naziv="DomainObject.Predmet.OstaliListFormated_1">
      <item>ŽDO PULA</item>
      <item>odvj. ĐORĐE PERKOVIĆ</item>
    </derivirana_varijabla>
  </DomainObject.Predmet.OstaliListFormated>
  <DomainObject.Predmet.OstaliListFormatedOIB>
    <izvorni_sadrzaj>
      <item>ŽDO PULA</item>
      <item>odvj. ĐORĐE PERKOVIĆ</item>
    </izvorni_sadrzaj>
    <derivirana_varijabla naziv="DomainObject.Predmet.OstaliListFormatedOIB_1">
      <item>ŽDO PULA</item>
      <item>odvj. ĐORĐE PERKOVIĆ</item>
    </derivirana_varijabla>
  </DomainObject.Predmet.OstaliListFormatedOIB>
  <DomainObject.Predmet.OstaliListFormatedWithAdress>
    <izvorni_sadrzaj>
      <item>ŽDO PULA</item>
      <item>odvj. ĐORĐE PERKOVIĆ, Trg Sv. Jurja 2, 23250 Pag</item>
    </izvorni_sadrzaj>
    <derivirana_varijabla naziv="DomainObject.Predmet.OstaliListFormatedWithAdress_1">
      <item>ŽDO PULA</item>
      <item>odvj. ĐORĐE PERKOVIĆ, Trg Sv. Jurja 2, 23250 Pag</item>
    </derivirana_varijabla>
  </DomainObject.Predmet.OstaliListFormatedWithAdress>
  <DomainObject.Predmet.OstaliListFormatedWithAdressOIB>
    <izvorni_sadrzaj>
      <item>ŽDO PULA</item>
      <item>odvj. ĐORĐE PERKOVIĆ, Trg Sv. Jurja 2, 23250 Pag</item>
    </izvorni_sadrzaj>
    <derivirana_varijabla naziv="DomainObject.Predmet.OstaliListFormatedWithAdressOIB_1">
      <item>ŽDO PULA</item>
      <item>odvj. ĐORĐE PERKOVIĆ, Trg Sv. Jurja 2, 23250 Pag</item>
    </derivirana_varijabla>
  </DomainObject.Predmet.OstaliListFormatedWithAdressOIB>
  <DomainObject.Predmet.OstaliListNazivFormated>
    <izvorni_sadrzaj>
      <item>ŽDO PULA</item>
      <item>odvj. ĐORĐE PERKOVIĆ</item>
    </izvorni_sadrzaj>
    <derivirana_varijabla naziv="DomainObject.Predmet.OstaliListNazivFormated_1">
      <item>ŽDO PULA</item>
      <item>odvj. ĐORĐE PERKOVIĆ</item>
    </derivirana_varijabla>
  </DomainObject.Predmet.OstaliListNazivFormated>
  <DomainObject.Predmet.OstaliListNazivFormatedOIB>
    <izvorni_sadrzaj>
      <item>ŽDO PULA</item>
      <item>odvj. ĐORĐE PERKOVIĆ</item>
    </izvorni_sadrzaj>
    <derivirana_varijabla naziv="DomainObject.Predmet.OstaliListNazivFormatedOIB_1">
      <item>ŽDO PULA</item>
      <item>odvj. 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Lika,</izvorni_sadrzaj>
    <derivirana_varijabla naziv="DomainObject.Predmet.StrankaIDrugi_1">REPUBLIKA HRVATSKA, MINISTARSTVO FINANCIJA, POREZNA UPRAVA, Područni ured Istra, Primorje, Lika,</derivirana_varijabla>
  </DomainObject.Predmet.StrankaIDrugi>
  <DomainObject.Predmet.ProtustrankaIDrugi>
    <izvorni_sadrzaj>VETERINARSKA AMBULANTA POREČ d.o.o. POREČ</izvorni_sadrzaj>
    <derivirana_varijabla naziv="DomainObject.Predmet.ProtustrankaIDrugi_1">VETERINARSKA AMBULANTA POREČ d.o.o. POREČ</derivirana_varijabla>
  </DomainObject.Predmet.ProtustrankaIDrugi>
  <DomainObject.Predmet.StrankaIDrugiAdressOIB>
    <izvorni_sadrzaj>REPUBLIKA HRVATSKA, MINISTARSTVO FINANCIJA, POREZNA UPRAVA, Područni ured Istra, Primorje, Lika,, OIB 52634238587</izvorni_sadrzaj>
    <derivirana_varijabla naziv="DomainObject.Predmet.StrankaIDrugiAdressOIB_1">REPUBLIKA HRVATSKA, MINISTARSTVO FINANCIJA, POREZNA UPRAVA, Područni ured Istra, Primorje, Lika,, OIB 52634238587</derivirana_varijabla>
  </DomainObject.Predmet.StrankaIDrugiAdressOIB>
  <DomainObject.Predmet.ProtustrankaIDrugiAdressOIB>
    <izvorni_sadrzaj>VETERINARSKA AMBULANTA POREČ d.o.o. POREČ, OIB 30182032532, Mate Vlašića/bb, 52440 Poreč</izvorni_sadrzaj>
    <derivirana_varijabla naziv="DomainObject.Predmet.ProtustrankaIDrugiAdressOIB_1">VETERINARSKA AMBULANTA POREČ d.o.o. POREČ, OIB 30182032532, Mate Vlašića/bb,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2016.</izvorni_sadrzaj>
    <derivirana_varijabla naziv="DomainObject.Predmet.OdlukaRjesenje.DatumDonosenjaOdluke_1">22. travnja 2016.</derivirana_varijabla>
  </DomainObject.Predmet.OdlukaRjesenje.DatumDonosenjaOdluke>
  <DomainObject.Predmet.OdlukaRjesenje.DatumPravomocnosti>
    <izvorni_sadrzaj>31. svibnja 2016.</izvorni_sadrzaj>
    <derivirana_varijabla naziv="DomainObject.Predmet.OdlukaRjesenje.DatumPravomocnosti_1">31. svibnja 2016.</derivirana_varijabla>
  </DomainObject.Predmet.OdlukaRjesenje.DatumPravomocnosti>
  <DomainObject.Predmet.OdlukaRjesenje.Oznaka>
    <izvorni_sadrzaj>St-277/2016-44</izvorni_sadrzaj>
    <derivirana_varijabla naziv="DomainObject.Predmet.OdlukaRjesenje.Oznaka_1">St-277/2016-44</derivirana_varijabla>
  </DomainObject.Predmet.OdlukaRjesenje.Oznaka>
  <DomainObject.Predmet.SudioniciListNaziv>
    <izvorni_sadrzaj>
      <item>VETERINARSKA AMBULANTA POREČ d.o.o. POREČ</item>
      <item>ŽDO PULA</item>
      <item>REPUBLIKA HRVATSKA, MINISTARSTVO FINANCIJA, POREZNA UPRAVA, Područni ured Istra, Primorje, Lika,</item>
      <item>odvj. ĐORĐE PERKOVIĆ</item>
    </izvorni_sadrzaj>
    <derivirana_varijabla naziv="DomainObject.Predmet.SudioniciListNaziv_1">
      <item>VETERINARSKA AMBULANTA POREČ d.o.o. POREČ</item>
      <item>ŽDO PULA</item>
      <item>REPUBLIKA HRVATSKA, MINISTARSTVO FINANCIJA, POREZNA UPRAVA, Područni ured Istra, Primorje, Lika,</item>
      <item>odvj. ĐORĐE PERKOVIĆ</item>
    </derivirana_varijabla>
  </DomainObject.Predmet.SudioniciListNaziv>
  <DomainObject.Predmet.SudioniciListAdressOIB>
    <izvorni_sadrzaj>
      <item>VETERINARSKA AMBULANTA POREČ d.o.o. POREČ, OIB 30182032532, Mate Vlašića/bb,52440 Poreč</item>
      <item>ŽDO PULA</item>
      <item>REPUBLIKA HRVATSKA, MINISTARSTVO FINANCIJA, POREZNA UPRAVA, Područni ured Istra, Primorje, Lika,, OIB 52634238587</item>
      <item>odvj. ĐORĐE PERKOVIĆ, Trg Sv. Jurja 2,23250 Pag</item>
    </izvorni_sadrzaj>
    <derivirana_varijabla naziv="DomainObject.Predmet.SudioniciListAdressOIB_1">
      <item>VETERINARSKA AMBULANTA POREČ d.o.o. POREČ, OIB 30182032532, Mate Vlašića/bb,52440 Poreč</item>
      <item>ŽDO PULA</item>
      <item>REPUBLIKA HRVATSKA, MINISTARSTVO FINANCIJA, POREZNA UPRAVA, Područni ured Istra, Primorje, Lika,, OIB 52634238587</item>
      <item>odvj. ĐORĐE PERKOVIĆ, Trg Sv. Jurja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30182032532</item>
      <item>, OIB null</item>
      <item>, OIB 52634238587</item>
      <item>, OIB null</item>
    </izvorni_sadrzaj>
    <derivirana_varijabla naziv="DomainObject.Predmet.SudioniciListNazivOIB_1">
      <item>, OIB 30182032532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1302</properties:Characters>
  <properties:Lines>45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2016-11-28T07:48:00Z</dcterms:created>
  <dc:creator>Jasmina Matika</dc:creator>
  <cp:lastModifiedBy>Jasmina Matika</cp:lastModifiedBy>
  <dcterms:modified xmlns:xsi="http://www.w3.org/2001/XMLSchema-instance" xsi:type="dcterms:W3CDTF">2016-11-28T09:18:00Z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