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1a41" w14:paraId="0c11a41" w:rsidRDefault="00F56EE7" w:rsidP="008548C7" w:rsidR="008548C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8548C7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8548C7" w:rsidP="00B82EDA" w:rsidR="008548C7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548C7" w:rsidP="00B82EDA" w:rsidR="008548C7" w:rsidRPr="00B97334">
            <w:pPr>
              <w:jc w:val="center"/>
            </w:pPr>
            <w:r w:rsidRPr="00B97334">
              <w:t>Republika Hrvatska</w:t>
            </w:r>
          </w:p>
          <w:p w:rsidRDefault="008548C7" w:rsidP="00B82EDA" w:rsidR="008548C7" w:rsidRPr="00B97334">
            <w:pPr>
              <w:jc w:val="center"/>
            </w:pPr>
            <w:r w:rsidRPr="00B97334">
              <w:t>Trgovački sud u Osijeku</w:t>
            </w:r>
          </w:p>
          <w:p w:rsidRDefault="008548C7" w:rsidP="00B82EDA" w:rsidR="008548C7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8548C7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548C7" w:rsidP="0094448F" w:rsidR="008548C7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526E31">
              <w:t>2</w:t>
            </w:r>
            <w:r w:rsidR="0094448F">
              <w:t>80</w:t>
            </w:r>
            <w:r>
              <w:t>/2018-4</w:t>
            </w:r>
            <w:r w:rsidRPr="00B97334">
              <w:t xml:space="preserve"> </w:t>
            </w:r>
          </w:p>
        </w:tc>
      </w:tr>
    </w:tbl>
    <w:p w:rsidRDefault="008548C7" w:rsidP="008548C7" w:rsidR="008548C7"/>
    <w:p w:rsidRDefault="00110983" w:rsidP="00110983" w:rsidR="00110983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>: 85821130368, za pokretanje skraćenog stečajnog postupka nad dužnikom</w:t>
      </w:r>
      <w:r w:rsidR="006C2E92">
        <w:t xml:space="preserve"> </w:t>
      </w:r>
      <w:proofErr w:type="spellStart"/>
      <w:r w:rsidR="0094448F">
        <w:t>CAYMAN</w:t>
      </w:r>
      <w:proofErr w:type="spellEnd"/>
      <w:r w:rsidR="0094448F">
        <w:t xml:space="preserve"> AUTOMOBILI jednostavno društvo s ograničenom odgovornošću za trgovinu i usluge u likvidaciji, Bilje, Dubrovačka 34, </w:t>
      </w:r>
      <w:proofErr w:type="spellStart"/>
      <w:r w:rsidR="0094448F">
        <w:t>OIB</w:t>
      </w:r>
      <w:proofErr w:type="spellEnd"/>
      <w:r w:rsidR="0094448F">
        <w:t xml:space="preserve">: 62605612942, </w:t>
      </w:r>
      <w:proofErr w:type="spellStart"/>
      <w:r w:rsidR="0094448F">
        <w:t>MBS</w:t>
      </w:r>
      <w:proofErr w:type="spellEnd"/>
      <w:r w:rsidR="0094448F">
        <w:t xml:space="preserve">: 030159726, dana 4. veljače </w:t>
      </w:r>
      <w:r w:rsidR="00526E31">
        <w:t>2019.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535BF4">
      <w:pPr>
        <w:pStyle w:val="Tijeloteksta"/>
        <w:numPr>
          <w:ilvl w:val="0"/>
          <w:numId w:val="6"/>
        </w:numPr>
        <w:rPr>
          <w:bCs/>
        </w:rPr>
      </w:pPr>
      <w:r w:rsidRPr="00535BF4">
        <w:rPr>
          <w:bCs/>
        </w:rPr>
        <w:t xml:space="preserve">Otvara se </w:t>
      </w:r>
      <w:r w:rsidR="00FD0F74" w:rsidRPr="00535BF4">
        <w:rPr>
          <w:bCs/>
        </w:rPr>
        <w:t xml:space="preserve">skraćeni </w:t>
      </w:r>
      <w:r w:rsidRPr="00535BF4">
        <w:rPr>
          <w:bCs/>
        </w:rPr>
        <w:t xml:space="preserve">stečajni postupak nad dužnikom </w:t>
      </w:r>
      <w:proofErr w:type="spellStart"/>
      <w:r w:rsidR="0094448F">
        <w:t>CAYMAN</w:t>
      </w:r>
      <w:proofErr w:type="spellEnd"/>
      <w:r w:rsidR="0094448F">
        <w:t xml:space="preserve"> AUTOMOBILI jednostavno društvo s ograničenom odgovornošću za trgovinu i usluge u likvidaciji, Bilje, Dubrovačka 34, </w:t>
      </w:r>
      <w:proofErr w:type="spellStart"/>
      <w:r w:rsidR="0094448F">
        <w:t>OIB</w:t>
      </w:r>
      <w:proofErr w:type="spellEnd"/>
      <w:r w:rsidR="0094448F">
        <w:t xml:space="preserve">: 62605612942, </w:t>
      </w:r>
      <w:proofErr w:type="spellStart"/>
      <w:r w:rsidR="0094448F">
        <w:t>MBS</w:t>
      </w:r>
      <w:proofErr w:type="spellEnd"/>
      <w:r w:rsidR="0094448F">
        <w:t>: 030159726.</w:t>
      </w:r>
      <w:r w:rsidR="00535BF4">
        <w:t xml:space="preserve"> </w:t>
      </w:r>
    </w:p>
    <w:p w:rsidRDefault="00535BF4" w:rsidP="00535BF4" w:rsidR="00535BF4" w:rsidRPr="00535BF4">
      <w:pPr>
        <w:pStyle w:val="Tijeloteksta"/>
        <w:ind w:left="1065"/>
        <w:rPr>
          <w:bCs/>
        </w:rPr>
      </w:pPr>
    </w:p>
    <w:p w:rsidRDefault="0057324F" w:rsidP="00535BF4" w:rsidR="0057324F" w:rsidRPr="009371EB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876CA">
        <w:t xml:space="preserve">Nikola Bojanić, </w:t>
      </w:r>
      <w:proofErr w:type="spellStart"/>
      <w:r w:rsidR="003876CA">
        <w:t>OIB</w:t>
      </w:r>
      <w:proofErr w:type="spellEnd"/>
      <w:r w:rsidR="003876CA">
        <w:t>: 32886956915, Osijek, Bračka 179.</w:t>
      </w:r>
      <w:r w:rsidR="00535BF4">
        <w:t xml:space="preserve"> 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94448F">
        <w:t>CAYMAN</w:t>
      </w:r>
      <w:proofErr w:type="spellEnd"/>
      <w:r w:rsidR="0094448F">
        <w:t xml:space="preserve"> AUTOMOBILI jednostavno društvo s ograničenom odgovornošću za trgovinu i usluge u likvidaciji, Bilje, Dubrovačka 34, </w:t>
      </w:r>
      <w:proofErr w:type="spellStart"/>
      <w:r w:rsidR="0094448F">
        <w:t>OIB</w:t>
      </w:r>
      <w:proofErr w:type="spellEnd"/>
      <w:r w:rsidR="0094448F">
        <w:t xml:space="preserve">: 62605612942, </w:t>
      </w:r>
      <w:proofErr w:type="spellStart"/>
      <w:r w:rsidR="0094448F">
        <w:t>MBS</w:t>
      </w:r>
      <w:proofErr w:type="spellEnd"/>
      <w:r w:rsidR="0094448F">
        <w:t>: 030159726.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94448F">
        <w:rPr>
          <w:bCs/>
        </w:rPr>
        <w:t>1</w:t>
      </w:r>
      <w:r w:rsidR="006C2E92">
        <w:rPr>
          <w:bCs/>
        </w:rPr>
        <w:t>2. studenoga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94448F">
        <w:t>CAYMAN</w:t>
      </w:r>
      <w:proofErr w:type="spellEnd"/>
      <w:r w:rsidR="0094448F">
        <w:t xml:space="preserve"> AUTOMOBILI jednostavno društvo s ograničenom odgovornošću za trgovinu i usluge u likvidaciji, Bilje, Dubrovačka 34, </w:t>
      </w:r>
      <w:proofErr w:type="spellStart"/>
      <w:r w:rsidR="0094448F">
        <w:t>OIB</w:t>
      </w:r>
      <w:proofErr w:type="spellEnd"/>
      <w:r w:rsidR="0094448F">
        <w:t xml:space="preserve">: 62605612942, </w:t>
      </w:r>
      <w:proofErr w:type="spellStart"/>
      <w:r w:rsidR="0094448F">
        <w:t>MBS</w:t>
      </w:r>
      <w:proofErr w:type="spellEnd"/>
      <w:r w:rsidR="0094448F">
        <w:t>: 030159726.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 xml:space="preserve">niku redoslijeda osnova za plaćanje ima evidentirane neizvršene osnove za plaćanje u </w:t>
      </w:r>
      <w:r>
        <w:lastRenderedPageBreak/>
        <w:t>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94448F">
        <w:t>23</w:t>
      </w:r>
      <w:r w:rsidR="00526E31">
        <w:t>. studeni</w:t>
      </w:r>
      <w:r w:rsidR="008548C7">
        <w:t xml:space="preserve"> </w:t>
      </w:r>
      <w:r w:rsidR="00F334C8">
        <w:t>2018.</w:t>
      </w:r>
      <w:r>
        <w:t>, objavio oglas na mrežnoj stranici e-oglasna ploča sudova pod poslovnim brojem St-</w:t>
      </w:r>
      <w:r w:rsidR="008548C7">
        <w:t>1</w:t>
      </w:r>
      <w:r w:rsidR="00526E31">
        <w:t>2</w:t>
      </w:r>
      <w:r w:rsidR="0094448F">
        <w:t>80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Osijek</w:t>
      </w:r>
      <w:r w:rsidR="0094448F">
        <w:t xml:space="preserve">, 4. veljače 2019. </w:t>
      </w:r>
      <w:r w:rsidR="00F334C8">
        <w:t xml:space="preserve">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  <w:t>Viši sudski savjetnik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  <w:t xml:space="preserve">    Joso Jovanović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</w:t>
      </w:r>
    </w:p>
    <w:p w:rsidRDefault="00A247C1" w:rsidP="00967AAD" w:rsidR="007A31D3">
      <w:pPr>
        <w:pStyle w:val="Tijeloteksta"/>
        <w:ind w:left="360"/>
        <w:jc w:val="left"/>
      </w:pP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</w:p>
    <w:p w:rsidRDefault="009D2F35" w:rsidP="00967AAD" w:rsidR="009D2F35">
      <w:pPr>
        <w:pStyle w:val="Tijeloteksta"/>
        <w:ind w:left="360"/>
        <w:jc w:val="left"/>
      </w:pPr>
    </w:p>
    <w:p w:rsidRDefault="00B22B60" w:rsidP="00BB05BB" w:rsidR="00BB05BB">
      <w:pPr>
        <w:pStyle w:val="Tijeloteksta"/>
        <w:jc w:val="left"/>
      </w:pPr>
      <w:r>
        <w:t>Uputa o pravnom lijeku</w:t>
      </w:r>
      <w:r w:rsidR="00BB05BB">
        <w:t>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6C2E92" w:rsidP="00656FF9" w:rsidR="00D925DB">
      <w:pPr>
        <w:pStyle w:val="Tijeloteksta"/>
        <w:numPr>
          <w:ilvl w:val="0"/>
          <w:numId w:val="3"/>
        </w:numPr>
        <w:jc w:val="left"/>
      </w:pPr>
      <w:r>
        <w:t>sudski registar - odmah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</w:r>
    <w:r w:rsidR="00B22B60">
      <w:t xml:space="preserve">Poslovni broj: </w:t>
    </w:r>
    <w:r>
      <w:t>20 St-</w:t>
    </w:r>
    <w:r w:rsidR="00B22B60">
      <w:t>1</w:t>
    </w:r>
    <w:r w:rsidR="00525973">
      <w:t>2</w:t>
    </w:r>
    <w:r w:rsidR="0094448F">
      <w:t>80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4E34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5C3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6CA"/>
    <w:rsid w:val="003879D1"/>
    <w:rsid w:val="003924AF"/>
    <w:rsid w:val="003924EA"/>
    <w:rsid w:val="003A56C0"/>
    <w:rsid w:val="003A610E"/>
    <w:rsid w:val="003C01DF"/>
    <w:rsid w:val="003C0548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25973"/>
    <w:rsid w:val="00526E31"/>
    <w:rsid w:val="00534964"/>
    <w:rsid w:val="0053545A"/>
    <w:rsid w:val="00535BF4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2E92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124D"/>
    <w:rsid w:val="00844DE0"/>
    <w:rsid w:val="008548C7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4448F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1596"/>
    <w:rsid w:val="00AA4267"/>
    <w:rsid w:val="00AA6B6E"/>
    <w:rsid w:val="00AC0993"/>
    <w:rsid w:val="00AD52E8"/>
    <w:rsid w:val="00B22B60"/>
    <w:rsid w:val="00B24B41"/>
    <w:rsid w:val="00B3448E"/>
    <w:rsid w:val="00B706CB"/>
    <w:rsid w:val="00B7300B"/>
    <w:rsid w:val="00B82540"/>
    <w:rsid w:val="00B95B20"/>
    <w:rsid w:val="00BB05BB"/>
    <w:rsid w:val="00BE0AFD"/>
    <w:rsid w:val="00BE33FF"/>
    <w:rsid w:val="00C2016D"/>
    <w:rsid w:val="00C25CCE"/>
    <w:rsid w:val="00C33593"/>
    <w:rsid w:val="00C6147F"/>
    <w:rsid w:val="00C85BE9"/>
    <w:rsid w:val="00CA01EF"/>
    <w:rsid w:val="00CA4D65"/>
    <w:rsid w:val="00CB3530"/>
    <w:rsid w:val="00CE0EE4"/>
    <w:rsid w:val="00CE59B3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83A23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true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A1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A15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15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5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5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1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A1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A15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15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5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5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St-1280/2018</izvorni_sadrzaj>
    <derivirana_varijabla naziv="DomainObject.Predmet.OznakaBroj_1">St-1280/2018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CAYMAN AUTOMOBILI jednostavno društvo s ograničenom odgovornošću za trgovinu i usluge u likvidaciji</izvorni_sadrzaj>
    <derivirana_varijabla naziv="DomainObject.Predmet.ProtustrankaFormated_1">  CAYMAN AUTOMOBILI jednostavno društvo s ograničenom odgovornošću za trgovinu i usluge u likvidaciji</derivirana_varijabla>
  </DomainObject.Predmet.ProtustrankaFormated>
  <DomainObject.Predmet.ProtustrankaFormatedOIB>
    <izvorni_sadrzaj>  CAYMAN AUTOMOBILI jednostavno društvo s ograničenom odgovornošću za trgovinu i usluge u likvidaciji, OIB 62605612942</izvorni_sadrzaj>
    <derivirana_varijabla naziv="DomainObject.Predmet.ProtustrankaFormatedOIB_1">  CAYMAN AUTOMOBILI jednostavno društvo s ograničenom odgovornošću za trgovinu i usluge u likvidaciji, OIB 62605612942</derivirana_varijabla>
  </DomainObject.Predmet.ProtustrankaFormatedOIB>
  <DomainObject.Predmet.ProtustrankaFormatedWithAdress>
    <izvorni_sadrzaj> CAYMAN AUTOMOBILI jednostavno društvo s ograničenom odgovornošću za trgovinu i usluge u likvidaciji, Dubrovačka 34, 31327 Bilje</izvorni_sadrzaj>
    <derivirana_varijabla naziv="DomainObject.Predmet.ProtustrankaFormatedWithAdress_1"> CAYMAN AUTOMOBILI jednostavno društvo s ograničenom odgovornošću za trgovinu i usluge u likvidaciji, Dubrovačka 34, 31327 Bilje</derivirana_varijabla>
  </DomainObject.Predmet.ProtustrankaFormatedWithAdress>
  <DomainObject.Predmet.ProtustrankaFormatedWithAdressOIB>
    <izvorni_sadrzaj> CAYMAN AUTOMOBILI jednostavno društvo s ograničenom odgovornošću za trgovinu i usluge u likvidaciji, OIB 62605612942, Dubrovačka 34, 31327 Bilje</izvorni_sadrzaj>
    <derivirana_varijabla naziv="DomainObject.Predmet.ProtustrankaFormatedWithAdressOIB_1"> CAYMAN AUTOMOBILI jednostavno društvo s ograničenom odgovornošću za trgovinu i usluge u likvidaciji, OIB 62605612942, Dubrovačka 34, 31327 Bilje</derivirana_varijabla>
  </DomainObject.Predmet.ProtustrankaFormatedWithAdressOIB>
  <DomainObject.Predmet.ProtustrankaWithAdress>
    <izvorni_sadrzaj>CAYMAN AUTOMOBILI jednostavno društvo s ograničenom odgovornošću za trgovinu i usluge u likvidaciji Dubrovačka 34, 31327 Bilje</izvorni_sadrzaj>
    <derivirana_varijabla naziv="DomainObject.Predmet.ProtustrankaWithAdress_1">CAYMAN AUTOMOBILI jednostavno društvo s ograničenom odgovornošću za trgovinu i usluge u likvidaciji Dubrovačka 34, 31327 Bilje</derivirana_varijabla>
  </DomainObject.Predmet.ProtustrankaWithAdress>
  <DomainObject.Predmet.ProtustrankaWithAdressOIB>
    <izvorni_sadrzaj>CAYMAN AUTOMOBILI jednostavno društvo s ograničenom odgovornošću za trgovinu i usluge u likvidaciji, OIB 62605612942, Dubrovačka 34, 31327 Bilje</izvorni_sadrzaj>
    <derivirana_varijabla naziv="DomainObject.Predmet.ProtustrankaWithAdressOIB_1">CAYMAN AUTOMOBILI jednostavno društvo s ograničenom odgovornošću za trgovinu i usluge u likvidaciji, OIB 62605612942, Dubrovačka 34, 31327 Bilje</derivirana_varijabla>
  </DomainObject.Predmet.ProtustrankaWithAdressOIB>
  <DomainObject.Predmet.ProtustrankaNazivFormated>
    <izvorni_sadrzaj>CAYMAN AUTOMOBILI jednostavno društvo s ograničenom odgovornošću za trgovinu i usluge u likvidaciji</izvorni_sadrzaj>
    <derivirana_varijabla naziv="DomainObject.Predmet.ProtustrankaNazivFormated_1">CAYMAN AUTOMOBILI jednostavno društvo s ograničenom odgovornošću za trgovinu i usluge u likvidaciji</derivirana_varijabla>
  </DomainObject.Predmet.ProtustrankaNazivFormated>
  <DomainObject.Predmet.ProtustrankaNazivFormatedOIB>
    <izvorni_sadrzaj>CAYMAN AUTOMOBILI jednostavno društvo s ograničenom odgovornošću za trgovinu i usluge u likvidaciji, OIB 62605612942</izvorni_sadrzaj>
    <derivirana_varijabla naziv="DomainObject.Predmet.ProtustrankaNazivFormatedOIB_1">CAYMAN AUTOMOBILI jednostavno društvo s ograničenom odgovornošću za trgovinu i usluge u likvidaciji, OIB 62605612942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CAYMAN AUTOMOBILI jednostavno društvo s ograničenom odgovornošću za trgovinu i usluge u likvidaciji</item>
    </izvorni_sadrzaj>
    <derivirana_varijabla naziv="DomainObject.Predmet.ProtuStrankaListFormated_1">
      <item>CAYMAN AUTOMOBILI jednostavno društvo s ograničenom odgovornošću za trgovinu i usluge u likvidaciji</item>
    </derivirana_varijabla>
  </DomainObject.Predmet.ProtuStrankaListFormated>
  <DomainObject.Predmet.ProtuStrankaListFormatedOIB>
    <izvorni_sadrzaj>
      <item>CAYMAN AUTOMOBILI jednostavno društvo s ograničenom odgovornošću za trgovinu i usluge u likvidaciji, OIB 62605612942</item>
    </izvorni_sadrzaj>
    <derivirana_varijabla naziv="DomainObject.Predmet.ProtuStrankaListFormatedOIB_1">
      <item>CAYMAN AUTOMOBILI jednostavno društvo s ograničenom odgovornošću za trgovinu i usluge u likvidaciji, OIB 62605612942</item>
    </derivirana_varijabla>
  </DomainObject.Predmet.ProtuStrankaListFormatedOIB>
  <DomainObject.Predmet.ProtuStrankaListFormatedWithAdress>
    <izvorni_sadrzaj>
      <item>CAYMAN AUTOMOBILI jednostavno društvo s ograničenom odgovornošću za trgovinu i usluge u likvidaciji, Dubrovačka 34, 31327 Bilje</item>
    </izvorni_sadrzaj>
    <derivirana_varijabla naziv="DomainObject.Predmet.ProtuStrankaListFormatedWithAdress_1">
      <item>CAYMAN AUTOMOBILI jednostavno društvo s ograničenom odgovornošću za trgovinu i usluge u likvidaciji, Dubrovačka 34, 31327 Bilje</item>
    </derivirana_varijabla>
  </DomainObject.Predmet.ProtuStrankaListFormatedWithAdress>
  <DomainObject.Predmet.ProtuStrankaListFormatedWithAdressOIB>
    <izvorni_sadrzaj>
      <item>CAYMAN AUTOMOBILI jednostavno društvo s ograničenom odgovornošću za trgovinu i usluge u likvidaciji, OIB 62605612942, Dubrovačka 34, 31327 Bilje</item>
    </izvorni_sadrzaj>
    <derivirana_varijabla naziv="DomainObject.Predmet.ProtuStrankaListFormatedWithAdressOIB_1">
      <item>CAYMAN AUTOMOBILI jednostavno društvo s ograničenom odgovornošću za trgovinu i usluge u likvidaciji, OIB 62605612942, Dubrovačka 34, 31327 Bilje</item>
    </derivirana_varijabla>
  </DomainObject.Predmet.ProtuStrankaListFormatedWithAdressOIB>
  <DomainObject.Predmet.ProtuStrankaListNazivFormated>
    <izvorni_sadrzaj>
      <item>CAYMAN AUTOMOBILI jednostavno društvo s ograničenom odgovornošću za trgovinu i usluge u likvidaciji</item>
    </izvorni_sadrzaj>
    <derivirana_varijabla naziv="DomainObject.Predmet.ProtuStrankaListNazivFormated_1">
      <item>CAYMAN AUTOMOBILI jednostavno društvo s ograničenom odgovornošću za trgovinu i usluge u likvidaciji</item>
    </derivirana_varijabla>
  </DomainObject.Predmet.ProtuStrankaListNazivFormated>
  <DomainObject.Predmet.ProtuStrankaListNazivFormatedOIB>
    <izvorni_sadrzaj>
      <item>CAYMAN AUTOMOBILI jednostavno društvo s ograničenom odgovornošću za trgovinu i usluge u likvidaciji, OIB 62605612942</item>
    </izvorni_sadrzaj>
    <derivirana_varijabla naziv="DomainObject.Predmet.ProtuStrankaListNazivFormatedOIB_1">
      <item>CAYMAN AUTOMOBILI jednostavno društvo s ograničenom odgovornošću za trgovinu i usluge u likvidaciji, OIB 62605612942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CAYMAN AUTOMOBILI jednostavno društvo s ograničenom odgovornošću za trgovinu i usluge u likvidaciji</izvorni_sadrzaj>
    <derivirana_varijabla naziv="DomainObject.Predmet.ProtustrankaIDrugi_1">CAYMAN AUTOMOBILI jednostavno društvo s ograničenom odgovornošću za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CAYMAN AUTOMOBILI jednostavno društvo s ograničenom odgovornošću za trgovinu i usluge u likvidaciji, OIB 62605612942, Dubrovačka 34, 31327 Bilje</izvorni_sadrzaj>
    <derivirana_varijabla naziv="DomainObject.Predmet.ProtustrankaIDrugiAdressOIB_1">CAYMAN AUTOMOBILI jednostavno društvo s ograničenom odgovornošću za trgovinu i usluge u likvidaciji, OIB 62605612942, Dubrovačka 34,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CAYMAN AUTOMOBILI jednostavno društvo s ograničenom odgovornošću za trgovinu i usluge u likvidaciji</item>
    </izvorni_sadrzaj>
    <derivirana_varijabla naziv="DomainObject.Predmet.SudioniciListNaziv_1">
      <item>FINA RC OSIJEK</item>
      <item>CAYMAN AUTOMOBILI jednostavno društvo s ograničenom odgovornošću za trgovinu i usluge u likvidaciji</item>
    </derivirana_varijabla>
  </DomainObject.Predmet.SudioniciListNaziv>
  <DomainObject.Predmet.SudioniciListAdressOIB>
    <izvorni_sadrzaj>
      <item>FINA RC OSIJEK, OIB 85821130368</item>
      <item>CAYMAN AUTOMOBILI jednostavno društvo s ograničenom odgovornošću za trgovinu i usluge u likvidaciji, OIB 62605612942, Dubrovačka 34,31327 Bilje</item>
    </izvorni_sadrzaj>
    <derivirana_varijabla naziv="DomainObject.Predmet.SudioniciListAdressOIB_1">
      <item>FINA RC OSIJEK, OIB 85821130368</item>
      <item>CAYMAN AUTOMOBILI jednostavno društvo s ograničenom odgovornošću za trgovinu i usluge u likvidaciji, OIB 62605612942, Dubrovačka 34,31327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62605612942</item>
    </izvorni_sadrzaj>
    <derivirana_varijabla naziv="DomainObject.Predmet.SudioniciListNazivOIB_1">
      <item>, OIB 85821130368</item>
      <item>, OIB 62605612942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822972-9E31-4E70-B29A-7287BEC54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2990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2019-02-04T12:13:00Z</dcterms:created>
  <dc:creator>Korisnik</dc:creator>
  <cp:lastModifiedBy>Ljiljana Floršić</cp:lastModifiedBy>
  <cp:lastPrinted>2019-02-04T12:12:00Z</cp:lastPrinted>
  <dcterms:modified xmlns:xsi="http://www.w3.org/2001/XMLSchema-instance" xsi:type="dcterms:W3CDTF">2019-02-04T12:13:00Z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(St-1280-18 - otvaranje i zaključenje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