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e8c7" w14:paraId="7cde8c7" w:rsidRDefault="00A40FF9" w:rsidP="00A40FF9" w:rsidR="00A40F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A40FF9" w:rsidP="00A40FF9" w:rsidR="00A40FF9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3/St-963/2018-13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A40FF9" w:rsidP="00A40FF9" w:rsidR="00A40FF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40FF9" w:rsidP="00A40FF9" w:rsidR="00A40FF9">
      <w:pPr>
        <w:ind w:firstLine="708"/>
        <w:jc w:val="both"/>
        <w:rPr>
          <w:color w:val="222222"/>
        </w:rPr>
      </w:pPr>
    </w:p>
    <w:p w:rsidRDefault="00A40FF9" w:rsidP="00A40FF9" w:rsidR="00A40FF9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>
        <w:rPr>
          <w:b/>
        </w:rPr>
        <w:t xml:space="preserve"> DT GRADNJA d.o.o., Ruščica, Hrvatskih branitelja 66, OIB: 73695119081,</w:t>
      </w:r>
      <w:r>
        <w:rPr>
          <w:color w:val="222222"/>
        </w:rPr>
        <w:t xml:space="preserve"> 23. kolovoza 2018.</w:t>
      </w:r>
    </w:p>
    <w:p w:rsidRDefault="00A40FF9" w:rsidP="00A40FF9" w:rsidR="00A40FF9">
      <w:pPr>
        <w:ind w:firstLine="708"/>
        <w:jc w:val="both"/>
        <w:rPr>
          <w:color w:val="222222"/>
        </w:rPr>
      </w:pPr>
    </w:p>
    <w:p w:rsidRDefault="00A40FF9" w:rsidP="00A40FF9" w:rsidR="00A40FF9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40FF9" w:rsidP="00A40FF9" w:rsidR="00A40FF9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Pr="00A40FF9">
        <w:rPr>
          <w:b/>
          <w:color w:val="222222"/>
          <w:u w:val="single"/>
        </w:rPr>
        <w:t>19.</w:t>
      </w:r>
      <w:r>
        <w:rPr>
          <w:b/>
          <w:color w:val="222222"/>
          <w:u w:val="single"/>
        </w:rPr>
        <w:t xml:space="preserve"> rujna 2018. u 13,00 sati, soba 73, III kat, Stalna služba u Slavonskom Brodu, Trg pobjede 13, Slavonski Brod.</w:t>
      </w:r>
    </w:p>
    <w:p w:rsidRDefault="00A40FF9" w:rsidP="00A40FF9" w:rsidR="00A40FF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Na ročište se poziva predlagatelj i osoba ovlaštena za zastupanje Monika Jelaš, Slavonski Brod, Naselje Andrije Hebranga 8/28, OIB: 78752078893 koj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40FF9" w:rsidP="00A40FF9" w:rsidR="00A40FF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Na ročište se poziva i svjedok Dejan Sundać iz Slav. Broda.</w:t>
      </w:r>
    </w:p>
    <w:p w:rsidRDefault="00A40FF9" w:rsidP="00A40FF9" w:rsidR="00A40FF9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St-963/2018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A40FF9" w:rsidP="00A40FF9" w:rsidR="00A40FF9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A40FF9" w:rsidP="00A40FF9" w:rsidR="00A40FF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A40FF9" w:rsidP="00A40FF9" w:rsidR="00A40FF9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23. kolovoza 2018.    </w:t>
      </w:r>
    </w:p>
    <w:p w:rsidRDefault="00A40FF9" w:rsidP="00A40FF9" w:rsidR="00A40FF9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A40FF9" w:rsidP="00A40FF9" w:rsidR="00A40FF9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>-dostaviti  direktoru putem pošte</w:t>
      </w:r>
    </w:p>
    <w:p w:rsidRDefault="00A40FF9" w:rsidP="00A40FF9" w:rsidR="00A40FF9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  <w:rPr>
          <w:color w:val="222222"/>
        </w:rPr>
      </w:pPr>
    </w:p>
    <w:p w:rsidRDefault="00A40FF9" w:rsidP="00A40FF9" w:rsidR="00A40FF9">
      <w:pPr>
        <w:spacing w:beforeAutospacing="true" w:before="100"/>
      </w:pPr>
    </w:p>
    <w:p w:rsidRDefault="00A40FF9" w:rsidP="00A40FF9" w:rsidR="00A40FF9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FF9"/>
    <w:rsid w:val="005E15FD"/>
    <w:rsid w:val="00A40FF9"/>
    <w:rsid w:val="00C7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F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0F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F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9A5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9A5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9A5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9A5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F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0F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F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9A5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9A5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9A5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9A5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43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119872.85</izvorni_sadrzaj>
    <derivirana_varijabla naziv="DomainObject.Predmet.InicijalnaVrijednost_1">119872.85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DT GRADNJA d.o.o. za graditeljstvo i usluge</izvorni_sadrzaj>
    <derivirana_varijabla naziv="DomainObject.Predmet.ProtustrankaFormated_1">  DT GRADNJA d.o.o. za graditeljstvo i usluge</derivirana_varijabla>
  </DomainObject.Predmet.ProtustrankaFormated>
  <DomainObject.Predmet.ProtustrankaFormatedOIB>
    <izvorni_sadrzaj>  DT GRADNJA d.o.o. za graditeljstvo i usluge, OIB 73695119081</izvorni_sadrzaj>
    <derivirana_varijabla naziv="DomainObject.Predmet.ProtustrankaFormatedOIB_1">  DT GRADNJA d.o.o. za graditeljstvo i usluge, OIB 73695119081</derivirana_varijabla>
  </DomainObject.Predmet.ProtustrankaFormatedOIB>
  <DomainObject.Predmet.ProtustrankaFormatedWithAdress>
    <izvorni_sadrzaj> DT GRADNJA d.o.o. za graditeljstvo i usluge, Hrvatskih branitelja 66, 35000 Rušćica</izvorni_sadrzaj>
    <derivirana_varijabla naziv="DomainObject.Predmet.ProtustrankaFormatedWithAdress_1"> DT GRADNJA d.o.o. za graditeljstvo i usluge, Hrvatskih branitelja 66, 35000 Rušćica</derivirana_varijabla>
  </DomainObject.Predmet.ProtustrankaFormatedWithAdress>
  <DomainObject.Predmet.ProtustrankaFormatedWithAdressOIB>
    <izvorni_sadrzaj> DT GRADNJA d.o.o. za graditeljstvo i usluge, OIB 73695119081, Hrvatskih branitelja 66, 35000 Rušćica</izvorni_sadrzaj>
    <derivirana_varijabla naziv="DomainObject.Predmet.ProtustrankaFormatedWithAdressOIB_1"> DT GRADNJA d.o.o. za graditeljstvo i usluge, OIB 73695119081, Hrvatskih branitelja 66, 35000 Rušćica</derivirana_varijabla>
  </DomainObject.Predmet.ProtustrankaFormatedWithAdressOIB>
  <DomainObject.Predmet.ProtustrankaWithAdress>
    <izvorni_sadrzaj>DT GRADNJA d.o.o. za graditeljstvo i usluge Hrvatskih branitelja 66, 35000 Rušćica</izvorni_sadrzaj>
    <derivirana_varijabla naziv="DomainObject.Predmet.ProtustrankaWithAdress_1">DT GRADNJA d.o.o. za graditeljstvo i usluge Hrvatskih branitelja 66, 35000 Rušćica</derivirana_varijabla>
  </DomainObject.Predmet.ProtustrankaWithAdress>
  <DomainObject.Predmet.ProtustrankaWithAdressOIB>
    <izvorni_sadrzaj>DT GRADNJA d.o.o. za graditeljstvo i usluge, OIB 73695119081, Hrvatskih branitelja 66, 35000 Rušćica</izvorni_sadrzaj>
    <derivirana_varijabla naziv="DomainObject.Predmet.ProtustrankaWithAdressOIB_1">DT GRADNJA d.o.o. za graditeljstvo i usluge, OIB 73695119081, Hrvatskih branitelja 66, 35000 Rušćica</derivirana_varijabla>
  </DomainObject.Predmet.ProtustrankaWithAdressOIB>
  <DomainObject.Predmet.ProtustrankaNazivFormated>
    <izvorni_sadrzaj>DT GRADNJA d.o.o. za graditeljstvo i usluge</izvorni_sadrzaj>
    <derivirana_varijabla naziv="DomainObject.Predmet.ProtustrankaNazivFormated_1">DT GRADNJA d.o.o. za graditeljstvo i usluge</derivirana_varijabla>
  </DomainObject.Predmet.ProtustrankaNazivFormated>
  <DomainObject.Predmet.ProtustrankaNazivFormatedOIB>
    <izvorni_sadrzaj>DT GRADNJA d.o.o. za graditeljstvo i usluge, OIB 73695119081</izvorni_sadrzaj>
    <derivirana_varijabla naziv="DomainObject.Predmet.ProtustrankaNazivFormatedOIB_1">DT GRADNJA d.o.o. za graditeljstvo i usluge, OIB 73695119081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DT GRADNJA d.o.o. za graditeljstvo i usluge</item>
    </izvorni_sadrzaj>
    <derivirana_varijabla naziv="DomainObject.Predmet.ProtuStrankaListFormated_1">
      <item>DT GRADNJA d.o.o. za graditeljstvo i usluge</item>
    </derivirana_varijabla>
  </DomainObject.Predmet.ProtuStrankaListFormated>
  <DomainObject.Predmet.ProtuStrankaListFormatedOIB>
    <izvorni_sadrzaj>
      <item>DT GRADNJA d.o.o. za graditeljstvo i usluge, OIB 73695119081</item>
    </izvorni_sadrzaj>
    <derivirana_varijabla naziv="DomainObject.Predmet.ProtuStrankaListFormatedOIB_1">
      <item>DT GRADNJA d.o.o. za graditeljstvo i usluge, OIB 73695119081</item>
    </derivirana_varijabla>
  </DomainObject.Predmet.ProtuStrankaListFormatedOIB>
  <DomainObject.Predmet.ProtuStrankaListFormatedWithAdress>
    <izvorni_sadrzaj>
      <item>DT GRADNJA d.o.o. za graditeljstvo i usluge, Hrvatskih branitelja 66, 35000 Rušćica</item>
    </izvorni_sadrzaj>
    <derivirana_varijabla naziv="DomainObject.Predmet.ProtuStrankaListFormatedWithAdress_1">
      <item>DT GRADNJA d.o.o. za graditeljstvo i usluge, Hrvatskih branitelja 66, 35000 Rušćica</item>
    </derivirana_varijabla>
  </DomainObject.Predmet.ProtuStrankaListFormatedWithAdress>
  <DomainObject.Predmet.ProtuStrankaListFormatedWithAdressOIB>
    <izvorni_sadrzaj>
      <item>DT GRADNJA d.o.o. za graditeljstvo i usluge, OIB 73695119081, Hrvatskih branitelja 66, 35000 Rušćica</item>
    </izvorni_sadrzaj>
    <derivirana_varijabla naziv="DomainObject.Predmet.ProtuStrankaListFormatedWithAdressOIB_1">
      <item>DT GRADNJA d.o.o. za graditeljstvo i usluge, OIB 73695119081, Hrvatskih branitelja 66, 35000 Rušćica</item>
    </derivirana_varijabla>
  </DomainObject.Predmet.ProtuStrankaListFormatedWithAdressOIB>
  <DomainObject.Predmet.ProtuStrankaListNazivFormated>
    <izvorni_sadrzaj>
      <item>DT GRADNJA d.o.o. za graditeljstvo i usluge</item>
    </izvorni_sadrzaj>
    <derivirana_varijabla naziv="DomainObject.Predmet.ProtuStrankaListNazivFormated_1">
      <item>DT GRADNJA d.o.o. za graditeljstvo i usluge</item>
    </derivirana_varijabla>
  </DomainObject.Predmet.ProtuStrankaListNazivFormated>
  <DomainObject.Predmet.ProtuStrankaListNazivFormatedOIB>
    <izvorni_sadrzaj>
      <item>DT GRADNJA d.o.o. za graditeljstvo i usluge, OIB 73695119081</item>
    </izvorni_sadrzaj>
    <derivirana_varijabla naziv="DomainObject.Predmet.ProtuStrankaListNazivFormatedOIB_1">
      <item>DT GRADNJA d.o.o. za graditeljstvo i usluge, OIB 73695119081</item>
    </derivirana_varijabla>
  </DomainObject.Predmet.ProtuStrankaListNazivFormatedOIB>
  <DomainObject.Predmet.OstaliListFormated>
    <izvorni_sadrzaj>
      <item>DEJAN SUNDAĆ</item>
    </izvorni_sadrzaj>
    <derivirana_varijabla naziv="DomainObject.Predmet.OstaliListFormated_1">
      <item>DEJAN SUNDAĆ</item>
    </derivirana_varijabla>
  </DomainObject.Predmet.OstaliListFormated>
  <DomainObject.Predmet.OstaliListFormatedOIB>
    <izvorni_sadrzaj>
      <item>DEJAN SUNDAĆ</item>
    </izvorni_sadrzaj>
    <derivirana_varijabla naziv="DomainObject.Predmet.OstaliListFormatedOIB_1">
      <item>DEJAN SUNDAĆ</item>
    </derivirana_varijabla>
  </DomainObject.Predmet.OstaliListFormatedOIB>
  <DomainObject.Predmet.OstaliListFormatedWithAdress>
    <izvorni_sadrzaj>
      <item>DEJAN SUNDAĆ, KRALJICE JELENE 2, 35000 Slavonski Brod</item>
    </izvorni_sadrzaj>
    <derivirana_varijabla naziv="DomainObject.Predmet.OstaliListFormatedWithAdress_1">
      <item>DEJAN SUNDAĆ, KRALJICE JELENE 2, 35000 Slavonski Brod</item>
    </derivirana_varijabla>
  </DomainObject.Predmet.OstaliListFormatedWithAdress>
  <DomainObject.Predmet.OstaliListFormatedWithAdressOIB>
    <izvorni_sadrzaj>
      <item>DEJAN SUNDAĆ, KRALJICE JELENE 2, 35000 Slavonski Brod</item>
    </izvorni_sadrzaj>
    <derivirana_varijabla naziv="DomainObject.Predmet.OstaliListFormatedWithAdressOIB_1">
      <item>DEJAN SUNDAĆ, KRALJICE JELENE 2, 35000 Slavonski Brod</item>
    </derivirana_varijabla>
  </DomainObject.Predmet.OstaliListFormatedWithAdressOIB>
  <DomainObject.Predmet.OstaliListNazivFormated>
    <izvorni_sadrzaj>
      <item>DEJAN SUNDAĆ</item>
    </izvorni_sadrzaj>
    <derivirana_varijabla naziv="DomainObject.Predmet.OstaliListNazivFormated_1">
      <item>DEJAN SUNDAĆ</item>
    </derivirana_varijabla>
  </DomainObject.Predmet.OstaliListNazivFormated>
  <DomainObject.Predmet.OstaliListNazivFormatedOIB>
    <izvorni_sadrzaj>
      <item>DEJAN SUNDAĆ</item>
    </izvorni_sadrzaj>
    <derivirana_varijabla naziv="DomainObject.Predmet.OstaliListNazivFormatedOIB_1">
      <item>DEJAN SUNDAĆ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DT GRADNJA d.o.o. za graditeljstvo i usluge</izvorni_sadrzaj>
    <derivirana_varijabla naziv="DomainObject.Predmet.ProtustrankaIDrugi_1">DT GRADNJA d.o.o.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DT GRADNJA d.o.o. za graditeljstvo i usluge, OIB 73695119081, Hrvatskih branitelja 66, 35000 Rušćica</izvorni_sadrzaj>
    <derivirana_varijabla naziv="DomainObject.Predmet.ProtustrankaIDrugiAdressOIB_1">DT GRADNJA d.o.o. za graditeljstvo i usluge, OIB 73695119081, Hrvatskih branitelja 66,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DT GRADNJA d.o.o. za graditeljstvo i usluge</item>
      <item>DEJAN SUNDAĆ</item>
    </izvorni_sadrzaj>
    <derivirana_varijabla naziv="DomainObject.Predmet.SudioniciListNaziv_1">
      <item>Financijska agencija</item>
      <item>DT GRADNJA d.o.o. za graditeljstvo i usluge</item>
      <item>DEJAN SUNDAĆ</item>
    </derivirana_varijabla>
  </DomainObject.Predmet.SudioniciListNaziv>
  <DomainObject.Predmet.SudioniciListAdressOIB>
    <izvorni_sadrzaj>
      <item>Financijska agencija, OIB 85821130368, Ulica grada Vukovara 70,10000 Zagreb</item>
      <item>DT GRADNJA d.o.o. za graditeljstvo i usluge, OIB 73695119081, Hrvatskih branitelja 66,35000 Rušćica</item>
      <item>DEJAN SUNDAĆ, KRALJICE JELENE 2,35000 Slavonski Brod</item>
    </izvorni_sadrzaj>
    <derivirana_varijabla naziv="DomainObject.Predmet.SudioniciListAdressOIB_1">
      <item>Financijska agencija, OIB 85821130368, Ulica grada Vukovara 70,10000 Zagreb</item>
      <item>DT GRADNJA d.o.o. za graditeljstvo i usluge, OIB 73695119081, Hrvatskih branitelja 66,35000 Rušćica</item>
      <item>DEJAN SUNDAĆ, KRALJICE JELENE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73695119081</item>
      <item>, OIB null</item>
    </izvorni_sadrzaj>
    <derivirana_varijabla naziv="DomainObject.Predmet.SudioniciListNazivOIB_1">
      <item>, OIB 85821130368</item>
      <item>, OIB 73695119081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295</properties:Words>
  <properties:Characters>1591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2018-08-23T09:49:00Z</dcterms:created>
  <dc:creator>wsadmin</dc:creator>
  <cp:lastModifiedBy>wsadmin</cp:lastModifiedBy>
  <cp:lastPrinted>2018-08-23T09:50:00Z</cp:lastPrinted>
  <dcterms:modified xmlns:xsi="http://www.w3.org/2001/XMLSchema-instance" xsi:type="dcterms:W3CDTF">2018-08-23T09:51:00Z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