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82115c" w14:paraId="282115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B47B78">
        <w:rPr>
          <w:rFonts w:hAnsi="Times New Roman" w:ascii="Times New Roman"/>
          <w:b/>
          <w:sz w:val="24"/>
          <w:szCs w:val="24"/>
        </w:rPr>
        <w:t>7771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B47B78">
        <w:rPr>
          <w:rFonts w:hAnsi="Times New Roman" w:ascii="Times New Roman"/>
          <w:sz w:val="24"/>
          <w:szCs w:val="24"/>
        </w:rPr>
        <w:t>7771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B47B78" w:rsidRPr="00B47B78">
        <w:rPr>
          <w:rFonts w:hAnsi="Times New Roman" w:ascii="Times New Roman"/>
          <w:sz w:val="24"/>
          <w:szCs w:val="24"/>
        </w:rPr>
        <w:t xml:space="preserve">M. I B. KAVA UNUTARNJA I VANJSKA TRGOVINA,PROIZVODNJA I TURIZAM d.o.o. </w:t>
      </w:r>
      <w:r w:rsidR="00647077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B47B78" w:rsidRPr="00B47B78">
        <w:rPr>
          <w:rFonts w:hAnsi="Times New Roman" w:ascii="Times New Roman"/>
          <w:sz w:val="24"/>
          <w:szCs w:val="24"/>
        </w:rPr>
        <w:t>59597216704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F765B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2065D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6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2065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206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206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0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6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2065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206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206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7771</izvorni_sadrzaj>
    <derivirana_varijabla naziv="DomainObject.Predmet.Broj_1">7771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St-7771/2015</izvorni_sadrzaj>
    <derivirana_varijabla naziv="DomainObject.Predmet.OznakaBroj_1">St-7771/2015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ne nalazi se  poslovni subjekt prema OIBU niti prema nazivu</izvorni_sadrzaj>
    <derivirana_varijabla naziv="DomainObject.Predmet.PrimjedbaSuca_1">U sudskom registru ne nalazi se  poslovni subjekt prema OIBU niti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I B. KAVA UNUTARNJA I VANJSKA TRGOVINA,PROIZVODNJA I TURIZAM d.o.o.</izvorni_sadrzaj>
    <derivirana_varijabla naziv="DomainObject.Predmet.ProtustrankaFormated_1">  M. I B. KAVA UNUTARNJA I VANJSKA TRGOVINA,PROIZVODNJA I TURIZAM d.o.o.</derivirana_varijabla>
  </DomainObject.Predmet.ProtustrankaFormated>
  <DomainObject.Predmet.ProtustrankaFormatedOIB>
    <izvorni_sadrzaj>  M. I B. KAVA UNUTARNJA I VANJSKA TRGOVINA,PROIZVODNJA I TURIZAM d.o.o., OIB 59597216704</izvorni_sadrzaj>
    <derivirana_varijabla naziv="DomainObject.Predmet.ProtustrankaFormatedOIB_1">  M. I B. KAVA UNUTARNJA I VANJSKA TRGOVINA,PROIZVODNJA I TURIZAM d.o.o., OIB 59597216704</derivirana_varijabla>
  </DomainObject.Predmet.ProtustrankaFormatedOIB>
  <DomainObject.Predmet.ProtustrankaFormatedWithAdress>
    <izvorni_sadrzaj> M. I B. KAVA UNUTARNJA I VANJSKA TRGOVINA,PROIZVODNJA I TURIZAM d.o.o., Zadarska 77, 10000 Zagreb</izvorni_sadrzaj>
    <derivirana_varijabla naziv="DomainObject.Predmet.ProtustrankaFormatedWithAdress_1"> M. I B. KAVA UNUTARNJA I VANJSKA TRGOVINA,PROIZVODNJA I TURIZAM d.o.o., Zadarska 77, 10000 Zagreb</derivirana_varijabla>
  </DomainObject.Predmet.ProtustrankaFormatedWithAdress>
  <DomainObject.Predmet.ProtustrankaFormatedWithAdressOIB>
    <izvorni_sadrzaj> M. I B. KAVA UNUTARNJA I VANJSKA TRGOVINA,PROIZVODNJA I TURIZAM d.o.o., OIB 59597216704, Zadarska 77, 10000 Zagreb</izvorni_sadrzaj>
    <derivirana_varijabla naziv="DomainObject.Predmet.ProtustrankaFormatedWithAdressOIB_1"> M. I B. KAVA UNUTARNJA I VANJSKA TRGOVINA,PROIZVODNJA I TURIZAM d.o.o., OIB 59597216704, Zadarska 77, 10000 Zagreb</derivirana_varijabla>
  </DomainObject.Predmet.ProtustrankaFormatedWithAdressOIB>
  <DomainObject.Predmet.ProtustrankaWithAdress>
    <izvorni_sadrzaj>M. I B. KAVA UNUTARNJA I VANJSKA TRGOVINA,PROIZVODNJA I TURIZAM d.o.o. Zadarska 77, 10000 Zagreb</izvorni_sadrzaj>
    <derivirana_varijabla naziv="DomainObject.Predmet.ProtustrankaWithAdress_1">M. I B. KAVA UNUTARNJA I VANJSKA TRGOVINA,PROIZVODNJA I TURIZAM d.o.o. Zadarska 77, 10000 Zagreb</derivirana_varijabla>
  </DomainObject.Predmet.ProtustrankaWithAdress>
  <DomainObject.Predmet.ProtustrankaWithAdressOIB>
    <izvorni_sadrzaj>M. I B. KAVA UNUTARNJA I VANJSKA TRGOVINA,PROIZVODNJA I TURIZAM d.o.o., OIB 59597216704, Zadarska 77, 10000 Zagreb</izvorni_sadrzaj>
    <derivirana_varijabla naziv="DomainObject.Predmet.ProtustrankaWithAdressOIB_1">M. I B. KAVA UNUTARNJA I VANJSKA TRGOVINA,PROIZVODNJA I TURIZAM d.o.o., OIB 59597216704, Zadarska 77, 10000 Zagreb</derivirana_varijabla>
  </DomainObject.Predmet.ProtustrankaWithAdressOIB>
  <DomainObject.Predmet.ProtustrankaNazivFormated>
    <izvorni_sadrzaj>M. I B. KAVA UNUTARNJA I VANJSKA TRGOVINA,PROIZVODNJA I TURIZAM d.o.o.</izvorni_sadrzaj>
    <derivirana_varijabla naziv="DomainObject.Predmet.ProtustrankaNazivFormated_1">M. I B. KAVA UNUTARNJA I VANJSKA TRGOVINA,PROIZVODNJA I TURIZAM d.o.o.</derivirana_varijabla>
  </DomainObject.Predmet.ProtustrankaNazivFormated>
  <DomainObject.Predmet.ProtustrankaNazivFormatedOIB>
    <izvorni_sadrzaj>M. I B. KAVA UNUTARNJA I VANJSKA TRGOVINA,PROIZVODNJA I TURIZAM d.o.o., OIB 59597216704</izvorni_sadrzaj>
    <derivirana_varijabla naziv="DomainObject.Predmet.ProtustrankaNazivFormatedOIB_1">M. I B. KAVA UNUTARNJA I VANJSKA TRGOVINA,PROIZVODNJA I TURIZAM d.o.o., OIB 59597216704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 I B. KAVA UNUTARNJA I VANJSKA TRGOVINA,PROIZVODNJA I TURIZAM d.o.o.</item>
    </izvorni_sadrzaj>
    <derivirana_varijabla naziv="DomainObject.Predmet.ProtuStrankaListFormated_1">
      <item>M. I B. KAVA UNUTARNJA I VANJSKA TRGOVINA,PROIZVODNJA I TURIZAM d.o.o.</item>
    </derivirana_varijabla>
  </DomainObject.Predmet.ProtuStrankaListFormated>
  <DomainObject.Predmet.ProtuStrankaListFormatedOIB>
    <izvorni_sadrzaj>
      <item>M. I B. KAVA UNUTARNJA I VANJSKA TRGOVINA,PROIZVODNJA I TURIZAM d.o.o., OIB 59597216704</item>
    </izvorni_sadrzaj>
    <derivirana_varijabla naziv="DomainObject.Predmet.ProtuStrankaListFormatedOIB_1">
      <item>M. I B. KAVA UNUTARNJA I VANJSKA TRGOVINA,PROIZVODNJA I TURIZAM d.o.o., OIB 59597216704</item>
    </derivirana_varijabla>
  </DomainObject.Predmet.ProtuStrankaListFormatedOIB>
  <DomainObject.Predmet.ProtuStrankaListFormatedWithAdress>
    <izvorni_sadrzaj>
      <item>M. I B. KAVA UNUTARNJA I VANJSKA TRGOVINA,PROIZVODNJA I TURIZAM d.o.o., Zadarska 77, 10000 Zagreb</item>
    </izvorni_sadrzaj>
    <derivirana_varijabla naziv="DomainObject.Predmet.ProtuStrankaListFormatedWithAdress_1">
      <item>M. I B. KAVA UNUTARNJA I VANJSKA TRGOVINA,PROIZVODNJA I TURIZAM d.o.o., Zadarska 77, 10000 Zagreb</item>
    </derivirana_varijabla>
  </DomainObject.Predmet.ProtuStrankaListFormatedWithAdress>
  <DomainObject.Predmet.ProtuStrankaListFormatedWithAdressOIB>
    <izvorni_sadrzaj>
      <item>M. I B. KAVA UNUTARNJA I VANJSKA TRGOVINA,PROIZVODNJA I TURIZAM d.o.o., OIB 59597216704, Zadarska 77, 10000 Zagreb</item>
    </izvorni_sadrzaj>
    <derivirana_varijabla naziv="DomainObject.Predmet.ProtuStrankaListFormatedWithAdressOIB_1">
      <item>M. I B. KAVA UNUTARNJA I VANJSKA TRGOVINA,PROIZVODNJA I TURIZAM d.o.o., OIB 59597216704, Zadarska 77, 10000 Zagreb</item>
    </derivirana_varijabla>
  </DomainObject.Predmet.ProtuStrankaListFormatedWithAdressOIB>
  <DomainObject.Predmet.ProtuStrankaListNazivFormated>
    <izvorni_sadrzaj>
      <item>M. I B. KAVA UNUTARNJA I VANJSKA TRGOVINA,PROIZVODNJA I TURIZAM d.o.o.</item>
    </izvorni_sadrzaj>
    <derivirana_varijabla naziv="DomainObject.Predmet.ProtuStrankaListNazivFormated_1">
      <item>M. I B. KAVA UNUTARNJA I VANJSKA TRGOVINA,PROIZVODNJA I TURIZAM d.o.o.</item>
    </derivirana_varijabla>
  </DomainObject.Predmet.ProtuStrankaListNazivFormated>
  <DomainObject.Predmet.ProtuStrankaListNazivFormatedOIB>
    <izvorni_sadrzaj>
      <item>M. I B. KAVA UNUTARNJA I VANJSKA TRGOVINA,PROIZVODNJA I TURIZAM d.o.o., OIB 59597216704</item>
    </izvorni_sadrzaj>
    <derivirana_varijabla naziv="DomainObject.Predmet.ProtuStrankaListNazivFormatedOIB_1">
      <item>M. I B. KAVA UNUTARNJA I VANJSKA TRGOVINA,PROIZVODNJA I TURIZAM d.o.o., OIB 59597216704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 I B. KAVA UNUTARNJA I VANJSKA TRGOVINA,PROIZVODNJA I TURIZAM d.o.o.</izvorni_sadrzaj>
    <derivirana_varijabla naziv="DomainObject.Predmet.ProtustrankaIDrugi_1">M. I B. KAVA UNUTARNJA I VANJSKA TRGOVINA,PROIZVODNJA I TURIZAM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 I B. KAVA UNUTARNJA I VANJSKA TRGOVINA,PROIZVODNJA I TURIZAM d.o.o., OIB 59597216704, Zadarska 77, 10000 Zagreb</izvorni_sadrzaj>
    <derivirana_varijabla naziv="DomainObject.Predmet.ProtustrankaIDrugiAdressOIB_1">M. I B. KAVA UNUTARNJA I VANJSKA TRGOVINA,PROIZVODNJA I TURIZAM d.o.o., OIB 59597216704, Zadarska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I B. KAVA UNUTARNJA I VANJSKA TRGOVINA,PROIZVODNJA I TURIZAM d.o.o.</item>
      <item>FINA Regionalni centar Zagreb</item>
    </izvorni_sadrzaj>
    <derivirana_varijabla naziv="DomainObject.Predmet.SudioniciListNaziv_1">
      <item>M. I B. KAVA UNUTARNJA I VANJSKA TRGOVINA,PROIZVODNJA I TURIZAM d.o.o.</item>
      <item>FINA Regionalni centar Zagreb</item>
    </derivirana_varijabla>
  </DomainObject.Predmet.SudioniciListNaziv>
  <DomainObject.Predmet.SudioniciListAdressOIB>
    <izvorni_sadrzaj>
      <item>M. I B. KAVA UNUTARNJA I VANJSKA TRGOVINA,PROIZVODNJA I TURIZAM d.o.o., OIB 59597216704, Zadarska 77,10000 Zagreb</item>
      <item>FINA Regionalni centar Zagreb, OIB 85821130368, Trg svibanjskih žrtava 1995. 1,10000 Zagreb</item>
    </izvorni_sadrzaj>
    <derivirana_varijabla naziv="DomainObject.Predmet.SudioniciListAdressOIB_1">
      <item>M. I B. KAVA UNUTARNJA I VANJSKA TRGOVINA,PROIZVODNJA I TURIZAM d.o.o., OIB 59597216704, Zadarska 77,10000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59597216704</item>
      <item>, OIB 85821130368</item>
    </izvorni_sadrzaj>
    <derivirana_varijabla naziv="DomainObject.Predmet.SudioniciListNazivOIB_1">
      <item>, OIB 59597216704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822</properties:Characters>
  <properties:Lines>45</properties:Lines>
  <properties:Paragraphs>21</properties:Paragraphs>
  <properties:TotalTime>566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2016-04-19T08:03:00Z</cp:lastPrinted>
  <dcterms:modified xmlns:xsi="http://www.w3.org/2001/XMLSchema-instance" xsi:type="dcterms:W3CDTF">2016-04-19T08:05:00Z</dcterms:modified>
  <cp:revision>137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