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ee2ad" w14:paraId="cbee2ad" w:rsidRDefault="00875FAF" w:rsidP="00875FAF" w:rsidR="00875FAF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>
        <w:rPr>
          <w:rFonts w:hAnsi="Times New Roman" w:ascii="Times New Roman"/>
          <w:b/>
          <w:sz w:val="28"/>
        </w:rPr>
        <w:t>Obrazac 19.</w:t>
      </w:r>
    </w:p>
    <w:p w:rsidRDefault="00875FAF" w:rsidP="00875FAF" w:rsidR="00875FAF">
      <w:pPr>
        <w:jc w:val="center"/>
        <w:rPr>
          <w:rFonts w:hAnsi="Times New Roman" w:ascii="Times New Roman"/>
          <w:b/>
          <w:sz w:val="28"/>
        </w:rPr>
      </w:pPr>
    </w:p>
    <w:p w:rsidRDefault="00875FAF" w:rsidP="00875FAF" w:rsidR="00875FAF" w:rsidRPr="00AE6E13">
      <w:pPr>
        <w:jc w:val="both"/>
        <w:rPr>
          <w:rFonts w:cs="Arial" w:hAnsi="Arial" w:ascii="Arial"/>
        </w:rPr>
      </w:pPr>
      <w:r w:rsidRPr="00AE6E13">
        <w:rPr>
          <w:rFonts w:cs="Arial" w:hAnsi="Arial" w:ascii="Arial"/>
          <w:lang w:val="pl-PL"/>
        </w:rPr>
        <w:t>Nadle</w:t>
      </w:r>
      <w:r w:rsidRPr="00AE6E13">
        <w:rPr>
          <w:rFonts w:cs="Arial" w:hAnsi="Arial" w:ascii="Arial"/>
        </w:rPr>
        <w:t>ž</w:t>
      </w:r>
      <w:r w:rsidRPr="00AE6E13">
        <w:rPr>
          <w:rFonts w:cs="Arial" w:hAnsi="Arial" w:ascii="Arial"/>
          <w:lang w:val="pl-PL"/>
        </w:rPr>
        <w:t>ni trgova</w:t>
      </w:r>
      <w:r w:rsidRPr="00AE6E13">
        <w:rPr>
          <w:rFonts w:cs="Arial" w:hAnsi="Arial" w:ascii="Arial"/>
        </w:rPr>
        <w:t>č</w:t>
      </w:r>
      <w:r w:rsidRPr="00AE6E13">
        <w:rPr>
          <w:rFonts w:cs="Arial" w:hAnsi="Arial" w:ascii="Arial"/>
          <w:lang w:val="pl-PL"/>
        </w:rPr>
        <w:t>ki sud</w:t>
      </w:r>
      <w:r w:rsidRPr="00AE6E13">
        <w:rPr>
          <w:rFonts w:cs="Arial" w:hAnsi="Arial" w:ascii="Arial"/>
        </w:rPr>
        <w:t xml:space="preserve">  :</w:t>
      </w:r>
      <w:r w:rsidR="00126722" w:rsidRPr="00AE6E13">
        <w:rPr>
          <w:rFonts w:cs="Arial" w:hAnsi="Arial" w:ascii="Arial"/>
          <w:b/>
        </w:rPr>
        <w:t>Trgovački sud u Zagrebu</w:t>
      </w:r>
    </w:p>
    <w:p w:rsidRDefault="0037509C" w:rsidP="00875FAF" w:rsidR="00875FAF" w:rsidRPr="00AE6E13">
      <w:pPr>
        <w:jc w:val="both"/>
        <w:rPr>
          <w:rFonts w:cs="Arial" w:hAnsi="Arial" w:ascii="Arial"/>
        </w:rPr>
      </w:pPr>
      <w:r w:rsidRPr="00AE6E13">
        <w:rPr>
          <w:rFonts w:cs="Arial" w:hAnsi="Arial" w:ascii="Arial"/>
          <w:lang w:val="pl-PL"/>
        </w:rPr>
        <w:t>Poslovni broj spisa</w:t>
      </w:r>
      <w:r w:rsidRPr="00AE6E13">
        <w:rPr>
          <w:rFonts w:cs="Arial" w:hAnsi="Arial" w:ascii="Arial"/>
          <w:b/>
          <w:lang w:val="pl-PL"/>
        </w:rPr>
        <w:t>:</w:t>
      </w:r>
      <w:r w:rsidR="00670894" w:rsidRPr="00AE6E13">
        <w:rPr>
          <w:rFonts w:cs="Arial" w:hAnsi="Arial" w:ascii="Arial"/>
          <w:b/>
        </w:rPr>
        <w:t xml:space="preserve"> </w:t>
      </w:r>
      <w:r w:rsidR="00AE6E13" w:rsidRPr="00AE6E13">
        <w:rPr>
          <w:rFonts w:cs="Arial" w:hAnsi="Arial" w:ascii="Arial"/>
          <w:b/>
        </w:rPr>
        <w:t>31 St-3408/1-21</w:t>
      </w:r>
    </w:p>
    <w:p w:rsidRDefault="00875FAF" w:rsidP="00875FAF" w:rsidR="00670894" w:rsidRPr="00AE6E13">
      <w:pPr>
        <w:rPr>
          <w:rFonts w:cs="Arial" w:hAnsi="Arial" w:ascii="Arial"/>
        </w:rPr>
      </w:pPr>
      <w:r w:rsidRPr="00AE6E13">
        <w:rPr>
          <w:rFonts w:cs="Arial" w:hAnsi="Arial" w:ascii="Arial"/>
          <w:lang w:val="pl-PL"/>
        </w:rPr>
        <w:t>Dužnik (ime i prezime / tvrtka ili naziv, OIB, adresa / sjedište):</w:t>
      </w:r>
      <w:r w:rsidR="00670894" w:rsidRPr="00AE6E13">
        <w:rPr>
          <w:rFonts w:cs="Arial" w:hAnsi="Arial" w:ascii="Arial"/>
        </w:rPr>
        <w:t xml:space="preserve"> </w:t>
      </w:r>
    </w:p>
    <w:p w:rsidRDefault="00AE6E13" w:rsidP="00AE6E13" w:rsidR="00AE6E13" w:rsidRPr="00AE6E13">
      <w:pPr>
        <w:spacing w:after="0"/>
        <w:rPr>
          <w:rFonts w:cs="Arial" w:hAnsi="Arial" w:ascii="Arial"/>
          <w:b/>
        </w:rPr>
      </w:pPr>
      <w:r w:rsidRPr="00AE6E13">
        <w:rPr>
          <w:rFonts w:cs="Arial" w:hAnsi="Arial" w:ascii="Arial"/>
          <w:b/>
        </w:rPr>
        <w:t xml:space="preserve">KOLPROMET d.o.o. u stečaju, OIB:69722991358, Zagreb, Pazinska 31 </w:t>
      </w:r>
    </w:p>
    <w:p w:rsidRDefault="00AE6E13" w:rsidP="00AE6E13" w:rsidR="00AE6E13">
      <w:pPr>
        <w:spacing w:after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</w:p>
    <w:p w:rsidRDefault="002543ED" w:rsidP="00875FAF" w:rsidR="002543ED"/>
    <w:p w:rsidRDefault="00E17722" w:rsidP="00875FAF" w:rsidR="00875FAF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 xml:space="preserve">ISPRAVAK </w:t>
      </w:r>
      <w:r w:rsidR="00875FAF"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BD1C48" w:rsidP="00670894" w:rsidR="00BD1C48">
      <w:pPr>
        <w:spacing w:after="0"/>
        <w:rPr>
          <w:rFonts w:cs="Arial" w:hAnsi="Arial" w:ascii="Arial"/>
          <w:sz w:val="20"/>
          <w:szCs w:val="20"/>
        </w:rPr>
      </w:pPr>
    </w:p>
    <w:p w:rsidRDefault="00E17722" w:rsidP="00875FAF" w:rsidR="00875FAF">
      <w:pPr>
        <w:pStyle w:val="Bezproreda"/>
        <w:ind w:left="5664"/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t xml:space="preserve">Ispravak </w:t>
      </w:r>
      <w:r w:rsidR="00875FAF">
        <w:rPr>
          <w:rFonts w:cs="Arial" w:hAnsi="Arial" w:ascii="Arial"/>
          <w:b/>
          <w:sz w:val="20"/>
          <w:szCs w:val="20"/>
        </w:rPr>
        <w:t xml:space="preserve">Vjerovnici II. višeg isplatnog reda </w:t>
      </w:r>
    </w:p>
    <w:p w:rsidRDefault="000D78E9" w:rsidP="00875FAF" w:rsidR="000D78E9">
      <w:pPr>
        <w:pStyle w:val="Bezproreda"/>
        <w:ind w:left="5664"/>
        <w:rPr>
          <w:rFonts w:cs="Arial" w:hAnsi="Arial" w:ascii="Arial"/>
          <w:b/>
          <w:sz w:val="20"/>
          <w:szCs w:val="20"/>
        </w:rPr>
      </w:pPr>
    </w:p>
    <w:tbl>
      <w:tblPr>
        <w:tblW w:type="dxa" w:w="15027"/>
        <w:tblInd w:type="dxa" w:w="-318"/>
        <w:tblLayout w:type="fixed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567"/>
        <w:gridCol w:w="851"/>
        <w:gridCol w:w="2551"/>
        <w:gridCol w:w="1559"/>
        <w:gridCol w:w="4396"/>
        <w:gridCol w:w="1701"/>
        <w:gridCol w:w="1701"/>
        <w:gridCol w:w="1701"/>
      </w:tblGrid>
      <w:tr w:rsidTr="006A5B95" w:rsidR="00875FAF">
        <w:trPr>
          <w:trHeight w:val="610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875FAF" w:rsidR="00875FAF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Rb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875FAF" w:rsidR="00875FAF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 xml:space="preserve">Br prijave </w:t>
            </w:r>
          </w:p>
        </w:tc>
        <w:tc>
          <w:tcPr>
            <w:tcW w:type="dxa" w:w="25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875FAF" w:rsidR="00875FAF">
            <w:pPr>
              <w:spacing w:lineRule="auto" w:line="276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vjerovnik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875FAF" w:rsidR="00875FAF">
            <w:pPr>
              <w:spacing w:lineRule="auto" w:line="276"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adresa</w:t>
            </w:r>
          </w:p>
        </w:tc>
        <w:tc>
          <w:tcPr>
            <w:tcW w:type="dxa" w:w="439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875FAF" w:rsidR="00875FAF">
            <w:pPr>
              <w:spacing w:lineRule="auto" w:line="276" w:after="0"/>
              <w:jc w:val="center"/>
            </w:pPr>
            <w:r>
              <w:rPr>
                <w:rFonts w:cs="Arial" w:hAnsi="Arial" w:ascii="Arial"/>
                <w:sz w:val="20"/>
                <w:szCs w:val="20"/>
              </w:rPr>
              <w:t xml:space="preserve">Pravna osnova prijavljene tražbine/ Oznaka ovršne isprave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875FAF" w:rsidR="00875FAF">
            <w:pPr>
              <w:spacing w:lineRule="auto" w:line="276" w:after="0"/>
              <w:jc w:val="center"/>
            </w:pPr>
            <w:r>
              <w:rPr>
                <w:rFonts w:cs="Arial" w:hAnsi="Arial" w:ascii="Arial"/>
                <w:sz w:val="20"/>
                <w:szCs w:val="20"/>
              </w:rPr>
              <w:t>Iznos prijavljene tražbine (kn)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875FAF" w:rsidR="00875FAF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Iznos priznate tražbine</w:t>
            </w:r>
          </w:p>
          <w:p w:rsidRDefault="00875FAF" w:rsidR="00875FAF">
            <w:pPr>
              <w:spacing w:lineRule="auto" w:line="276" w:after="0"/>
              <w:jc w:val="center"/>
            </w:pPr>
            <w:r>
              <w:rPr>
                <w:rFonts w:cs="Arial" w:hAnsi="Arial" w:ascii="Arial"/>
                <w:sz w:val="20"/>
                <w:szCs w:val="20"/>
              </w:rPr>
              <w:t>(kn)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875FAF" w:rsidR="00875FAF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Iznos osporene tražbine</w:t>
            </w:r>
          </w:p>
          <w:p w:rsidRDefault="00875FAF" w:rsidR="00875FAF">
            <w:pPr>
              <w:spacing w:lineRule="auto" w:line="276" w:after="0"/>
              <w:jc w:val="center"/>
            </w:pPr>
            <w:r>
              <w:rPr>
                <w:rFonts w:cs="Arial" w:hAnsi="Arial" w:ascii="Arial"/>
                <w:sz w:val="20"/>
                <w:szCs w:val="20"/>
              </w:rPr>
              <w:t>(kn)</w:t>
            </w:r>
          </w:p>
        </w:tc>
      </w:tr>
      <w:tr w:rsidTr="006A5B95" w:rsidR="004E3073" w:rsidRPr="00347CCB">
        <w:trPr>
          <w:trHeight w:val="7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E3073" w:rsidR="004E3073" w:rsidRPr="00347CCB">
            <w:pPr>
              <w:spacing w:lineRule="auto" w:line="276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E3073" w:rsidP="004D3D56" w:rsidR="004E3073" w:rsidRPr="00477CDE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477CDE">
              <w:rPr>
                <w:rFonts w:cs="Arial" w:hAnsi="Arial" w:ascii="Arial"/>
                <w:sz w:val="20"/>
                <w:szCs w:val="20"/>
              </w:rPr>
              <w:t>1</w:t>
            </w:r>
          </w:p>
        </w:tc>
        <w:tc>
          <w:tcPr>
            <w:tcW w:type="dxa" w:w="25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E3073" w:rsidP="004D3D56" w:rsidR="004E3073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Suvlasnici zgrade u Zagreb, A.T. Mimare</w:t>
            </w:r>
            <w:r w:rsidRPr="00477CDE">
              <w:rPr>
                <w:rFonts w:cs="Arial" w:hAnsi="Arial" w:ascii="Arial"/>
                <w:sz w:val="20"/>
                <w:szCs w:val="20"/>
              </w:rPr>
              <w:t xml:space="preserve"> 3 zastupani po GSKG d.o.o. </w:t>
            </w:r>
          </w:p>
          <w:p w:rsidRDefault="004E3073" w:rsidP="004D3D56" w:rsidR="004E3073" w:rsidRPr="00477CDE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 w:rsidRPr="00477CDE">
              <w:rPr>
                <w:rFonts w:cs="Arial" w:hAnsi="Arial" w:ascii="Arial"/>
                <w:sz w:val="20"/>
                <w:szCs w:val="20"/>
              </w:rPr>
              <w:t>OIB: 03744272526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E3073" w:rsidP="004D3D56" w:rsidR="004E3073" w:rsidRPr="00477CDE">
            <w:pPr>
              <w:rPr>
                <w:rFonts w:cs="Arial" w:hAnsi="Arial" w:ascii="Arial"/>
                <w:sz w:val="20"/>
                <w:szCs w:val="20"/>
              </w:rPr>
            </w:pPr>
            <w:r w:rsidRPr="00477CDE">
              <w:rPr>
                <w:rFonts w:cs="Arial" w:hAnsi="Arial" w:ascii="Arial"/>
                <w:sz w:val="20"/>
                <w:szCs w:val="20"/>
              </w:rPr>
              <w:t>Zagreb, Savska cesta 1</w:t>
            </w:r>
          </w:p>
        </w:tc>
        <w:tc>
          <w:tcPr>
            <w:tcW w:type="dxa" w:w="439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E3073" w:rsidP="00DB7CE2" w:rsidR="004E3073" w:rsidRPr="00477CDE">
            <w:pPr>
              <w:rPr>
                <w:rFonts w:cs="Arial" w:hAnsi="Arial" w:ascii="Arial"/>
                <w:sz w:val="20"/>
                <w:szCs w:val="20"/>
              </w:rPr>
            </w:pPr>
            <w:r w:rsidRPr="00477CDE">
              <w:rPr>
                <w:rFonts w:cs="Arial" w:hAnsi="Arial" w:ascii="Arial"/>
                <w:sz w:val="20"/>
                <w:szCs w:val="20"/>
              </w:rPr>
              <w:t>Pričuva</w:t>
            </w:r>
            <w:r>
              <w:rPr>
                <w:rFonts w:cs="Arial" w:hAnsi="Arial" w:ascii="Arial"/>
                <w:sz w:val="20"/>
                <w:szCs w:val="20"/>
              </w:rPr>
              <w:t xml:space="preserve"> garažno parkirno mjesto </w:t>
            </w:r>
            <w:r w:rsidR="001B5E49">
              <w:rPr>
                <w:rFonts w:cs="Arial" w:hAnsi="Arial" w:ascii="Arial"/>
                <w:sz w:val="20"/>
                <w:szCs w:val="20"/>
              </w:rPr>
              <w:t xml:space="preserve">, rješenje </w:t>
            </w:r>
            <w:r w:rsidRPr="00477CDE">
              <w:rPr>
                <w:rFonts w:cs="Arial" w:hAnsi="Arial" w:ascii="Arial"/>
                <w:sz w:val="20"/>
                <w:szCs w:val="20"/>
              </w:rPr>
              <w:t xml:space="preserve"> Ovrv-62537/16</w:t>
            </w:r>
            <w:r>
              <w:rPr>
                <w:rFonts w:cs="Arial" w:hAnsi="Arial" w:ascii="Arial"/>
                <w:sz w:val="20"/>
                <w:szCs w:val="20"/>
              </w:rPr>
              <w:t xml:space="preserve"> </w:t>
            </w:r>
            <w:r w:rsidR="001B5E49">
              <w:rPr>
                <w:rFonts w:cs="Arial" w:hAnsi="Arial" w:ascii="Arial"/>
                <w:sz w:val="20"/>
                <w:szCs w:val="20"/>
              </w:rPr>
              <w:t>od 11.10.2016.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E3073" w:rsidP="004D3D56" w:rsidR="004E3073" w:rsidRPr="00477CDE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477CDE">
              <w:rPr>
                <w:rFonts w:cs="Arial" w:hAnsi="Arial" w:ascii="Arial"/>
                <w:sz w:val="20"/>
                <w:szCs w:val="20"/>
              </w:rPr>
              <w:t>1.195,53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DB7CE2" w:rsidP="00892891" w:rsidR="004E3073" w:rsidRPr="00E507FE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DB7CE2">
              <w:rPr>
                <w:rFonts w:cs="Arial" w:hAnsi="Arial" w:ascii="Arial"/>
                <w:sz w:val="18"/>
                <w:szCs w:val="18"/>
              </w:rPr>
              <w:t>1.195,53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E3073" w:rsidR="004E3073" w:rsidRPr="00347CCB">
            <w:pPr>
              <w:spacing w:lineRule="auto" w:line="276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6A5B95" w:rsidR="004E3073" w:rsidRPr="00347CCB">
        <w:trPr>
          <w:trHeight w:val="5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E3073" w:rsidR="004E3073" w:rsidRPr="00347CCB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2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E3073" w:rsidP="004D3D56" w:rsidR="004E3073" w:rsidRPr="00477CDE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477CDE">
              <w:rPr>
                <w:rFonts w:cs="Arial" w:hAnsi="Arial" w:ascii="Arial"/>
                <w:sz w:val="20"/>
                <w:szCs w:val="20"/>
              </w:rPr>
              <w:t>2</w:t>
            </w:r>
          </w:p>
        </w:tc>
        <w:tc>
          <w:tcPr>
            <w:tcW w:type="dxa" w:w="25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E3073" w:rsidP="004D3D56" w:rsidR="00B10AB9">
            <w:pPr>
              <w:rPr>
                <w:rFonts w:cs="Arial" w:hAnsi="Arial" w:ascii="Arial"/>
                <w:sz w:val="20"/>
                <w:szCs w:val="20"/>
              </w:rPr>
            </w:pPr>
            <w:r w:rsidRPr="00477CDE">
              <w:rPr>
                <w:rFonts w:cs="Arial" w:hAnsi="Arial" w:ascii="Arial"/>
                <w:sz w:val="20"/>
                <w:szCs w:val="20"/>
              </w:rPr>
              <w:t>HEP-TOPLINARSTVO d.o.o.</w:t>
            </w:r>
          </w:p>
          <w:p w:rsidRDefault="004E3073" w:rsidP="00B10AB9" w:rsidR="004E3073" w:rsidRPr="00477CDE">
            <w:pPr>
              <w:rPr>
                <w:rFonts w:cs="Arial" w:hAnsi="Arial" w:ascii="Arial"/>
                <w:sz w:val="20"/>
                <w:szCs w:val="20"/>
              </w:rPr>
            </w:pPr>
            <w:r w:rsidRPr="00477CDE">
              <w:rPr>
                <w:rFonts w:cs="Arial" w:hAnsi="Arial" w:ascii="Arial"/>
                <w:sz w:val="20"/>
                <w:szCs w:val="20"/>
              </w:rPr>
              <w:t xml:space="preserve"> OIB:15907062900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E3073" w:rsidP="004D3D56" w:rsidR="004E3073" w:rsidRPr="00477CDE">
            <w:pPr>
              <w:rPr>
                <w:rFonts w:cs="Arial" w:hAnsi="Arial" w:ascii="Arial"/>
                <w:sz w:val="20"/>
                <w:szCs w:val="20"/>
              </w:rPr>
            </w:pPr>
            <w:r w:rsidRPr="00477CDE">
              <w:rPr>
                <w:rFonts w:cs="Arial" w:hAnsi="Arial" w:ascii="Arial"/>
                <w:sz w:val="20"/>
                <w:szCs w:val="20"/>
              </w:rPr>
              <w:t>Zagreb, Miševečka 15A</w:t>
            </w:r>
          </w:p>
        </w:tc>
        <w:tc>
          <w:tcPr>
            <w:tcW w:type="dxa" w:w="439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E3073" w:rsidP="001B5E49" w:rsidR="004E3073" w:rsidRPr="00477CDE">
            <w:pPr>
              <w:rPr>
                <w:rFonts w:cs="Arial" w:hAnsi="Arial" w:ascii="Arial"/>
                <w:sz w:val="20"/>
                <w:szCs w:val="20"/>
              </w:rPr>
            </w:pPr>
            <w:r w:rsidRPr="00477CDE">
              <w:rPr>
                <w:rFonts w:cs="Arial" w:hAnsi="Arial" w:ascii="Arial"/>
                <w:sz w:val="20"/>
                <w:szCs w:val="20"/>
              </w:rPr>
              <w:t>isporučena toplins</w:t>
            </w:r>
            <w:r>
              <w:rPr>
                <w:rFonts w:cs="Arial" w:hAnsi="Arial" w:ascii="Arial"/>
                <w:sz w:val="20"/>
                <w:szCs w:val="20"/>
              </w:rPr>
              <w:t>ka energija, rj</w:t>
            </w:r>
            <w:r w:rsidR="001B5E49">
              <w:rPr>
                <w:rFonts w:cs="Arial" w:hAnsi="Arial" w:ascii="Arial"/>
                <w:sz w:val="20"/>
                <w:szCs w:val="20"/>
              </w:rPr>
              <w:t xml:space="preserve">ešenje </w:t>
            </w:r>
            <w:r>
              <w:rPr>
                <w:rFonts w:cs="Arial" w:hAnsi="Arial" w:ascii="Arial"/>
                <w:sz w:val="20"/>
                <w:szCs w:val="20"/>
              </w:rPr>
              <w:t xml:space="preserve"> Ovrv-4679/15 javni bilježnik B.</w:t>
            </w:r>
            <w:r w:rsidRPr="00477CDE">
              <w:rPr>
                <w:rFonts w:cs="Arial" w:hAnsi="Arial" w:ascii="Arial"/>
                <w:sz w:val="20"/>
                <w:szCs w:val="20"/>
              </w:rPr>
              <w:t xml:space="preserve"> Jakić</w:t>
            </w:r>
            <w:r>
              <w:rPr>
                <w:rFonts w:cs="Arial" w:hAnsi="Arial" w:ascii="Arial"/>
                <w:sz w:val="20"/>
                <w:szCs w:val="20"/>
              </w:rPr>
              <w:t xml:space="preserve"> pravomoćno </w:t>
            </w:r>
            <w:r w:rsidRPr="00477CDE">
              <w:rPr>
                <w:rFonts w:cs="Arial" w:hAnsi="Arial" w:ascii="Arial"/>
                <w:sz w:val="20"/>
                <w:szCs w:val="20"/>
              </w:rPr>
              <w:t xml:space="preserve"> 06.10.2015</w:t>
            </w:r>
            <w:r>
              <w:rPr>
                <w:rFonts w:cs="Arial" w:hAnsi="Arial" w:ascii="Arial"/>
                <w:sz w:val="20"/>
                <w:szCs w:val="20"/>
              </w:rPr>
              <w:t>.</w:t>
            </w:r>
            <w:r w:rsidRPr="00477CDE">
              <w:rPr>
                <w:rFonts w:cs="Arial" w:hAnsi="Arial" w:ascii="Arial"/>
                <w:sz w:val="20"/>
                <w:szCs w:val="20"/>
              </w:rPr>
              <w:t xml:space="preserve">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E3073" w:rsidP="002543ED" w:rsidR="004E3073" w:rsidRPr="00477CDE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477CDE">
              <w:rPr>
                <w:rFonts w:cs="Arial" w:hAnsi="Arial" w:ascii="Arial"/>
                <w:sz w:val="20"/>
                <w:szCs w:val="20"/>
              </w:rPr>
              <w:t>1.465,70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9742C" w:rsidP="00892891" w:rsidR="004E3073" w:rsidRPr="00E507FE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39742C">
              <w:rPr>
                <w:rFonts w:cs="Arial" w:hAnsi="Arial" w:ascii="Arial"/>
                <w:sz w:val="18"/>
                <w:szCs w:val="18"/>
              </w:rPr>
              <w:t>1.465,70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E3073" w:rsidR="004E3073" w:rsidRPr="00347CCB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</w:p>
        </w:tc>
      </w:tr>
      <w:tr w:rsidTr="006A5B95" w:rsidR="004E3073" w:rsidRPr="00347CCB">
        <w:trPr>
          <w:trHeight w:val="5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E3073" w:rsidR="004E3073" w:rsidRPr="00347CCB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3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E3073" w:rsidP="004D3D56" w:rsidR="004E3073" w:rsidRPr="00477CDE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477CDE">
              <w:rPr>
                <w:rFonts w:cs="Arial" w:hAnsi="Arial" w:ascii="Arial"/>
                <w:sz w:val="20"/>
                <w:szCs w:val="20"/>
              </w:rPr>
              <w:t>3</w:t>
            </w:r>
          </w:p>
        </w:tc>
        <w:tc>
          <w:tcPr>
            <w:tcW w:type="dxa" w:w="25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E3073" w:rsidP="004D3D56" w:rsidR="004E3073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 w:rsidRPr="00477CDE">
              <w:rPr>
                <w:rFonts w:cs="Arial" w:hAnsi="Arial" w:ascii="Arial"/>
                <w:sz w:val="20"/>
                <w:szCs w:val="20"/>
              </w:rPr>
              <w:t xml:space="preserve">GRAD ZAGREB, </w:t>
            </w:r>
          </w:p>
          <w:p w:rsidRDefault="004E3073" w:rsidP="00B10AB9" w:rsidR="004E3073" w:rsidRPr="00477CDE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 w:rsidRPr="00477CDE">
              <w:rPr>
                <w:rFonts w:cs="Arial" w:hAnsi="Arial" w:ascii="Arial"/>
                <w:sz w:val="20"/>
                <w:szCs w:val="20"/>
              </w:rPr>
              <w:t>OIB:61817894937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E3073" w:rsidP="004D3D56" w:rsidR="004E3073" w:rsidRPr="00477CDE">
            <w:pPr>
              <w:rPr>
                <w:rFonts w:cs="Arial" w:hAnsi="Arial" w:ascii="Arial"/>
                <w:sz w:val="20"/>
                <w:szCs w:val="20"/>
              </w:rPr>
            </w:pPr>
            <w:r w:rsidRPr="00477CDE">
              <w:rPr>
                <w:rFonts w:cs="Arial" w:hAnsi="Arial" w:ascii="Arial"/>
                <w:sz w:val="20"/>
                <w:szCs w:val="20"/>
              </w:rPr>
              <w:t>Zagreb, Trg Stjepana Radića</w:t>
            </w:r>
            <w:r>
              <w:rPr>
                <w:rFonts w:cs="Arial" w:hAnsi="Arial" w:ascii="Arial"/>
                <w:sz w:val="20"/>
                <w:szCs w:val="20"/>
              </w:rPr>
              <w:t>1</w:t>
            </w:r>
            <w:r w:rsidRPr="00477CDE">
              <w:rPr>
                <w:rFonts w:cs="Arial" w:hAnsi="Arial" w:ascii="Arial"/>
                <w:sz w:val="20"/>
                <w:szCs w:val="20"/>
              </w:rPr>
              <w:t xml:space="preserve"> </w:t>
            </w:r>
          </w:p>
        </w:tc>
        <w:tc>
          <w:tcPr>
            <w:tcW w:type="dxa" w:w="439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E3073" w:rsidP="0074237B" w:rsidR="004E3073" w:rsidRPr="00477CDE">
            <w:pPr>
              <w:rPr>
                <w:rFonts w:cs="Arial" w:hAnsi="Arial" w:ascii="Arial"/>
                <w:sz w:val="20"/>
                <w:szCs w:val="20"/>
              </w:rPr>
            </w:pPr>
            <w:r w:rsidRPr="00477CDE">
              <w:rPr>
                <w:rFonts w:cs="Arial" w:hAnsi="Arial" w:ascii="Arial"/>
                <w:sz w:val="20"/>
                <w:szCs w:val="20"/>
              </w:rPr>
              <w:t xml:space="preserve">komunalni </w:t>
            </w:r>
            <w:r>
              <w:rPr>
                <w:rFonts w:cs="Arial" w:hAnsi="Arial" w:ascii="Arial"/>
                <w:sz w:val="20"/>
                <w:szCs w:val="20"/>
              </w:rPr>
              <w:t xml:space="preserve">doprinos, rješenje </w:t>
            </w:r>
            <w:r w:rsidRPr="00477CDE">
              <w:rPr>
                <w:rFonts w:cs="Arial" w:hAnsi="Arial" w:ascii="Arial"/>
                <w:sz w:val="20"/>
                <w:szCs w:val="20"/>
              </w:rPr>
              <w:t xml:space="preserve"> UP/I-363-02/07-08/2138 od 13.08.2007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E3073" w:rsidP="004D3D56" w:rsidR="004E3073" w:rsidRPr="00477CDE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477CDE">
              <w:rPr>
                <w:rFonts w:cs="Arial" w:hAnsi="Arial" w:ascii="Arial"/>
                <w:sz w:val="20"/>
                <w:szCs w:val="20"/>
              </w:rPr>
              <w:t>326.987,49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4237B" w:rsidP="00892891" w:rsidR="004E3073" w:rsidRPr="00E507FE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4237B">
              <w:rPr>
                <w:rFonts w:cs="Arial" w:hAnsi="Arial" w:ascii="Arial"/>
                <w:sz w:val="18"/>
                <w:szCs w:val="18"/>
              </w:rPr>
              <w:t>326.987,49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E3073" w:rsidR="004E3073" w:rsidRPr="00347CCB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</w:p>
        </w:tc>
      </w:tr>
      <w:tr w:rsidTr="006A5B95" w:rsidR="004E3073" w:rsidRPr="00347CCB">
        <w:trPr>
          <w:trHeight w:val="5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E3073" w:rsidR="004E3073" w:rsidRPr="00347CCB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4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E3073" w:rsidP="004D3D56" w:rsidR="004E3073" w:rsidRPr="00477CDE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477CDE">
              <w:rPr>
                <w:rFonts w:cs="Arial" w:hAnsi="Arial" w:ascii="Arial"/>
                <w:sz w:val="20"/>
                <w:szCs w:val="20"/>
              </w:rPr>
              <w:t>4</w:t>
            </w:r>
          </w:p>
        </w:tc>
        <w:tc>
          <w:tcPr>
            <w:tcW w:type="dxa" w:w="25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E3073" w:rsidP="004D3D56" w:rsidR="004E3073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 w:rsidRPr="00477CDE">
              <w:rPr>
                <w:rFonts w:cs="Arial" w:hAnsi="Arial" w:ascii="Arial"/>
                <w:sz w:val="20"/>
                <w:szCs w:val="20"/>
              </w:rPr>
              <w:t xml:space="preserve">HEP ELEKTRA d.o.o. </w:t>
            </w:r>
          </w:p>
          <w:p w:rsidRDefault="004E3073" w:rsidP="00B10AB9" w:rsidR="004E3073" w:rsidRPr="00477CDE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 w:rsidRPr="00477CDE">
              <w:rPr>
                <w:rFonts w:cs="Arial" w:hAnsi="Arial" w:ascii="Arial"/>
                <w:sz w:val="20"/>
                <w:szCs w:val="20"/>
              </w:rPr>
              <w:t>OIB:43965974818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E3073" w:rsidP="004D3D56" w:rsidR="002543ED">
            <w:pPr>
              <w:rPr>
                <w:rFonts w:cs="Arial" w:hAnsi="Arial" w:ascii="Arial"/>
                <w:sz w:val="20"/>
                <w:szCs w:val="20"/>
              </w:rPr>
            </w:pPr>
            <w:r w:rsidRPr="00477CDE">
              <w:rPr>
                <w:rFonts w:cs="Arial" w:hAnsi="Arial" w:ascii="Arial"/>
                <w:sz w:val="20"/>
                <w:szCs w:val="20"/>
              </w:rPr>
              <w:t xml:space="preserve">Zagreb, </w:t>
            </w:r>
          </w:p>
          <w:p w:rsidRDefault="004E3073" w:rsidP="004D3D56" w:rsidR="004E3073" w:rsidRPr="00477CDE">
            <w:pPr>
              <w:rPr>
                <w:rFonts w:cs="Arial" w:hAnsi="Arial" w:ascii="Arial"/>
                <w:sz w:val="20"/>
                <w:szCs w:val="20"/>
              </w:rPr>
            </w:pPr>
            <w:r w:rsidRPr="00477CDE">
              <w:rPr>
                <w:rFonts w:cs="Arial" w:hAnsi="Arial" w:ascii="Arial"/>
                <w:sz w:val="20"/>
                <w:szCs w:val="20"/>
              </w:rPr>
              <w:t>Ul. grada Vukovara 37</w:t>
            </w:r>
          </w:p>
        </w:tc>
        <w:tc>
          <w:tcPr>
            <w:tcW w:type="dxa" w:w="439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E3073" w:rsidP="0074237B" w:rsidR="00B83F8A">
            <w:pPr>
              <w:rPr>
                <w:rFonts w:cs="Arial" w:hAnsi="Arial" w:ascii="Arial"/>
                <w:sz w:val="18"/>
                <w:szCs w:val="18"/>
              </w:rPr>
            </w:pPr>
            <w:r w:rsidRPr="00DB7CE2">
              <w:rPr>
                <w:rFonts w:cs="Arial" w:hAnsi="Arial" w:ascii="Arial"/>
                <w:sz w:val="18"/>
                <w:szCs w:val="18"/>
              </w:rPr>
              <w:t>Računi ( 12/2016.g-</w:t>
            </w:r>
            <w:r w:rsidR="00B83F8A">
              <w:rPr>
                <w:rFonts w:cs="Arial" w:hAnsi="Arial" w:ascii="Arial"/>
                <w:sz w:val="18"/>
                <w:szCs w:val="18"/>
              </w:rPr>
              <w:t>2.2017.) Kašinci 7/A,Brezovica</w:t>
            </w:r>
          </w:p>
          <w:p w:rsidRDefault="004E3073" w:rsidP="0074237B" w:rsidR="004E3073" w:rsidRPr="00DB7CE2">
            <w:pPr>
              <w:rPr>
                <w:rFonts w:cs="Arial" w:hAnsi="Arial" w:ascii="Arial"/>
                <w:sz w:val="18"/>
                <w:szCs w:val="18"/>
              </w:rPr>
            </w:pPr>
            <w:r w:rsidRPr="00DB7CE2">
              <w:rPr>
                <w:rFonts w:cs="Arial" w:hAnsi="Arial" w:ascii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E3073" w:rsidP="004D3D56" w:rsidR="004E3073" w:rsidRPr="00477CDE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477CDE">
              <w:rPr>
                <w:rFonts w:cs="Arial" w:hAnsi="Arial" w:ascii="Arial"/>
                <w:sz w:val="20"/>
                <w:szCs w:val="20"/>
              </w:rPr>
              <w:t>1.507,49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4237B" w:rsidP="00892891" w:rsidR="004E3073" w:rsidRPr="00E507FE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74237B">
              <w:rPr>
                <w:rFonts w:cs="Arial" w:hAnsi="Arial" w:ascii="Arial"/>
                <w:sz w:val="18"/>
                <w:szCs w:val="18"/>
              </w:rPr>
              <w:t>1.507,49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E3073" w:rsidR="004E3073" w:rsidRPr="00347CCB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</w:p>
        </w:tc>
      </w:tr>
      <w:tr w:rsidTr="006A5B95" w:rsidR="004E3073" w:rsidRPr="00347CCB">
        <w:trPr>
          <w:trHeight w:val="5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E3073" w:rsidR="004E3073" w:rsidRPr="00347CCB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5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E3073" w:rsidP="004D3D56" w:rsidR="004E3073" w:rsidRPr="00477CDE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477CDE">
              <w:rPr>
                <w:rFonts w:cs="Arial" w:hAnsi="Arial" w:ascii="Arial"/>
                <w:sz w:val="20"/>
                <w:szCs w:val="20"/>
              </w:rPr>
              <w:t>5</w:t>
            </w:r>
          </w:p>
        </w:tc>
        <w:tc>
          <w:tcPr>
            <w:tcW w:type="dxa" w:w="25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E3073" w:rsidP="004D3D56" w:rsidR="004E3073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RH Ministarstvo financija Porezna uprava, Područni ured Zagrebu</w:t>
            </w:r>
          </w:p>
          <w:p w:rsidRDefault="004E3073" w:rsidP="004D3D56" w:rsidR="004E3073" w:rsidRPr="00477CDE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 w:rsidRPr="00477CDE">
              <w:rPr>
                <w:rFonts w:cs="Arial" w:hAnsi="Arial" w:ascii="Arial"/>
                <w:sz w:val="20"/>
                <w:szCs w:val="20"/>
              </w:rPr>
              <w:t>OIB: 18</w:t>
            </w:r>
            <w:r w:rsidR="007C0841">
              <w:rPr>
                <w:rFonts w:cs="Arial" w:hAnsi="Arial" w:ascii="Arial"/>
                <w:sz w:val="20"/>
                <w:szCs w:val="20"/>
              </w:rPr>
              <w:t>683136487 zastupan po ŽDO Zagreb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E3073" w:rsidP="004D3D56" w:rsidR="004E3073" w:rsidRPr="00477CDE">
            <w:pPr>
              <w:rPr>
                <w:rFonts w:cs="Arial" w:hAnsi="Arial" w:ascii="Arial"/>
                <w:sz w:val="20"/>
                <w:szCs w:val="20"/>
              </w:rPr>
            </w:pPr>
            <w:r w:rsidRPr="00477CDE">
              <w:rPr>
                <w:rFonts w:cs="Arial" w:hAnsi="Arial" w:ascii="Arial"/>
                <w:sz w:val="20"/>
                <w:szCs w:val="20"/>
              </w:rPr>
              <w:t>Zagreb, Savska cesta 41</w:t>
            </w:r>
          </w:p>
        </w:tc>
        <w:tc>
          <w:tcPr>
            <w:tcW w:type="dxa" w:w="439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E3073" w:rsidP="004D3D56" w:rsidR="004E3073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porezi, doprinos</w:t>
            </w:r>
            <w:r w:rsidRPr="00477CDE">
              <w:rPr>
                <w:rFonts w:cs="Arial" w:hAnsi="Arial" w:ascii="Arial"/>
                <w:sz w:val="20"/>
                <w:szCs w:val="20"/>
              </w:rPr>
              <w:t xml:space="preserve">i i druga javna davanja, porez na </w:t>
            </w:r>
            <w:r w:rsidRPr="007C0841">
              <w:rPr>
                <w:rFonts w:cs="Arial" w:hAnsi="Arial" w:ascii="Arial"/>
                <w:sz w:val="20"/>
                <w:szCs w:val="20"/>
              </w:rPr>
              <w:t>tvrtku za 2015, 2016</w:t>
            </w:r>
            <w:r>
              <w:rPr>
                <w:rFonts w:cs="Arial" w:hAnsi="Arial" w:ascii="Arial"/>
                <w:sz w:val="20"/>
                <w:szCs w:val="20"/>
              </w:rPr>
              <w:t xml:space="preserve"> godinu, </w:t>
            </w:r>
          </w:p>
          <w:p w:rsidRDefault="004E3073" w:rsidP="004D3D56" w:rsidR="004E3073" w:rsidRPr="00DB6BD2">
            <w:pPr>
              <w:rPr>
                <w:rFonts w:cs="Arial" w:hAnsi="Arial" w:ascii="Arial"/>
                <w:sz w:val="20"/>
                <w:szCs w:val="20"/>
                <w:u w:val="single"/>
              </w:rPr>
            </w:pP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E3073" w:rsidP="002543ED" w:rsidR="004E3073" w:rsidRPr="00477CDE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477CDE">
              <w:rPr>
                <w:rFonts w:cs="Arial" w:hAnsi="Arial" w:ascii="Arial"/>
                <w:sz w:val="20"/>
                <w:szCs w:val="20"/>
              </w:rPr>
              <w:t>2.362,13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9742C" w:rsidP="00892891" w:rsidR="004E3073" w:rsidRPr="00E507FE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39742C">
              <w:rPr>
                <w:rFonts w:cs="Arial" w:hAnsi="Arial" w:ascii="Arial"/>
                <w:sz w:val="18"/>
                <w:szCs w:val="18"/>
              </w:rPr>
              <w:t>2.362,13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E3073" w:rsidR="004E3073" w:rsidRPr="00347CCB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</w:p>
        </w:tc>
      </w:tr>
      <w:tr w:rsidTr="006A5B95" w:rsidR="004E3073" w:rsidRPr="00347CCB">
        <w:trPr>
          <w:trHeight w:val="5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E3073" w:rsidR="004E3073" w:rsidRPr="00347CCB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lastRenderedPageBreak/>
              <w:t>6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E3073" w:rsidP="004D3D56" w:rsidR="004E3073" w:rsidRPr="009165A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9165AA">
              <w:rPr>
                <w:rFonts w:cs="Arial" w:hAnsi="Arial" w:ascii="Arial"/>
                <w:sz w:val="18"/>
                <w:szCs w:val="18"/>
              </w:rPr>
              <w:t>6</w:t>
            </w:r>
          </w:p>
        </w:tc>
        <w:tc>
          <w:tcPr>
            <w:tcW w:type="dxa" w:w="25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E3073" w:rsidP="004D3D56" w:rsidR="004E3073" w:rsidRPr="009165A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9165AA">
              <w:rPr>
                <w:rFonts w:cs="Arial" w:hAnsi="Arial" w:ascii="Arial"/>
                <w:sz w:val="18"/>
                <w:szCs w:val="18"/>
              </w:rPr>
              <w:t>MARINA PULJIZ,</w:t>
            </w:r>
          </w:p>
          <w:p w:rsidRDefault="004E3073" w:rsidP="004D3D56" w:rsidR="004533B0" w:rsidRPr="009165A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9165AA">
              <w:rPr>
                <w:rFonts w:cs="Arial" w:hAnsi="Arial" w:ascii="Arial"/>
                <w:sz w:val="18"/>
                <w:szCs w:val="18"/>
              </w:rPr>
              <w:t xml:space="preserve"> OIB: 30282386694 i </w:t>
            </w:r>
          </w:p>
          <w:p w:rsidRDefault="004E3073" w:rsidP="004D3D56" w:rsidR="00FE4195" w:rsidRPr="009165A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9165AA">
              <w:rPr>
                <w:rFonts w:cs="Arial" w:hAnsi="Arial" w:ascii="Arial"/>
                <w:sz w:val="18"/>
                <w:szCs w:val="18"/>
              </w:rPr>
              <w:t xml:space="preserve"> ANTE PULJIZ, </w:t>
            </w:r>
          </w:p>
          <w:p w:rsidRDefault="004E3073" w:rsidP="004D3D56" w:rsidR="004E3073" w:rsidRPr="009165A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9165AA">
              <w:rPr>
                <w:rFonts w:cs="Arial" w:hAnsi="Arial" w:ascii="Arial"/>
                <w:sz w:val="18"/>
                <w:szCs w:val="18"/>
              </w:rPr>
              <w:t>OIB: 96069824318 zastupan po odv. Zoran Puljiz iz Zagreba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E3073" w:rsidP="004D3D56" w:rsidR="004E3073" w:rsidRPr="009165AA">
            <w:pPr>
              <w:rPr>
                <w:rFonts w:cs="Arial" w:hAnsi="Arial" w:ascii="Arial"/>
                <w:sz w:val="18"/>
                <w:szCs w:val="18"/>
              </w:rPr>
            </w:pPr>
            <w:r w:rsidRPr="009165AA">
              <w:rPr>
                <w:rFonts w:cs="Arial" w:hAnsi="Arial" w:ascii="Arial"/>
                <w:sz w:val="18"/>
                <w:szCs w:val="18"/>
              </w:rPr>
              <w:t>Zagreb, Bijenik 1B</w:t>
            </w:r>
          </w:p>
        </w:tc>
        <w:tc>
          <w:tcPr>
            <w:tcW w:type="dxa" w:w="439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E3073" w:rsidP="00B83F8A" w:rsidR="004E3073" w:rsidRPr="009165A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9165AA">
              <w:rPr>
                <w:rFonts w:cs="Arial" w:hAnsi="Arial" w:ascii="Arial"/>
                <w:sz w:val="18"/>
                <w:szCs w:val="18"/>
              </w:rPr>
              <w:t>Pravomoćna  i ovršna presuda Općinskog građanskog suda u Zagrebu broj Pn-3824/11 od 04.01</w:t>
            </w:r>
            <w:r w:rsidR="00B83F8A" w:rsidRPr="009165AA">
              <w:rPr>
                <w:rFonts w:cs="Arial" w:hAnsi="Arial" w:ascii="Arial"/>
                <w:sz w:val="18"/>
                <w:szCs w:val="18"/>
              </w:rPr>
              <w:t>.2016.</w:t>
            </w:r>
            <w:r w:rsidRPr="009165AA">
              <w:rPr>
                <w:rFonts w:cs="Arial" w:hAnsi="Arial" w:ascii="Arial"/>
                <w:sz w:val="18"/>
                <w:szCs w:val="18"/>
              </w:rPr>
              <w:t xml:space="preserve"> </w:t>
            </w:r>
          </w:p>
          <w:p w:rsidRDefault="004E3073" w:rsidP="00B83F8A" w:rsidR="004E3073" w:rsidRPr="009165A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9165AA">
              <w:rPr>
                <w:rFonts w:cs="Arial" w:hAnsi="Arial" w:ascii="Arial"/>
                <w:sz w:val="18"/>
                <w:szCs w:val="18"/>
              </w:rPr>
              <w:t xml:space="preserve">Rješenje o ovrsi Općinskog suda u Novom Zagrebu12 Ovr-1184/16-2 od 6.5.2016. </w:t>
            </w:r>
          </w:p>
          <w:p w:rsidRDefault="004E3073" w:rsidP="009721D7" w:rsidR="004E3073" w:rsidRPr="009165AA">
            <w:pPr>
              <w:rPr>
                <w:rFonts w:cs="Arial" w:hAnsi="Arial" w:ascii="Arial"/>
                <w:sz w:val="18"/>
                <w:szCs w:val="18"/>
                <w:u w:val="single"/>
              </w:rPr>
            </w:pPr>
            <w:r w:rsidRPr="009165AA">
              <w:rPr>
                <w:rFonts w:cs="Arial" w:hAnsi="Arial" w:ascii="Arial"/>
                <w:sz w:val="18"/>
                <w:szCs w:val="18"/>
              </w:rPr>
              <w:t>- upis zabilježbe Z-11170/16 od 11.5.2016.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E3073" w:rsidP="004D3D56" w:rsidR="004E3073" w:rsidRPr="009165A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9165AA">
              <w:rPr>
                <w:rFonts w:cs="Arial" w:hAnsi="Arial" w:ascii="Arial"/>
                <w:sz w:val="18"/>
                <w:szCs w:val="18"/>
              </w:rPr>
              <w:t>73.226,58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9742C" w:rsidP="00892891" w:rsidR="004E3073" w:rsidRPr="009165A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9165AA">
              <w:rPr>
                <w:rFonts w:cs="Arial" w:hAnsi="Arial" w:ascii="Arial"/>
                <w:sz w:val="18"/>
                <w:szCs w:val="18"/>
              </w:rPr>
              <w:t>73.226,58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E3073" w:rsidR="004E3073" w:rsidRPr="009165A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</w:p>
        </w:tc>
      </w:tr>
      <w:tr w:rsidTr="006A5B95" w:rsidR="0039742C" w:rsidRPr="00347CCB">
        <w:trPr>
          <w:trHeight w:val="5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9742C" w:rsidR="0039742C" w:rsidRPr="00347CCB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7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9742C" w:rsidP="004D3D56" w:rsidR="0039742C" w:rsidRPr="00477CDE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477CDE">
              <w:rPr>
                <w:rFonts w:cs="Arial" w:hAnsi="Arial" w:ascii="Arial"/>
                <w:sz w:val="20"/>
                <w:szCs w:val="20"/>
              </w:rPr>
              <w:t>7</w:t>
            </w:r>
          </w:p>
        </w:tc>
        <w:tc>
          <w:tcPr>
            <w:tcW w:type="dxa" w:w="25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9742C" w:rsidP="004D3D56" w:rsidR="0039742C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 w:rsidRPr="00477CDE">
              <w:rPr>
                <w:rFonts w:cs="Arial" w:hAnsi="Arial" w:ascii="Arial"/>
                <w:sz w:val="20"/>
                <w:szCs w:val="20"/>
              </w:rPr>
              <w:t xml:space="preserve">HRVATSKE VODE, </w:t>
            </w:r>
            <w:r>
              <w:rPr>
                <w:rFonts w:cs="Arial" w:hAnsi="Arial" w:ascii="Arial"/>
                <w:sz w:val="20"/>
                <w:szCs w:val="20"/>
              </w:rPr>
              <w:t>Vodnogospodarski odjel za gornju Savu</w:t>
            </w:r>
          </w:p>
          <w:p w:rsidRDefault="0039742C" w:rsidP="004D3D56" w:rsidR="0039742C" w:rsidRPr="00477CDE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 w:rsidRPr="00477CDE">
              <w:rPr>
                <w:rFonts w:cs="Arial" w:hAnsi="Arial" w:ascii="Arial"/>
                <w:sz w:val="20"/>
                <w:szCs w:val="20"/>
              </w:rPr>
              <w:t>OIB: 28921383001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9742C" w:rsidP="004D3D56" w:rsidR="0039742C" w:rsidRPr="00477CDE">
            <w:pPr>
              <w:rPr>
                <w:rFonts w:cs="Arial" w:hAnsi="Arial" w:ascii="Arial"/>
                <w:sz w:val="20"/>
                <w:szCs w:val="20"/>
              </w:rPr>
            </w:pPr>
            <w:r w:rsidRPr="00477CDE">
              <w:rPr>
                <w:rFonts w:cs="Arial" w:hAnsi="Arial" w:ascii="Arial"/>
                <w:sz w:val="20"/>
                <w:szCs w:val="20"/>
              </w:rPr>
              <w:t>Zagreb, Ul. grada Vukovara 220</w:t>
            </w:r>
          </w:p>
        </w:tc>
        <w:tc>
          <w:tcPr>
            <w:tcW w:type="dxa" w:w="439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9742C" w:rsidP="004D3D56" w:rsidR="0039742C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 w:rsidRPr="00477CDE">
              <w:rPr>
                <w:rFonts w:cs="Arial" w:hAnsi="Arial" w:ascii="Arial"/>
                <w:sz w:val="20"/>
                <w:szCs w:val="20"/>
              </w:rPr>
              <w:t>naknada za uređenje voda 2014-2017 g.</w:t>
            </w:r>
          </w:p>
          <w:p w:rsidRDefault="0039742C" w:rsidP="004D3D56" w:rsidR="0039742C" w:rsidRPr="00477CDE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(stanovi oznake S8,S19,S42,S41)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9742C" w:rsidP="004D3D56" w:rsidR="0039742C" w:rsidRPr="00477CDE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477CDE">
              <w:rPr>
                <w:rFonts w:cs="Arial" w:hAnsi="Arial" w:ascii="Arial"/>
                <w:sz w:val="20"/>
                <w:szCs w:val="20"/>
              </w:rPr>
              <w:t>1.917,82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9742C" w:rsidP="00585165" w:rsidR="0039742C" w:rsidRPr="00477CDE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477CDE">
              <w:rPr>
                <w:rFonts w:cs="Arial" w:hAnsi="Arial" w:ascii="Arial"/>
                <w:sz w:val="20"/>
                <w:szCs w:val="20"/>
              </w:rPr>
              <w:t>1.917,82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9742C" w:rsidR="0039742C" w:rsidRPr="00347CCB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</w:p>
        </w:tc>
      </w:tr>
      <w:tr w:rsidTr="006A5B95" w:rsidR="0039742C" w:rsidRPr="00347CCB">
        <w:trPr>
          <w:trHeight w:val="5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9742C" w:rsidR="0039742C" w:rsidRPr="00347CCB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8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9742C" w:rsidP="004D3D56" w:rsidR="0039742C" w:rsidRPr="00293E7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293E7F">
              <w:rPr>
                <w:rFonts w:cs="Arial" w:hAnsi="Arial" w:ascii="Arial"/>
                <w:sz w:val="20"/>
                <w:szCs w:val="20"/>
              </w:rPr>
              <w:t>8</w:t>
            </w:r>
          </w:p>
        </w:tc>
        <w:tc>
          <w:tcPr>
            <w:tcW w:type="dxa" w:w="25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9742C" w:rsidP="004D3D56" w:rsidR="0039742C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 w:rsidRPr="00293E7F">
              <w:rPr>
                <w:rFonts w:cs="Arial" w:hAnsi="Arial" w:ascii="Arial"/>
                <w:sz w:val="20"/>
                <w:szCs w:val="20"/>
              </w:rPr>
              <w:t xml:space="preserve">GRAD ZAGREB, </w:t>
            </w:r>
          </w:p>
          <w:p w:rsidRDefault="0039742C" w:rsidP="004D3D56" w:rsidR="0039742C" w:rsidRPr="00293E7F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 w:rsidRPr="00293E7F">
              <w:rPr>
                <w:rFonts w:cs="Arial" w:hAnsi="Arial" w:ascii="Arial"/>
                <w:sz w:val="20"/>
                <w:szCs w:val="20"/>
              </w:rPr>
              <w:t>OIB: 61817894937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9742C" w:rsidP="004D3D56" w:rsidR="0039742C" w:rsidRPr="00293E7F">
            <w:pPr>
              <w:rPr>
                <w:rFonts w:cs="Arial" w:hAnsi="Arial" w:ascii="Arial"/>
                <w:sz w:val="20"/>
                <w:szCs w:val="20"/>
              </w:rPr>
            </w:pPr>
            <w:r w:rsidRPr="00293E7F">
              <w:rPr>
                <w:rFonts w:cs="Arial" w:hAnsi="Arial" w:ascii="Arial"/>
                <w:sz w:val="20"/>
                <w:szCs w:val="20"/>
              </w:rPr>
              <w:t>Zagreb, Trg Stjepana Radića 1</w:t>
            </w:r>
          </w:p>
        </w:tc>
        <w:tc>
          <w:tcPr>
            <w:tcW w:type="dxa" w:w="439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9742C" w:rsidP="004D3D56" w:rsidR="0039742C" w:rsidRPr="00293E7F">
            <w:pPr>
              <w:rPr>
                <w:rFonts w:cs="Arial" w:hAnsi="Arial" w:ascii="Arial"/>
                <w:sz w:val="18"/>
                <w:szCs w:val="18"/>
              </w:rPr>
            </w:pPr>
            <w:r w:rsidRPr="00A72AC9">
              <w:rPr>
                <w:rFonts w:cs="Arial" w:hAnsi="Arial" w:ascii="Arial"/>
                <w:b/>
                <w:sz w:val="18"/>
                <w:szCs w:val="18"/>
              </w:rPr>
              <w:t>komunalna naknada</w:t>
            </w:r>
            <w:r w:rsidRPr="00293E7F">
              <w:rPr>
                <w:rFonts w:cs="Arial" w:hAnsi="Arial" w:ascii="Arial"/>
                <w:sz w:val="18"/>
                <w:szCs w:val="18"/>
              </w:rPr>
              <w:t xml:space="preserve">, </w:t>
            </w:r>
            <w:r w:rsidRPr="003B15DD">
              <w:rPr>
                <w:rFonts w:cs="Arial" w:hAnsi="Arial" w:ascii="Arial"/>
                <w:sz w:val="16"/>
                <w:szCs w:val="16"/>
              </w:rPr>
              <w:t>rj. UP/I-363-03/2014-10/16953 od 18.07.2014, UP/I-363-03/2014-10/16954 od 18.07.2014, UP/I-363-03/2014-10/16955 od 18.07.2014, UP/I-363-03/2014-10/16957 od 18.07.2014, UP/I-363-03/2014-10/16958 od 18.07.2014, UP/I-363-03/2014-10/16959 od 18.07.2014, UP/I-363-03/2014-10/16960 od 18.07.2014, UP/I-363-03/2014-10/16961 od 18.07.2014,</w:t>
            </w:r>
            <w:r w:rsidRPr="00293E7F">
              <w:rPr>
                <w:rFonts w:cs="Arial" w:hAnsi="Arial" w:ascii="Arial"/>
                <w:sz w:val="18"/>
                <w:szCs w:val="18"/>
              </w:rPr>
              <w:t xml:space="preserve">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9742C" w:rsidP="004D3D56" w:rsidR="0039742C" w:rsidRPr="00293E7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293E7F">
              <w:rPr>
                <w:rFonts w:cs="Arial" w:hAnsi="Arial" w:ascii="Arial"/>
                <w:sz w:val="20"/>
                <w:szCs w:val="20"/>
              </w:rPr>
              <w:t>21.344,09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9742C" w:rsidP="00585165" w:rsidR="0039742C" w:rsidRPr="00293E7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293E7F">
              <w:rPr>
                <w:rFonts w:cs="Arial" w:hAnsi="Arial" w:ascii="Arial"/>
                <w:sz w:val="20"/>
                <w:szCs w:val="20"/>
              </w:rPr>
              <w:t>21.344,09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9742C" w:rsidR="0039742C" w:rsidRPr="00347CCB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</w:p>
        </w:tc>
      </w:tr>
      <w:tr w:rsidTr="006A5B95" w:rsidR="004E3073" w:rsidRPr="00347CCB">
        <w:trPr>
          <w:trHeight w:val="5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23811" w:rsidR="004E3073" w:rsidRPr="00347CCB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9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E3073" w:rsidP="004D3D56" w:rsidR="004E3073" w:rsidRPr="00293E7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293E7F">
              <w:rPr>
                <w:rFonts w:cs="Arial" w:hAnsi="Arial" w:ascii="Arial"/>
                <w:sz w:val="20"/>
                <w:szCs w:val="20"/>
              </w:rPr>
              <w:t>11</w:t>
            </w:r>
          </w:p>
        </w:tc>
        <w:tc>
          <w:tcPr>
            <w:tcW w:type="dxa" w:w="25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E3073" w:rsidP="004D3D56" w:rsidR="004E3073" w:rsidRPr="00293E7F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Suvlasnici zgrade u Zagrebu,  Jarušćica</w:t>
            </w:r>
            <w:r w:rsidRPr="00293E7F">
              <w:rPr>
                <w:rFonts w:cs="Arial" w:hAnsi="Arial" w:ascii="Arial"/>
                <w:sz w:val="20"/>
                <w:szCs w:val="20"/>
              </w:rPr>
              <w:t xml:space="preserve"> 17 i 17A zastupani po upravitelju zgrade STAMBENI ZG d.o.o. zastupan po odv. Ljiljana Maravić-Pirš iz Zagreba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E3073" w:rsidP="004D3D56" w:rsidR="004E3073" w:rsidRPr="00293E7F">
            <w:pPr>
              <w:rPr>
                <w:rFonts w:cs="Arial" w:hAnsi="Arial" w:ascii="Arial"/>
                <w:sz w:val="20"/>
                <w:szCs w:val="20"/>
              </w:rPr>
            </w:pPr>
            <w:r w:rsidRPr="00293E7F">
              <w:rPr>
                <w:rFonts w:cs="Arial" w:hAnsi="Arial" w:ascii="Arial"/>
                <w:sz w:val="20"/>
                <w:szCs w:val="20"/>
              </w:rPr>
              <w:t>Zagreb, Savska cesta 183</w:t>
            </w:r>
          </w:p>
        </w:tc>
        <w:tc>
          <w:tcPr>
            <w:tcW w:type="dxa" w:w="439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4E3073" w:rsidP="00D95D34" w:rsidR="004E3073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-naknada štete zbog otklanjanja materijalnih nedostataka na nekretninama </w:t>
            </w:r>
          </w:p>
          <w:p w:rsidRDefault="004E3073" w:rsidP="00D95D34" w:rsidR="004E3073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-parnica na Općinskom građanskom sudu u Zagrebu </w:t>
            </w:r>
            <w:r w:rsidRPr="00293E7F">
              <w:rPr>
                <w:rFonts w:cs="Arial" w:hAnsi="Arial" w:ascii="Arial"/>
                <w:sz w:val="20"/>
                <w:szCs w:val="20"/>
              </w:rPr>
              <w:t xml:space="preserve"> Pn-2302/14 </w:t>
            </w:r>
          </w:p>
          <w:p w:rsidRDefault="004E3073" w:rsidP="004D3D56" w:rsidR="004E3073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-zapisnik sa ročišta 6.3.2017. kojim je utvrđen prekid postupka zbog otvaranja stečajnog postupka</w:t>
            </w:r>
          </w:p>
          <w:p w:rsidRDefault="004E3073" w:rsidP="004D3D56" w:rsidR="004E3073" w:rsidRPr="00293E7F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(okvirni iznos od 101.000,00 kn – precizirati će iznos nakon vještačenja)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355F2" w:rsidP="004D3D56" w:rsidR="004E3073" w:rsidRPr="00293E7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152.174,80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543ED" w:rsidP="00892891" w:rsidR="004E3073" w:rsidRPr="00142534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0,00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355F2" w:rsidR="004E3073" w:rsidRPr="00347CCB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 w:rsidRPr="00A355F2"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152.174,80</w:t>
            </w:r>
          </w:p>
        </w:tc>
      </w:tr>
      <w:tr w:rsidTr="006A5B95" w:rsidR="0039742C" w:rsidRPr="00347CCB">
        <w:trPr>
          <w:trHeight w:val="5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23811" w:rsidR="0039742C" w:rsidRPr="009165A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  <w:r w:rsidRPr="009165AA"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  <w:t>10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9742C" w:rsidP="004D3D56" w:rsidR="0039742C" w:rsidRPr="009165A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9165AA">
              <w:rPr>
                <w:rFonts w:cs="Arial" w:hAnsi="Arial" w:ascii="Arial"/>
                <w:sz w:val="18"/>
                <w:szCs w:val="18"/>
              </w:rPr>
              <w:t>12</w:t>
            </w:r>
          </w:p>
        </w:tc>
        <w:tc>
          <w:tcPr>
            <w:tcW w:type="dxa" w:w="25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9742C" w:rsidP="004D3D56" w:rsidR="0039742C" w:rsidRPr="009165A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9165AA">
              <w:rPr>
                <w:rFonts w:cs="Arial" w:hAnsi="Arial" w:ascii="Arial"/>
                <w:sz w:val="18"/>
                <w:szCs w:val="18"/>
              </w:rPr>
              <w:t xml:space="preserve">ZAGREBAČKI HOLDING d.o.o. </w:t>
            </w:r>
          </w:p>
          <w:p w:rsidRDefault="0039742C" w:rsidP="001A5CCB" w:rsidR="0039742C" w:rsidRPr="009165A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9165AA">
              <w:rPr>
                <w:rFonts w:cs="Arial" w:hAnsi="Arial" w:ascii="Arial"/>
                <w:sz w:val="18"/>
                <w:szCs w:val="18"/>
              </w:rPr>
              <w:t>OIB:85584865987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9742C" w:rsidP="004D3D56" w:rsidR="0039742C" w:rsidRPr="009165A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9165AA">
              <w:rPr>
                <w:rFonts w:cs="Arial" w:hAnsi="Arial" w:ascii="Arial"/>
                <w:sz w:val="18"/>
                <w:szCs w:val="18"/>
              </w:rPr>
              <w:t xml:space="preserve"> Zagreb, Ul. grada Vukovara 41</w:t>
            </w:r>
          </w:p>
        </w:tc>
        <w:tc>
          <w:tcPr>
            <w:tcW w:type="dxa" w:w="439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9742C" w:rsidP="004D3D56" w:rsidR="0039742C" w:rsidRPr="009165AA">
            <w:pPr>
              <w:rPr>
                <w:rFonts w:cs="Arial" w:hAnsi="Arial" w:ascii="Arial"/>
                <w:sz w:val="18"/>
                <w:szCs w:val="18"/>
              </w:rPr>
            </w:pPr>
            <w:r w:rsidRPr="009165AA">
              <w:rPr>
                <w:rFonts w:cs="Arial" w:hAnsi="Arial" w:ascii="Arial"/>
                <w:sz w:val="18"/>
                <w:szCs w:val="18"/>
              </w:rPr>
              <w:t>podružnica Čistoća rješenje Ovrv-30209/15 javni bilježnik  Ježek, pravomoćno 15.3.2016.;</w:t>
            </w:r>
          </w:p>
          <w:p w:rsidRDefault="0039742C" w:rsidP="004D3D56" w:rsidR="0039742C" w:rsidRPr="009165A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9165AA">
              <w:rPr>
                <w:rFonts w:cs="Arial" w:hAnsi="Arial" w:ascii="Arial"/>
                <w:sz w:val="18"/>
                <w:szCs w:val="18"/>
              </w:rPr>
              <w:t xml:space="preserve">Ovrv-10360/16 javni bilježnik  Škaričić, </w:t>
            </w:r>
          </w:p>
          <w:p w:rsidRDefault="0039742C" w:rsidP="004D3D56" w:rsidR="0039742C" w:rsidRPr="009165A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9165AA">
              <w:rPr>
                <w:rFonts w:cs="Arial" w:hAnsi="Arial" w:ascii="Arial"/>
                <w:sz w:val="18"/>
                <w:szCs w:val="18"/>
              </w:rPr>
              <w:t>pravomoćno 13.9.2016.;</w:t>
            </w:r>
          </w:p>
          <w:p w:rsidRDefault="0039742C" w:rsidP="004D3D56" w:rsidR="0039742C" w:rsidRPr="009165A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9165AA">
              <w:rPr>
                <w:rFonts w:cs="Arial" w:hAnsi="Arial" w:ascii="Arial"/>
                <w:sz w:val="18"/>
                <w:szCs w:val="18"/>
              </w:rPr>
              <w:t>Ovrv-420/17  javni bilježnik  Lisonek</w:t>
            </w:r>
          </w:p>
          <w:p w:rsidRDefault="0039742C" w:rsidP="004D3D56" w:rsidR="0039742C" w:rsidRPr="009165A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9165AA">
              <w:rPr>
                <w:rFonts w:cs="Arial" w:hAnsi="Arial" w:ascii="Arial"/>
                <w:sz w:val="18"/>
                <w:szCs w:val="18"/>
              </w:rPr>
              <w:t>od 15.3.2016.;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9742C" w:rsidP="004D3D56" w:rsidR="0039742C" w:rsidRPr="009165A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9165AA">
              <w:rPr>
                <w:rFonts w:cs="Arial" w:hAnsi="Arial" w:ascii="Arial"/>
                <w:sz w:val="18"/>
                <w:szCs w:val="18"/>
              </w:rPr>
              <w:t>6.090,26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9742C" w:rsidP="00585165" w:rsidR="0039742C" w:rsidRPr="009165A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9165AA">
              <w:rPr>
                <w:rFonts w:cs="Arial" w:hAnsi="Arial" w:ascii="Arial"/>
                <w:sz w:val="18"/>
                <w:szCs w:val="18"/>
              </w:rPr>
              <w:t>6.090,26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9742C" w:rsidR="0039742C" w:rsidRPr="009165A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</w:p>
        </w:tc>
      </w:tr>
      <w:tr w:rsidTr="006A5B95" w:rsidR="0039742C" w:rsidRPr="00347CCB">
        <w:trPr>
          <w:trHeight w:val="5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23811" w:rsidR="0039742C" w:rsidRPr="00347CCB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11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9742C" w:rsidP="004D3D56" w:rsidR="0039742C" w:rsidRPr="00D63349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D63349">
              <w:rPr>
                <w:rFonts w:cs="Arial" w:hAnsi="Arial" w:ascii="Arial"/>
                <w:sz w:val="20"/>
                <w:szCs w:val="20"/>
              </w:rPr>
              <w:t>13</w:t>
            </w:r>
          </w:p>
        </w:tc>
        <w:tc>
          <w:tcPr>
            <w:tcW w:type="dxa" w:w="25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9742C" w:rsidP="004D3D56" w:rsidR="0039742C" w:rsidRPr="00D63349">
            <w:pPr>
              <w:rPr>
                <w:rFonts w:cs="Arial" w:hAnsi="Arial" w:ascii="Arial"/>
                <w:sz w:val="20"/>
                <w:szCs w:val="20"/>
              </w:rPr>
            </w:pPr>
            <w:r w:rsidRPr="00D63349">
              <w:rPr>
                <w:rFonts w:cs="Arial" w:hAnsi="Arial" w:ascii="Arial"/>
                <w:sz w:val="20"/>
                <w:szCs w:val="20"/>
              </w:rPr>
              <w:t>GRADSKA PLINARA ZAGREB-OPSKRBA d.o.o. OIB: 74364571096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9742C" w:rsidP="004D3D56" w:rsidR="0039742C" w:rsidRPr="00D63349">
            <w:pPr>
              <w:rPr>
                <w:rFonts w:cs="Arial" w:hAnsi="Arial" w:ascii="Arial"/>
                <w:sz w:val="20"/>
                <w:szCs w:val="20"/>
              </w:rPr>
            </w:pPr>
            <w:r w:rsidRPr="00D63349">
              <w:rPr>
                <w:rFonts w:cs="Arial" w:hAnsi="Arial" w:ascii="Arial"/>
                <w:sz w:val="20"/>
                <w:szCs w:val="20"/>
              </w:rPr>
              <w:t>Zagreb, Radnička cesta 1</w:t>
            </w:r>
          </w:p>
        </w:tc>
        <w:tc>
          <w:tcPr>
            <w:tcW w:type="dxa" w:w="439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9742C" w:rsidP="004D3D56" w:rsidR="0039742C">
            <w:pPr>
              <w:rPr>
                <w:rFonts w:cs="Arial" w:hAnsi="Arial" w:ascii="Arial"/>
                <w:sz w:val="20"/>
                <w:szCs w:val="20"/>
              </w:rPr>
            </w:pPr>
            <w:r w:rsidRPr="00D63349">
              <w:rPr>
                <w:rFonts w:cs="Arial" w:hAnsi="Arial" w:ascii="Arial"/>
                <w:sz w:val="20"/>
                <w:szCs w:val="20"/>
              </w:rPr>
              <w:t>opskrba prirodnim plinom, računi</w:t>
            </w:r>
          </w:p>
          <w:p w:rsidRDefault="0039742C" w:rsidP="00723811" w:rsidR="0039742C" w:rsidRPr="00D63349">
            <w:pPr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trenutno 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17722" w:rsidP="002543ED" w:rsidR="0039742C" w:rsidRPr="00D63349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6.206,19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E17722" w:rsidP="00892891" w:rsidR="0039742C" w:rsidRPr="00F54BC4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6.206,19.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9742C" w:rsidR="0039742C" w:rsidRPr="00347CCB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</w:p>
        </w:tc>
      </w:tr>
      <w:tr w:rsidTr="006A5B95" w:rsidR="0039742C" w:rsidRPr="00347CCB">
        <w:trPr>
          <w:trHeight w:val="5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23811" w:rsidR="0039742C" w:rsidRPr="00347CCB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12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9742C" w:rsidP="004D3D56" w:rsidR="0039742C" w:rsidRPr="009165A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9165AA">
              <w:rPr>
                <w:rFonts w:cs="Arial" w:hAnsi="Arial" w:ascii="Arial"/>
                <w:sz w:val="18"/>
                <w:szCs w:val="18"/>
              </w:rPr>
              <w:t>14</w:t>
            </w:r>
          </w:p>
        </w:tc>
        <w:tc>
          <w:tcPr>
            <w:tcW w:type="dxa" w:w="25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9742C" w:rsidP="004D3D56" w:rsidR="0039742C" w:rsidRPr="009165A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9165AA">
              <w:rPr>
                <w:rFonts w:cs="Arial" w:hAnsi="Arial" w:ascii="Arial"/>
                <w:sz w:val="18"/>
                <w:szCs w:val="18"/>
              </w:rPr>
              <w:t>VODOOPSKRBA I ODVODNJA d.o.o.</w:t>
            </w:r>
          </w:p>
          <w:p w:rsidRDefault="0039742C" w:rsidP="004D3D56" w:rsidR="0039742C" w:rsidRPr="009165A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9165AA">
              <w:rPr>
                <w:rFonts w:cs="Arial" w:hAnsi="Arial" w:ascii="Arial"/>
                <w:sz w:val="18"/>
                <w:szCs w:val="18"/>
              </w:rPr>
              <w:t xml:space="preserve"> OIB: 83416546499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9742C" w:rsidP="004D3D56" w:rsidR="0039742C" w:rsidRPr="009165AA">
            <w:pPr>
              <w:rPr>
                <w:rFonts w:cs="Arial" w:hAnsi="Arial" w:ascii="Arial"/>
                <w:sz w:val="18"/>
                <w:szCs w:val="18"/>
              </w:rPr>
            </w:pPr>
            <w:r w:rsidRPr="009165AA">
              <w:rPr>
                <w:rFonts w:cs="Arial" w:hAnsi="Arial" w:ascii="Arial"/>
                <w:sz w:val="18"/>
                <w:szCs w:val="18"/>
              </w:rPr>
              <w:t>Zagreb, Folnegovićeva 1</w:t>
            </w:r>
          </w:p>
        </w:tc>
        <w:tc>
          <w:tcPr>
            <w:tcW w:type="dxa" w:w="439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9742C" w:rsidP="004D3D56" w:rsidR="0039742C" w:rsidRPr="009165AA">
            <w:pPr>
              <w:rPr>
                <w:rFonts w:cs="Arial" w:hAnsi="Arial" w:ascii="Arial"/>
                <w:sz w:val="18"/>
                <w:szCs w:val="18"/>
              </w:rPr>
            </w:pPr>
            <w:r w:rsidRPr="009165AA">
              <w:rPr>
                <w:rFonts w:cs="Arial" w:hAnsi="Arial" w:ascii="Arial"/>
                <w:sz w:val="18"/>
                <w:szCs w:val="18"/>
              </w:rPr>
              <w:t>usluga vodoopskrbe i odvodnje, računi, 2014,2015,2016,2017 g.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9742C" w:rsidP="002543ED" w:rsidR="0039742C" w:rsidRPr="009165A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9165AA">
              <w:rPr>
                <w:rFonts w:cs="Arial" w:hAnsi="Arial" w:ascii="Arial"/>
                <w:sz w:val="18"/>
                <w:szCs w:val="18"/>
              </w:rPr>
              <w:t>5.638,55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2543ED" w:rsidP="00892891" w:rsidR="0039742C" w:rsidRPr="009165A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9165AA">
              <w:rPr>
                <w:rFonts w:cs="Arial" w:hAnsi="Arial" w:ascii="Arial"/>
                <w:sz w:val="18"/>
                <w:szCs w:val="18"/>
              </w:rPr>
              <w:t>5.638,55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39742C" w:rsidR="0039742C" w:rsidRPr="009165AA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18"/>
                <w:szCs w:val="18"/>
                <w:lang w:eastAsia="hr-HR"/>
              </w:rPr>
            </w:pPr>
          </w:p>
        </w:tc>
      </w:tr>
      <w:tr w:rsidTr="00723811" w:rsidR="005C6508" w:rsidRPr="00347CCB">
        <w:trPr>
          <w:trHeight w:val="5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C6508" w:rsidR="005C6508" w:rsidRPr="00347CCB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  <w:t>13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C6508" w:rsidR="005C6508" w:rsidRPr="00347CCB">
            <w:pPr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16</w:t>
            </w:r>
          </w:p>
        </w:tc>
        <w:tc>
          <w:tcPr>
            <w:tcW w:type="dxa" w:w="25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C6508" w:rsidP="00EA4D26" w:rsidR="005C6508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Milka Kolundžija </w:t>
            </w:r>
          </w:p>
          <w:p w:rsidRDefault="005C6508" w:rsidP="00EA4D26" w:rsidR="005C6508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OIB:05874199368</w:t>
            </w:r>
          </w:p>
          <w:p w:rsidRDefault="005C6508" w:rsidP="00EA4D26" w:rsidR="005C6508" w:rsidRPr="0034068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Zastupa odvjetnica V. Anibalović</w:t>
            </w:r>
            <w:r w:rsidR="00D95D34">
              <w:rPr>
                <w:rFonts w:cs="Arial" w:hAnsi="Arial" w:ascii="Arial"/>
                <w:sz w:val="18"/>
                <w:szCs w:val="18"/>
              </w:rPr>
              <w:t xml:space="preserve"> </w:t>
            </w:r>
            <w:r>
              <w:rPr>
                <w:rFonts w:cs="Arial" w:hAnsi="Arial" w:ascii="Arial"/>
                <w:sz w:val="18"/>
                <w:szCs w:val="18"/>
              </w:rPr>
              <w:t xml:space="preserve"> iz Zagreba 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C6508" w:rsidP="00EA4D26" w:rsidR="005C6508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Brezovica, </w:t>
            </w:r>
          </w:p>
          <w:p w:rsidRDefault="005C6508" w:rsidP="00EA4D26" w:rsidR="005C6508" w:rsidRPr="0034068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Kašinci 7a</w:t>
            </w:r>
          </w:p>
        </w:tc>
        <w:tc>
          <w:tcPr>
            <w:tcW w:type="dxa" w:w="439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C6508" w:rsidP="00EA4D26" w:rsidR="005C6508" w:rsidRPr="0034068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Ugovor o prijenosu poslovnog udjela od </w:t>
            </w:r>
            <w:r w:rsidR="00FC442C">
              <w:rPr>
                <w:rFonts w:cs="Arial" w:hAnsi="Arial" w:ascii="Arial"/>
                <w:sz w:val="18"/>
                <w:szCs w:val="18"/>
              </w:rPr>
              <w:t xml:space="preserve"> </w:t>
            </w:r>
            <w:r>
              <w:rPr>
                <w:rFonts w:cs="Arial" w:hAnsi="Arial" w:ascii="Arial"/>
                <w:sz w:val="18"/>
                <w:szCs w:val="18"/>
              </w:rPr>
              <w:t xml:space="preserve">30.12.2014.  </w:t>
            </w:r>
            <w:r w:rsidR="00321756">
              <w:rPr>
                <w:rFonts w:cs="Arial" w:hAnsi="Arial" w:ascii="Arial"/>
                <w:sz w:val="18"/>
                <w:szCs w:val="18"/>
              </w:rPr>
              <w:t>S</w:t>
            </w:r>
            <w:r>
              <w:rPr>
                <w:rFonts w:cs="Arial" w:hAnsi="Arial" w:ascii="Arial"/>
                <w:sz w:val="18"/>
                <w:szCs w:val="18"/>
              </w:rPr>
              <w:t>porazum o zasnivanju založnog prava od 30.12.2014. OV-11798/2014 javni bilježnik I.Lisonek</w:t>
            </w:r>
            <w:r w:rsidR="00FC442C">
              <w:rPr>
                <w:rFonts w:cs="Arial" w:hAnsi="Arial" w:ascii="Arial"/>
                <w:sz w:val="18"/>
                <w:szCs w:val="18"/>
              </w:rPr>
              <w:t xml:space="preserve"> (dužnik=založni dužnik)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C6508" w:rsidP="00723811" w:rsidR="005C6508" w:rsidRPr="005C6508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5C6508">
              <w:rPr>
                <w:rFonts w:cs="Arial" w:hAnsi="Arial" w:ascii="Arial"/>
                <w:color w:val="000000"/>
                <w:sz w:val="20"/>
                <w:szCs w:val="20"/>
              </w:rPr>
              <w:t>4.219.852,64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C6508" w:rsidP="00723811" w:rsidR="005C6508" w:rsidRPr="005C6508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5C6508">
              <w:rPr>
                <w:rFonts w:cs="Arial" w:hAnsi="Arial" w:ascii="Arial"/>
                <w:color w:val="000000"/>
                <w:sz w:val="20"/>
                <w:szCs w:val="20"/>
              </w:rPr>
              <w:t>4.219.852,64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5C6508" w:rsidP="00723811" w:rsidR="005C6508" w:rsidRPr="00AE1FC7">
            <w:pPr>
              <w:jc w:val="center"/>
              <w:rPr>
                <w:rFonts w:cs="Arial" w:hAnsi="Arial" w:ascii="Arial"/>
                <w:b/>
                <w:color w:val="000000"/>
                <w:sz w:val="20"/>
                <w:szCs w:val="20"/>
              </w:rPr>
            </w:pPr>
          </w:p>
        </w:tc>
      </w:tr>
      <w:tr w:rsidTr="00AB4C86" w:rsidR="00AB4C86" w:rsidRPr="00347CCB">
        <w:trPr>
          <w:trHeight w:val="585"/>
        </w:trPr>
        <w:tc>
          <w:tcPr>
            <w:tcW w:type="dxa" w:w="56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B4C86" w:rsidR="00AB4C86" w:rsidRPr="00347CCB">
            <w:pPr>
              <w:spacing w:lineRule="auto" w:line="276" w:after="0"/>
              <w:jc w:val="center"/>
              <w:rPr>
                <w:rFonts w:cs="Arial" w:eastAsia="Times New Roman" w:hAnsi="Arial" w:ascii="Arial"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B4C86" w:rsidR="00AB4C86" w:rsidRPr="00347CCB">
            <w:pPr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25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B4C86" w:rsidR="00AB4C86" w:rsidRPr="00347CCB">
            <w:pPr>
              <w:spacing w:lineRule="auto" w:line="276" w:after="0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AB4C86" w:rsidR="00AB4C86" w:rsidRPr="00347CCB">
            <w:pPr>
              <w:spacing w:lineRule="auto" w:line="276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439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B4C86" w:rsidR="00AB4C86" w:rsidRPr="00347CCB">
            <w:pPr>
              <w:spacing w:lineRule="auto" w:line="276"/>
              <w:rPr>
                <w:rFonts w:cs="Arial" w:hAnsi="Arial" w:ascii="Arial"/>
                <w:sz w:val="20"/>
                <w:szCs w:val="20"/>
              </w:rPr>
            </w:pPr>
            <w:r w:rsidRPr="00F40E0A">
              <w:rPr>
                <w:rFonts w:cs="Arial" w:hAnsi="Arial" w:ascii="Arial"/>
                <w:sz w:val="20"/>
                <w:szCs w:val="20"/>
              </w:rPr>
              <w:t>Ukupno II.viši isplatni red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B4C86" w:rsidP="00AB4C86" w:rsidR="00AB4C86" w:rsidRPr="00AB4C86">
            <w:pPr>
              <w:jc w:val="center"/>
              <w:rPr>
                <w:rFonts w:cs="Arial" w:hAnsi="Arial" w:ascii="Arial"/>
                <w:b/>
                <w:color w:val="000000"/>
                <w:sz w:val="20"/>
                <w:szCs w:val="20"/>
              </w:rPr>
            </w:pPr>
            <w:r w:rsidRPr="00AB4C86">
              <w:rPr>
                <w:rFonts w:cs="Arial" w:hAnsi="Arial" w:ascii="Arial"/>
                <w:b/>
                <w:color w:val="000000"/>
                <w:sz w:val="20"/>
                <w:szCs w:val="20"/>
              </w:rPr>
              <w:t>4.819.969,27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B4C86" w:rsidP="00AB4C86" w:rsidR="00AB4C86" w:rsidRPr="00AB4C86">
            <w:pPr>
              <w:jc w:val="center"/>
              <w:rPr>
                <w:rFonts w:cs="Arial" w:hAnsi="Arial" w:ascii="Arial"/>
                <w:b/>
                <w:color w:val="000000"/>
                <w:sz w:val="20"/>
                <w:szCs w:val="20"/>
              </w:rPr>
            </w:pPr>
            <w:r w:rsidRPr="00AB4C86">
              <w:rPr>
                <w:rFonts w:cs="Arial" w:hAnsi="Arial" w:ascii="Arial"/>
                <w:b/>
                <w:color w:val="000000"/>
                <w:sz w:val="20"/>
                <w:szCs w:val="20"/>
              </w:rPr>
              <w:t>4.661.588,28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B4C86" w:rsidR="00AB4C86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152.174,80</w:t>
            </w:r>
          </w:p>
        </w:tc>
      </w:tr>
    </w:tbl>
    <w:p w:rsidRDefault="00EF1F07" w:rsidP="00875FAF" w:rsidR="00EF1F07">
      <w:pPr>
        <w:ind w:firstLine="708" w:left="1"/>
        <w:rPr>
          <w:rFonts w:cs="Arial" w:hAnsi="Arial" w:ascii="Arial"/>
          <w:sz w:val="20"/>
          <w:szCs w:val="20"/>
        </w:rPr>
      </w:pPr>
    </w:p>
    <w:p w:rsidRDefault="00F72EF8" w:rsidP="00875FAF" w:rsidR="00F72EF8">
      <w:pPr>
        <w:ind w:firstLine="708" w:left="1"/>
        <w:rPr>
          <w:rFonts w:cs="Arial" w:hAnsi="Arial" w:ascii="Arial"/>
          <w:sz w:val="20"/>
          <w:szCs w:val="20"/>
        </w:rPr>
      </w:pPr>
    </w:p>
    <w:p w:rsidRDefault="00957A10" w:rsidP="00875FAF" w:rsidR="00957A10">
      <w:pPr>
        <w:ind w:firstLine="708" w:left="1"/>
        <w:rPr>
          <w:rFonts w:cs="Arial" w:hAnsi="Arial" w:ascii="Arial"/>
          <w:sz w:val="20"/>
          <w:szCs w:val="20"/>
        </w:rPr>
      </w:pPr>
    </w:p>
    <w:p w:rsidRDefault="00957A10" w:rsidP="00875FAF" w:rsidR="00957A10">
      <w:pPr>
        <w:ind w:firstLine="708" w:left="1"/>
        <w:rPr>
          <w:rFonts w:cs="Arial" w:hAnsi="Arial" w:ascii="Arial"/>
          <w:sz w:val="20"/>
          <w:szCs w:val="20"/>
        </w:rPr>
      </w:pPr>
    </w:p>
    <w:p w:rsidRDefault="00957A10" w:rsidP="00875FAF" w:rsidR="00957A10">
      <w:pPr>
        <w:ind w:firstLine="708" w:left="1"/>
        <w:rPr>
          <w:rFonts w:cs="Arial" w:hAnsi="Arial" w:ascii="Arial"/>
          <w:sz w:val="20"/>
          <w:szCs w:val="20"/>
        </w:rPr>
      </w:pPr>
    </w:p>
    <w:p w:rsidRDefault="00875FAF" w:rsidP="00875FAF" w:rsidR="00875FAF" w:rsidRPr="00347CCB">
      <w:pPr>
        <w:ind w:firstLine="708" w:left="1"/>
        <w:rPr>
          <w:rFonts w:cs="Arial" w:hAnsi="Arial" w:ascii="Arial"/>
          <w:sz w:val="20"/>
          <w:szCs w:val="20"/>
        </w:rPr>
      </w:pPr>
      <w:r w:rsidRPr="00347CCB">
        <w:rPr>
          <w:rFonts w:cs="Arial" w:hAnsi="Arial" w:ascii="Arial"/>
          <w:sz w:val="20"/>
          <w:szCs w:val="20"/>
        </w:rPr>
        <w:t xml:space="preserve">Napomena uz tablicu Vjerovnici II. višeg isplatnog reda za osporene iznose tražbina: </w:t>
      </w:r>
    </w:p>
    <w:p w:rsidRDefault="0054702B" w:rsidP="0054702B" w:rsidR="0054702B">
      <w:pPr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      </w:t>
      </w:r>
    </w:p>
    <w:p w:rsidRDefault="0054702B" w:rsidP="001F4956" w:rsidR="00C74947">
      <w:pPr>
        <w:spacing w:after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      -</w:t>
      </w:r>
      <w:r>
        <w:rPr>
          <w:rFonts w:cs="Arial" w:hAnsi="Arial" w:ascii="Arial"/>
          <w:sz w:val="20"/>
          <w:szCs w:val="20"/>
        </w:rPr>
        <w:tab/>
      </w:r>
      <w:r w:rsidR="005E2B3D">
        <w:rPr>
          <w:rFonts w:cs="Arial" w:hAnsi="Arial" w:ascii="Arial"/>
          <w:b/>
          <w:sz w:val="20"/>
          <w:szCs w:val="20"/>
        </w:rPr>
        <w:t>Redni broj</w:t>
      </w:r>
      <w:r w:rsidR="001F4956">
        <w:rPr>
          <w:rFonts w:cs="Arial" w:hAnsi="Arial" w:ascii="Arial"/>
          <w:b/>
          <w:sz w:val="20"/>
          <w:szCs w:val="20"/>
        </w:rPr>
        <w:t xml:space="preserve"> </w:t>
      </w:r>
      <w:r w:rsidR="00AE1FC7">
        <w:rPr>
          <w:rFonts w:cs="Arial" w:hAnsi="Arial" w:ascii="Arial"/>
          <w:b/>
          <w:sz w:val="20"/>
          <w:szCs w:val="20"/>
        </w:rPr>
        <w:t>9</w:t>
      </w:r>
      <w:r w:rsidRPr="0054702B">
        <w:rPr>
          <w:rFonts w:cs="Arial" w:hAnsi="Arial" w:ascii="Arial"/>
          <w:b/>
          <w:sz w:val="20"/>
          <w:szCs w:val="20"/>
        </w:rPr>
        <w:t>, prijava tražbine broj</w:t>
      </w:r>
      <w:r w:rsidR="001F4956">
        <w:rPr>
          <w:rFonts w:cs="Arial" w:hAnsi="Arial" w:ascii="Arial"/>
          <w:b/>
          <w:sz w:val="20"/>
          <w:szCs w:val="20"/>
        </w:rPr>
        <w:t xml:space="preserve"> 11, </w:t>
      </w:r>
      <w:r w:rsidRPr="0054702B">
        <w:rPr>
          <w:rFonts w:cs="Arial" w:hAnsi="Arial" w:ascii="Arial"/>
          <w:b/>
          <w:sz w:val="20"/>
          <w:szCs w:val="20"/>
        </w:rPr>
        <w:t xml:space="preserve"> </w:t>
      </w:r>
      <w:r w:rsidR="00C33E96">
        <w:rPr>
          <w:rFonts w:cs="Arial" w:hAnsi="Arial" w:ascii="Arial"/>
          <w:b/>
          <w:sz w:val="20"/>
          <w:szCs w:val="20"/>
        </w:rPr>
        <w:t xml:space="preserve">vjerovnik </w:t>
      </w:r>
      <w:r w:rsidR="001F4956" w:rsidRPr="001F4956">
        <w:rPr>
          <w:rFonts w:cs="Arial" w:hAnsi="Arial" w:ascii="Arial"/>
          <w:b/>
          <w:sz w:val="20"/>
          <w:szCs w:val="20"/>
        </w:rPr>
        <w:t>Suvlasnici zgrade u Zagrebu,  Jarušćica 17 i 17A zastupani po upravitelju zgrade STAMBENI ZG d.o.o. zastupan po odv. Ljiljana Maravić-Pirš iz Zagreba</w:t>
      </w:r>
      <w:r w:rsidR="001F4956">
        <w:rPr>
          <w:rFonts w:cs="Arial" w:hAnsi="Arial" w:ascii="Arial"/>
          <w:b/>
          <w:sz w:val="20"/>
          <w:szCs w:val="20"/>
        </w:rPr>
        <w:t xml:space="preserve">,  </w:t>
      </w:r>
      <w:r w:rsidR="00F81AD7" w:rsidRPr="00F81AD7">
        <w:t xml:space="preserve"> </w:t>
      </w:r>
      <w:r w:rsidRPr="0054702B">
        <w:rPr>
          <w:rFonts w:cs="Arial" w:hAnsi="Arial" w:ascii="Arial"/>
          <w:sz w:val="20"/>
          <w:szCs w:val="20"/>
        </w:rPr>
        <w:t>prijava t</w:t>
      </w:r>
      <w:r w:rsidR="00F81AD7">
        <w:rPr>
          <w:rFonts w:cs="Arial" w:hAnsi="Arial" w:ascii="Arial"/>
          <w:sz w:val="20"/>
          <w:szCs w:val="20"/>
        </w:rPr>
        <w:t xml:space="preserve">ražbine osporena u dijelu </w:t>
      </w:r>
      <w:r w:rsidRPr="0054702B">
        <w:rPr>
          <w:rFonts w:cs="Arial" w:hAnsi="Arial" w:ascii="Arial"/>
          <w:sz w:val="20"/>
          <w:szCs w:val="20"/>
        </w:rPr>
        <w:t xml:space="preserve"> za iznos od</w:t>
      </w:r>
      <w:r w:rsidR="001F4956">
        <w:rPr>
          <w:rFonts w:cs="Arial" w:hAnsi="Arial" w:ascii="Arial"/>
          <w:sz w:val="20"/>
          <w:szCs w:val="20"/>
        </w:rPr>
        <w:t xml:space="preserve">  </w:t>
      </w:r>
      <w:r w:rsidR="00A355F2">
        <w:rPr>
          <w:rFonts w:cs="Arial" w:hAnsi="Arial" w:ascii="Arial"/>
          <w:sz w:val="20"/>
          <w:szCs w:val="20"/>
        </w:rPr>
        <w:t>=</w:t>
      </w:r>
      <w:r w:rsidR="00A355F2" w:rsidRPr="00A355F2">
        <w:rPr>
          <w:rFonts w:cs="Arial" w:hAnsi="Arial" w:ascii="Arial"/>
          <w:sz w:val="20"/>
          <w:szCs w:val="20"/>
        </w:rPr>
        <w:t>152.174,80</w:t>
      </w:r>
      <w:r w:rsidR="00A355F2">
        <w:rPr>
          <w:rFonts w:cs="Arial" w:hAnsi="Arial" w:ascii="Arial"/>
          <w:sz w:val="20"/>
          <w:szCs w:val="20"/>
        </w:rPr>
        <w:t xml:space="preserve"> kn</w:t>
      </w:r>
      <w:r w:rsidR="001F4956">
        <w:rPr>
          <w:rFonts w:cs="Arial" w:hAnsi="Arial" w:ascii="Arial"/>
          <w:sz w:val="20"/>
          <w:szCs w:val="20"/>
        </w:rPr>
        <w:t xml:space="preserve"> </w:t>
      </w:r>
      <w:r w:rsidR="00C74947">
        <w:rPr>
          <w:rFonts w:cs="Arial" w:hAnsi="Arial" w:ascii="Arial"/>
          <w:sz w:val="20"/>
          <w:szCs w:val="20"/>
        </w:rPr>
        <w:t xml:space="preserve">iz razloga što stečajni upravitelj iz dostavljene dokumentacije nije mogao utvrditi visinu štete, jer ne može procijeniti o kojim se nekvalitetno izvedenim radovima radi kao niti o obujmu i troškovima potrebne sanacije, a za što će vjerojatno i parnični sud u parnici </w:t>
      </w:r>
      <w:r w:rsidR="00C74947" w:rsidRPr="00C74947">
        <w:rPr>
          <w:rFonts w:cs="Arial" w:hAnsi="Arial" w:ascii="Arial"/>
          <w:sz w:val="20"/>
          <w:szCs w:val="20"/>
        </w:rPr>
        <w:t xml:space="preserve">koja se vodi pred Općinskim  građanskim  sudom  u Zagrebu </w:t>
      </w:r>
      <w:r w:rsidR="00C74947">
        <w:rPr>
          <w:rFonts w:cs="Arial" w:hAnsi="Arial" w:ascii="Arial"/>
          <w:sz w:val="20"/>
          <w:szCs w:val="20"/>
        </w:rPr>
        <w:t xml:space="preserve"> pod brojem </w:t>
      </w:r>
      <w:r w:rsidR="00C74947" w:rsidRPr="00C74947">
        <w:rPr>
          <w:rFonts w:cs="Arial" w:hAnsi="Arial" w:ascii="Arial"/>
          <w:sz w:val="20"/>
          <w:szCs w:val="20"/>
        </w:rPr>
        <w:t>Pn-2302/14</w:t>
      </w:r>
      <w:r w:rsidR="00C74947">
        <w:rPr>
          <w:rFonts w:cs="Arial" w:hAnsi="Arial" w:ascii="Arial"/>
          <w:sz w:val="20"/>
          <w:szCs w:val="20"/>
        </w:rPr>
        <w:t xml:space="preserve"> odrediti vještačenje,</w:t>
      </w:r>
      <w:r w:rsidR="00957A10">
        <w:rPr>
          <w:rFonts w:cs="Arial" w:hAnsi="Arial" w:ascii="Arial"/>
          <w:sz w:val="20"/>
          <w:szCs w:val="20"/>
        </w:rPr>
        <w:t xml:space="preserve"> pa stečajni upravitelj nije u mogućnosti priznati prijavu tražbine. </w:t>
      </w:r>
      <w:r w:rsidR="00C74947" w:rsidRPr="00C74947">
        <w:rPr>
          <w:rFonts w:cs="Arial" w:hAnsi="Arial" w:ascii="Arial"/>
          <w:sz w:val="20"/>
          <w:szCs w:val="20"/>
        </w:rPr>
        <w:t xml:space="preserve"> </w:t>
      </w:r>
    </w:p>
    <w:p w:rsidRDefault="00C74947" w:rsidP="001F4956" w:rsidR="00C74947">
      <w:pPr>
        <w:spacing w:after="0"/>
        <w:rPr>
          <w:rFonts w:cs="Arial" w:hAnsi="Arial" w:ascii="Arial"/>
          <w:sz w:val="20"/>
          <w:szCs w:val="20"/>
        </w:rPr>
      </w:pPr>
    </w:p>
    <w:p w:rsidRDefault="00A355F2" w:rsidP="001F4956" w:rsidR="00BF6922" w:rsidRPr="0054702B">
      <w:pPr>
        <w:spacing w:after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Nadalje od ukupnog prijavljenog iznosa tražbine u iznosu od 155.799,80 kn stečajni upravitelj se nije očitova na iznos od </w:t>
      </w:r>
      <w:r w:rsidR="00F07A45">
        <w:rPr>
          <w:rFonts w:cs="Arial" w:hAnsi="Arial" w:ascii="Arial"/>
          <w:sz w:val="20"/>
          <w:szCs w:val="20"/>
        </w:rPr>
        <w:t>=</w:t>
      </w:r>
      <w:r>
        <w:rPr>
          <w:rFonts w:cs="Arial" w:hAnsi="Arial" w:ascii="Arial"/>
          <w:sz w:val="20"/>
          <w:szCs w:val="20"/>
        </w:rPr>
        <w:t xml:space="preserve">3.625,00 kn obzirom da se radi tražbini nižih isplatnih redova. </w:t>
      </w:r>
      <w:r w:rsidR="001F4956">
        <w:rPr>
          <w:rFonts w:cs="Arial" w:hAnsi="Arial" w:ascii="Arial"/>
          <w:sz w:val="20"/>
          <w:szCs w:val="20"/>
        </w:rPr>
        <w:t xml:space="preserve"> </w:t>
      </w:r>
    </w:p>
    <w:p w:rsidRDefault="00CC1BF4" w:rsidP="00875FAF" w:rsidR="00CC1BF4">
      <w:pPr>
        <w:ind w:left="709"/>
        <w:rPr>
          <w:rFonts w:cs="Arial" w:hAnsi="Arial" w:ascii="Arial"/>
          <w:b/>
          <w:sz w:val="20"/>
          <w:szCs w:val="20"/>
        </w:rPr>
      </w:pPr>
    </w:p>
    <w:p w:rsidRDefault="003C049A" w:rsidP="00875FAF" w:rsidR="003C049A">
      <w:pPr>
        <w:ind w:left="709"/>
        <w:rPr>
          <w:rFonts w:cs="Arial" w:hAnsi="Arial" w:ascii="Arial"/>
          <w:b/>
          <w:sz w:val="20"/>
          <w:szCs w:val="20"/>
        </w:rPr>
      </w:pPr>
    </w:p>
    <w:p w:rsidRDefault="006B7798" w:rsidP="00875FAF" w:rsidR="006B7798">
      <w:pPr>
        <w:ind w:left="709"/>
        <w:rPr>
          <w:rFonts w:cs="Arial" w:hAnsi="Arial" w:ascii="Arial"/>
          <w:b/>
          <w:sz w:val="20"/>
          <w:szCs w:val="20"/>
        </w:rPr>
      </w:pPr>
    </w:p>
    <w:p w:rsidRDefault="006B7798" w:rsidP="00875FAF" w:rsidR="006B7798">
      <w:pPr>
        <w:ind w:left="709"/>
        <w:rPr>
          <w:rFonts w:cs="Arial" w:hAnsi="Arial" w:ascii="Arial"/>
          <w:b/>
          <w:sz w:val="20"/>
          <w:szCs w:val="20"/>
        </w:rPr>
      </w:pPr>
    </w:p>
    <w:p w:rsidRDefault="0037509C" w:rsidP="00875FAF" w:rsidR="0037509C">
      <w:pPr>
        <w:ind w:left="709"/>
        <w:rPr>
          <w:rFonts w:cs="Arial" w:hAnsi="Arial" w:ascii="Arial"/>
          <w:b/>
          <w:sz w:val="20"/>
          <w:szCs w:val="20"/>
        </w:rPr>
      </w:pPr>
    </w:p>
    <w:p w:rsidRDefault="0037509C" w:rsidP="00875FAF" w:rsidR="0037509C">
      <w:pPr>
        <w:ind w:left="709"/>
        <w:rPr>
          <w:rFonts w:cs="Arial" w:hAnsi="Arial" w:ascii="Arial"/>
          <w:b/>
          <w:sz w:val="20"/>
          <w:szCs w:val="20"/>
        </w:rPr>
      </w:pPr>
    </w:p>
    <w:p w:rsidRDefault="006A5B95" w:rsidP="00875FAF" w:rsidR="006A5B95">
      <w:pPr>
        <w:ind w:left="709"/>
        <w:rPr>
          <w:rFonts w:cs="Arial" w:hAnsi="Arial" w:ascii="Arial"/>
          <w:b/>
          <w:sz w:val="20"/>
          <w:szCs w:val="20"/>
        </w:rPr>
      </w:pPr>
    </w:p>
    <w:p w:rsidRDefault="00D819F5" w:rsidP="00875FAF" w:rsidR="00D819F5">
      <w:pPr>
        <w:ind w:left="709"/>
        <w:rPr>
          <w:rFonts w:cs="Arial" w:hAnsi="Arial" w:ascii="Arial"/>
          <w:b/>
          <w:sz w:val="20"/>
          <w:szCs w:val="20"/>
        </w:rPr>
      </w:pPr>
    </w:p>
    <w:p w:rsidRDefault="00D819F5" w:rsidP="00875FAF" w:rsidR="00D819F5">
      <w:pPr>
        <w:ind w:left="709"/>
        <w:rPr>
          <w:rFonts w:cs="Arial" w:hAnsi="Arial" w:ascii="Arial"/>
          <w:b/>
          <w:sz w:val="20"/>
          <w:szCs w:val="20"/>
        </w:rPr>
      </w:pPr>
    </w:p>
    <w:p w:rsidRDefault="00D819F5" w:rsidP="00875FAF" w:rsidR="00D819F5">
      <w:pPr>
        <w:ind w:left="709"/>
        <w:rPr>
          <w:rFonts w:cs="Arial" w:hAnsi="Arial" w:ascii="Arial"/>
          <w:b/>
          <w:sz w:val="20"/>
          <w:szCs w:val="20"/>
        </w:rPr>
      </w:pPr>
    </w:p>
    <w:p w:rsidRDefault="00D819F5" w:rsidP="00875FAF" w:rsidR="00D819F5">
      <w:pPr>
        <w:ind w:left="709"/>
        <w:rPr>
          <w:rFonts w:cs="Arial" w:hAnsi="Arial" w:ascii="Arial"/>
          <w:b/>
          <w:sz w:val="20"/>
          <w:szCs w:val="20"/>
        </w:rPr>
      </w:pPr>
    </w:p>
    <w:p w:rsidRDefault="00D819F5" w:rsidP="00875FAF" w:rsidR="00D819F5">
      <w:pPr>
        <w:ind w:left="709"/>
        <w:rPr>
          <w:rFonts w:cs="Arial" w:hAnsi="Arial" w:ascii="Arial"/>
          <w:b/>
          <w:sz w:val="20"/>
          <w:szCs w:val="20"/>
        </w:rPr>
      </w:pPr>
    </w:p>
    <w:p w:rsidRDefault="00D819F5" w:rsidP="00875FAF" w:rsidR="00D819F5">
      <w:pPr>
        <w:ind w:left="709"/>
        <w:rPr>
          <w:rFonts w:cs="Arial" w:hAnsi="Arial" w:ascii="Arial"/>
          <w:b/>
          <w:sz w:val="20"/>
          <w:szCs w:val="20"/>
        </w:rPr>
      </w:pPr>
    </w:p>
    <w:p w:rsidRDefault="00D819F5" w:rsidP="00875FAF" w:rsidR="00D819F5">
      <w:pPr>
        <w:ind w:left="709"/>
        <w:rPr>
          <w:rFonts w:cs="Arial" w:hAnsi="Arial" w:ascii="Arial"/>
          <w:b/>
          <w:sz w:val="20"/>
          <w:szCs w:val="20"/>
        </w:rPr>
      </w:pPr>
    </w:p>
    <w:p w:rsidRDefault="00D819F5" w:rsidP="00875FAF" w:rsidR="00D819F5">
      <w:pPr>
        <w:ind w:left="709"/>
        <w:rPr>
          <w:rFonts w:cs="Arial" w:hAnsi="Arial" w:ascii="Arial"/>
          <w:b/>
          <w:sz w:val="20"/>
          <w:szCs w:val="20"/>
        </w:rPr>
      </w:pPr>
    </w:p>
    <w:p w:rsidRDefault="00D819F5" w:rsidP="00875FAF" w:rsidR="00D819F5">
      <w:pPr>
        <w:ind w:left="709"/>
        <w:rPr>
          <w:rFonts w:cs="Arial" w:hAnsi="Arial" w:ascii="Arial"/>
          <w:b/>
          <w:sz w:val="20"/>
          <w:szCs w:val="20"/>
        </w:rPr>
      </w:pPr>
    </w:p>
    <w:p w:rsidRDefault="00D819F5" w:rsidP="00875FAF" w:rsidR="00D819F5">
      <w:pPr>
        <w:ind w:left="709"/>
        <w:rPr>
          <w:rFonts w:cs="Arial" w:hAnsi="Arial" w:ascii="Arial"/>
          <w:b/>
          <w:sz w:val="20"/>
          <w:szCs w:val="20"/>
        </w:rPr>
      </w:pPr>
    </w:p>
    <w:p w:rsidRDefault="00D819F5" w:rsidP="00875FAF" w:rsidR="00D819F5">
      <w:pPr>
        <w:ind w:left="709"/>
        <w:rPr>
          <w:rFonts w:cs="Arial" w:hAnsi="Arial" w:ascii="Arial"/>
          <w:b/>
          <w:sz w:val="20"/>
          <w:szCs w:val="20"/>
        </w:rPr>
      </w:pPr>
    </w:p>
    <w:p w:rsidRDefault="006A5B95" w:rsidP="00875FAF" w:rsidR="006A5B95">
      <w:pPr>
        <w:ind w:left="709"/>
        <w:rPr>
          <w:rFonts w:cs="Arial" w:hAnsi="Arial" w:ascii="Arial"/>
          <w:b/>
          <w:sz w:val="20"/>
          <w:szCs w:val="20"/>
        </w:rPr>
      </w:pPr>
    </w:p>
    <w:p w:rsidRDefault="00384578" w:rsidP="00384578" w:rsidR="00384578">
      <w:pPr>
        <w:spacing w:after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KOLPROMET d.o.o. u stečaju</w:t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 w:rsidR="00063408">
        <w:rPr>
          <w:rFonts w:cs="Arial" w:hAnsi="Arial" w:ascii="Arial"/>
          <w:sz w:val="20"/>
          <w:szCs w:val="20"/>
        </w:rPr>
        <w:tab/>
      </w:r>
      <w:r w:rsidR="00063408"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  <w:t>Na broj:31 St-3408/1-21</w:t>
      </w:r>
    </w:p>
    <w:p w:rsidRDefault="00384578" w:rsidP="00384578" w:rsidR="00384578">
      <w:pPr>
        <w:spacing w:after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Zagreb, Pazinska 31</w:t>
      </w:r>
    </w:p>
    <w:p w:rsidRDefault="00384578" w:rsidP="00384578" w:rsidR="00384578">
      <w:pPr>
        <w:spacing w:after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OIB:69722991358</w:t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</w:p>
    <w:p w:rsidRDefault="006A5B95" w:rsidP="00875FAF" w:rsidR="006A5B95">
      <w:pPr>
        <w:ind w:left="709"/>
        <w:rPr>
          <w:rFonts w:cs="Arial" w:hAnsi="Arial" w:ascii="Arial"/>
          <w:b/>
          <w:sz w:val="20"/>
          <w:szCs w:val="20"/>
        </w:rPr>
      </w:pPr>
    </w:p>
    <w:p w:rsidRDefault="0037509C" w:rsidP="00875FAF" w:rsidR="0037509C" w:rsidRPr="005579FE">
      <w:pPr>
        <w:rPr>
          <w:rFonts w:cs="Arial" w:hAnsi="Arial" w:ascii="Arial"/>
          <w:sz w:val="20"/>
          <w:szCs w:val="20"/>
        </w:rPr>
      </w:pPr>
    </w:p>
    <w:p w:rsidRDefault="00875FAF" w:rsidP="00875FAF" w:rsidR="00875FAF">
      <w:pPr>
        <w:rPr>
          <w:rFonts w:cs="Arial" w:hAnsi="Arial" w:ascii="Arial"/>
          <w:sz w:val="20"/>
          <w:szCs w:val="20"/>
        </w:rPr>
      </w:pPr>
    </w:p>
    <w:p w:rsidRDefault="00520814" w:rsidP="00875FAF" w:rsidR="00520814" w:rsidRPr="005579FE">
      <w:pPr>
        <w:rPr>
          <w:rFonts w:cs="Arial" w:hAnsi="Arial" w:ascii="Arial"/>
          <w:sz w:val="20"/>
          <w:szCs w:val="20"/>
        </w:rPr>
      </w:pPr>
    </w:p>
    <w:p w:rsidRDefault="00875FAF" w:rsidP="00875FAF" w:rsidR="00875FAF" w:rsidRPr="005579FE">
      <w:pPr>
        <w:rPr>
          <w:rFonts w:cs="Arial" w:hAnsi="Arial" w:ascii="Arial"/>
          <w:sz w:val="20"/>
          <w:szCs w:val="20"/>
        </w:rPr>
      </w:pPr>
    </w:p>
    <w:p w:rsidRDefault="00875FAF" w:rsidP="00875FAF" w:rsidR="00875FAF">
      <w:pPr>
        <w:rPr>
          <w:rFonts w:cs="Arial" w:hAnsi="Arial" w:ascii="Arial"/>
          <w:b/>
          <w:sz w:val="20"/>
          <w:szCs w:val="20"/>
        </w:rPr>
      </w:pPr>
      <w:r w:rsidRPr="002962BE">
        <w:rPr>
          <w:rFonts w:cs="Arial" w:hAnsi="Arial" w:ascii="Arial"/>
          <w:sz w:val="20"/>
          <w:szCs w:val="20"/>
        </w:rPr>
        <w:tab/>
      </w:r>
      <w:r w:rsidRPr="002962BE">
        <w:rPr>
          <w:rFonts w:cs="Arial" w:hAnsi="Arial" w:ascii="Arial"/>
          <w:sz w:val="20"/>
          <w:szCs w:val="20"/>
        </w:rPr>
        <w:tab/>
      </w:r>
      <w:r w:rsidRPr="002962BE">
        <w:rPr>
          <w:rFonts w:cs="Arial" w:hAnsi="Arial" w:ascii="Arial"/>
          <w:sz w:val="20"/>
          <w:szCs w:val="20"/>
        </w:rPr>
        <w:tab/>
      </w:r>
      <w:r w:rsidRPr="002962BE">
        <w:rPr>
          <w:rFonts w:cs="Arial" w:hAnsi="Arial" w:ascii="Arial"/>
          <w:sz w:val="20"/>
          <w:szCs w:val="20"/>
        </w:rPr>
        <w:tab/>
      </w:r>
      <w:r w:rsidRPr="002962BE">
        <w:rPr>
          <w:rFonts w:cs="Arial" w:hAnsi="Arial" w:ascii="Arial"/>
          <w:sz w:val="20"/>
          <w:szCs w:val="20"/>
        </w:rPr>
        <w:tab/>
      </w:r>
      <w:r w:rsidRPr="002962BE">
        <w:rPr>
          <w:rFonts w:cs="Arial" w:hAnsi="Arial" w:ascii="Arial"/>
          <w:b/>
          <w:sz w:val="20"/>
          <w:szCs w:val="20"/>
        </w:rPr>
        <w:tab/>
      </w:r>
      <w:r w:rsidRPr="002962BE">
        <w:rPr>
          <w:rFonts w:cs="Arial" w:hAnsi="Arial" w:ascii="Arial"/>
          <w:b/>
          <w:sz w:val="20"/>
          <w:szCs w:val="20"/>
        </w:rPr>
        <w:tab/>
        <w:t xml:space="preserve">                     Rekapitulacija </w:t>
      </w:r>
    </w:p>
    <w:p w:rsidRDefault="005302E7" w:rsidP="00875FAF" w:rsidR="005302E7" w:rsidRPr="002962BE">
      <w:pPr>
        <w:rPr>
          <w:rFonts w:cs="Arial" w:hAnsi="Arial" w:ascii="Arial"/>
          <w:sz w:val="20"/>
          <w:szCs w:val="20"/>
        </w:rPr>
      </w:pPr>
    </w:p>
    <w:tbl>
      <w:tblPr>
        <w:tblW w:type="dxa" w:w="11719"/>
        <w:tblInd w:type="dxa" w:w="1526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2789"/>
        <w:gridCol w:w="3023"/>
        <w:gridCol w:w="3118"/>
        <w:gridCol w:w="2789"/>
      </w:tblGrid>
      <w:tr w:rsidTr="00875FAF" w:rsidR="00875FAF" w:rsidRPr="002962BE">
        <w:trPr>
          <w:trHeight w:val="417"/>
        </w:trPr>
        <w:tc>
          <w:tcPr>
            <w:tcW w:type="dxa" w:w="27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875FAF" w:rsidR="00875FAF" w:rsidRPr="002962BE">
            <w:pPr>
              <w:spacing w:lineRule="auto" w:line="276" w:after="0"/>
              <w:rPr>
                <w:rFonts w:cs="Arial" w:hAnsi="Arial" w:ascii="Arial"/>
                <w:sz w:val="20"/>
                <w:szCs w:val="20"/>
              </w:rPr>
            </w:pPr>
            <w:r w:rsidRPr="002962BE">
              <w:rPr>
                <w:rFonts w:cs="Arial" w:hAnsi="Arial" w:ascii="Arial"/>
                <w:sz w:val="20"/>
                <w:szCs w:val="20"/>
              </w:rPr>
              <w:t xml:space="preserve">  </w:t>
            </w:r>
          </w:p>
        </w:tc>
        <w:tc>
          <w:tcPr>
            <w:tcW w:type="dxa" w:w="302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875FAF" w:rsidR="00875FAF" w:rsidRPr="002962BE">
            <w:pPr>
              <w:spacing w:lineRule="auto" w:line="276" w:after="0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2962BE">
              <w:rPr>
                <w:rFonts w:cs="Arial" w:hAnsi="Arial" w:ascii="Arial"/>
                <w:sz w:val="20"/>
                <w:szCs w:val="20"/>
              </w:rPr>
              <w:t xml:space="preserve">Prijavljeno </w:t>
            </w:r>
          </w:p>
        </w:tc>
        <w:tc>
          <w:tcPr>
            <w:tcW w:type="dxa" w:w="31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875FAF" w:rsidR="00875FAF" w:rsidRPr="002962BE">
            <w:pPr>
              <w:spacing w:lineRule="auto" w:line="276" w:after="0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2962BE">
              <w:rPr>
                <w:rFonts w:cs="Arial" w:hAnsi="Arial" w:ascii="Arial"/>
                <w:sz w:val="20"/>
                <w:szCs w:val="20"/>
              </w:rPr>
              <w:t xml:space="preserve">Priznato </w:t>
            </w:r>
          </w:p>
        </w:tc>
        <w:tc>
          <w:tcPr>
            <w:tcW w:type="dxa" w:w="27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875FAF" w:rsidR="00875FAF" w:rsidRPr="002962BE">
            <w:pPr>
              <w:spacing w:lineRule="auto" w:line="276" w:after="0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2962BE">
              <w:rPr>
                <w:rFonts w:cs="Arial" w:hAnsi="Arial" w:ascii="Arial"/>
                <w:sz w:val="20"/>
                <w:szCs w:val="20"/>
              </w:rPr>
              <w:t xml:space="preserve">Osporeno </w:t>
            </w:r>
          </w:p>
        </w:tc>
      </w:tr>
      <w:tr w:rsidTr="00137450" w:rsidR="00DB7CE2" w:rsidRPr="002962BE">
        <w:trPr>
          <w:trHeight w:val="551"/>
        </w:trPr>
        <w:tc>
          <w:tcPr>
            <w:tcW w:type="dxa" w:w="27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DB7CE2" w:rsidP="0011020F" w:rsidR="00DB7CE2" w:rsidRPr="002962BE">
            <w:pPr>
              <w:spacing w:lineRule="auto" w:line="276" w:after="0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2962B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I. viši isplatni red</w:t>
            </w:r>
          </w:p>
        </w:tc>
        <w:tc>
          <w:tcPr>
            <w:tcW w:type="dxa" w:w="302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DB7CE2" w:rsidP="00C20E87" w:rsidR="00DB7CE2" w:rsidRPr="00B75E87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B75E87">
              <w:rPr>
                <w:rFonts w:cs="Arial" w:hAnsi="Arial" w:ascii="Arial"/>
                <w:sz w:val="20"/>
                <w:szCs w:val="20"/>
              </w:rPr>
              <w:t>10.079,47</w:t>
            </w:r>
          </w:p>
        </w:tc>
        <w:tc>
          <w:tcPr>
            <w:tcW w:type="dxa" w:w="31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DB7CE2" w:rsidP="00C20E87" w:rsidR="00DB7CE2" w:rsidRPr="00B75E87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B75E87">
              <w:rPr>
                <w:rFonts w:cs="Arial" w:hAnsi="Arial" w:ascii="Arial"/>
                <w:sz w:val="20"/>
                <w:szCs w:val="20"/>
              </w:rPr>
              <w:t>10.079,47</w:t>
            </w:r>
          </w:p>
        </w:tc>
        <w:tc>
          <w:tcPr>
            <w:tcW w:type="dxa" w:w="27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FA35C8" w:rsidP="009B562A" w:rsidR="00DB7CE2" w:rsidRPr="00AB4C8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AB4C86">
              <w:rPr>
                <w:rFonts w:cs="Arial" w:hAnsi="Arial" w:ascii="Arial"/>
                <w:color w:val="000000"/>
                <w:sz w:val="20"/>
                <w:szCs w:val="20"/>
              </w:rPr>
              <w:t>0,00</w:t>
            </w:r>
          </w:p>
        </w:tc>
      </w:tr>
      <w:tr w:rsidTr="008914E8" w:rsidR="00AB4C86" w:rsidRPr="002962BE">
        <w:trPr>
          <w:trHeight w:val="558"/>
        </w:trPr>
        <w:tc>
          <w:tcPr>
            <w:tcW w:type="dxa" w:w="27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AB4C86" w:rsidP="0011020F" w:rsidR="00AB4C86" w:rsidRPr="002962BE">
            <w:pPr>
              <w:spacing w:lineRule="auto" w:line="276" w:after="0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2962B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II. viši isplatni red</w:t>
            </w:r>
          </w:p>
        </w:tc>
        <w:tc>
          <w:tcPr>
            <w:tcW w:type="dxa" w:w="302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AB4C86" w:rsidR="00AB4C86" w:rsidRPr="00AB4C8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AB4C86">
              <w:rPr>
                <w:rFonts w:cs="Arial" w:hAnsi="Arial" w:ascii="Arial"/>
                <w:color w:val="000000"/>
                <w:sz w:val="20"/>
                <w:szCs w:val="20"/>
              </w:rPr>
              <w:t>4.819.969,27</w:t>
            </w:r>
          </w:p>
        </w:tc>
        <w:tc>
          <w:tcPr>
            <w:tcW w:type="dxa" w:w="31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:rsidRDefault="00AB4C86" w:rsidR="00AB4C86" w:rsidRPr="00AB4C8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AB4C86">
              <w:rPr>
                <w:rFonts w:cs="Arial" w:hAnsi="Arial" w:ascii="Arial"/>
                <w:color w:val="000000"/>
                <w:sz w:val="20"/>
                <w:szCs w:val="20"/>
              </w:rPr>
              <w:t>4.661.588,28</w:t>
            </w:r>
          </w:p>
        </w:tc>
        <w:tc>
          <w:tcPr>
            <w:tcW w:type="dxa" w:w="27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B4C86" w:rsidR="00AB4C86" w:rsidRPr="00AB4C8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AB4C86">
              <w:rPr>
                <w:rFonts w:cs="Arial" w:hAnsi="Arial" w:ascii="Arial"/>
                <w:color w:val="000000"/>
                <w:sz w:val="20"/>
                <w:szCs w:val="20"/>
              </w:rPr>
              <w:t>152.174,80</w:t>
            </w:r>
          </w:p>
        </w:tc>
      </w:tr>
      <w:tr w:rsidTr="002E0372" w:rsidR="00AB4C86" w:rsidRPr="002962BE">
        <w:trPr>
          <w:trHeight w:val="571"/>
        </w:trPr>
        <w:tc>
          <w:tcPr>
            <w:tcW w:type="dxa" w:w="27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AB4C86" w:rsidP="00921D3F" w:rsidR="00AB4C86" w:rsidRPr="002962BE">
            <w:pPr>
              <w:spacing w:lineRule="auto" w:line="276" w:after="0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2962BE">
              <w:rPr>
                <w:rFonts w:cs="Arial" w:eastAsia="Times New Roman" w:hAnsi="Arial" w:ascii="Arial"/>
                <w:b/>
                <w:sz w:val="20"/>
                <w:szCs w:val="20"/>
                <w:lang w:eastAsia="hr-HR"/>
              </w:rPr>
              <w:t>Ukupno:</w:t>
            </w:r>
          </w:p>
        </w:tc>
        <w:tc>
          <w:tcPr>
            <w:tcW w:type="dxa" w:w="302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B4C86" w:rsidR="00AB4C86" w:rsidRPr="00AB4C8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AB4C86">
              <w:rPr>
                <w:rFonts w:cs="Arial" w:hAnsi="Arial" w:ascii="Arial"/>
                <w:color w:val="000000"/>
                <w:sz w:val="20"/>
                <w:szCs w:val="20"/>
              </w:rPr>
              <w:t>4.830.048,74</w:t>
            </w:r>
          </w:p>
        </w:tc>
        <w:tc>
          <w:tcPr>
            <w:tcW w:type="dxa" w:w="31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B4C86" w:rsidR="00AB4C86" w:rsidRPr="00AB4C8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AB4C86">
              <w:rPr>
                <w:rFonts w:cs="Arial" w:hAnsi="Arial" w:ascii="Arial"/>
                <w:color w:val="000000"/>
                <w:sz w:val="20"/>
                <w:szCs w:val="20"/>
              </w:rPr>
              <w:t>4.671.667,75</w:t>
            </w:r>
          </w:p>
        </w:tc>
        <w:tc>
          <w:tcPr>
            <w:tcW w:type="dxa" w:w="278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AB4C86" w:rsidR="00AB4C86" w:rsidRPr="00AB4C8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AB4C86">
              <w:rPr>
                <w:rFonts w:cs="Arial" w:hAnsi="Arial" w:ascii="Arial"/>
                <w:color w:val="000000"/>
                <w:sz w:val="20"/>
                <w:szCs w:val="20"/>
              </w:rPr>
              <w:t>152.174,80</w:t>
            </w:r>
          </w:p>
        </w:tc>
      </w:tr>
    </w:tbl>
    <w:p w:rsidRDefault="00875FAF" w:rsidP="00875FAF" w:rsidR="00875FAF" w:rsidRPr="002962BE">
      <w:pPr>
        <w:ind w:left="870"/>
        <w:rPr>
          <w:rFonts w:cs="Arial" w:hAnsi="Arial" w:ascii="Arial"/>
          <w:b/>
          <w:sz w:val="20"/>
          <w:szCs w:val="20"/>
        </w:rPr>
      </w:pPr>
    </w:p>
    <w:p w:rsidRDefault="00875FAF" w:rsidP="00875FAF" w:rsidR="00875FAF" w:rsidRPr="005579FE">
      <w:pPr>
        <w:rPr>
          <w:rFonts w:cs="Arial" w:hAnsi="Arial" w:ascii="Arial"/>
          <w:sz w:val="20"/>
          <w:szCs w:val="20"/>
        </w:rPr>
      </w:pPr>
    </w:p>
    <w:p w:rsidRDefault="00875FAF" w:rsidP="00875FAF" w:rsidR="00875FAF" w:rsidRPr="005579FE">
      <w:pPr>
        <w:rPr>
          <w:rFonts w:cs="Arial" w:hAnsi="Arial" w:ascii="Arial"/>
          <w:sz w:val="20"/>
          <w:szCs w:val="20"/>
        </w:rPr>
      </w:pPr>
    </w:p>
    <w:p w:rsidRDefault="00EE71A9" w:rsidP="00875FAF" w:rsidR="00EE71A9">
      <w:pPr>
        <w:rPr>
          <w:rFonts w:cs="Arial" w:hAnsi="Arial" w:ascii="Arial"/>
          <w:sz w:val="20"/>
          <w:szCs w:val="20"/>
        </w:rPr>
      </w:pPr>
    </w:p>
    <w:p w:rsidRDefault="00EE71A9" w:rsidP="00875FAF" w:rsidR="00EE71A9">
      <w:pPr>
        <w:rPr>
          <w:rFonts w:cs="Arial" w:hAnsi="Arial" w:ascii="Arial"/>
          <w:sz w:val="20"/>
          <w:szCs w:val="20"/>
        </w:rPr>
      </w:pPr>
    </w:p>
    <w:p w:rsidRDefault="005302E7" w:rsidP="00875FAF" w:rsidR="005302E7">
      <w:pPr>
        <w:rPr>
          <w:rFonts w:cs="Arial" w:hAnsi="Arial" w:ascii="Arial"/>
          <w:sz w:val="20"/>
          <w:szCs w:val="20"/>
        </w:rPr>
      </w:pPr>
    </w:p>
    <w:p w:rsidRDefault="005302E7" w:rsidP="00875FAF" w:rsidR="005302E7">
      <w:pPr>
        <w:rPr>
          <w:rFonts w:cs="Arial" w:hAnsi="Arial" w:ascii="Arial"/>
          <w:sz w:val="20"/>
          <w:szCs w:val="20"/>
        </w:rPr>
      </w:pPr>
    </w:p>
    <w:p w:rsidRDefault="00DB7CE2" w:rsidP="00875FAF" w:rsidR="00DB7CE2">
      <w:pPr>
        <w:rPr>
          <w:rFonts w:cs="Arial" w:hAnsi="Arial" w:ascii="Arial"/>
          <w:sz w:val="20"/>
          <w:szCs w:val="20"/>
        </w:rPr>
      </w:pPr>
    </w:p>
    <w:p w:rsidRDefault="00DB7CE2" w:rsidP="00875FAF" w:rsidR="00DB7CE2">
      <w:pPr>
        <w:rPr>
          <w:rFonts w:cs="Arial" w:hAnsi="Arial" w:ascii="Arial"/>
          <w:sz w:val="20"/>
          <w:szCs w:val="20"/>
        </w:rPr>
      </w:pPr>
    </w:p>
    <w:p w:rsidRDefault="00DB7CE2" w:rsidP="00875FAF" w:rsidR="00DB7CE2">
      <w:pPr>
        <w:rPr>
          <w:rFonts w:cs="Arial" w:hAnsi="Arial" w:ascii="Arial"/>
          <w:sz w:val="20"/>
          <w:szCs w:val="20"/>
        </w:rPr>
      </w:pPr>
    </w:p>
    <w:p w:rsidRDefault="00EE71A9" w:rsidP="00875FAF" w:rsidR="00EE71A9">
      <w:pPr>
        <w:rPr>
          <w:rFonts w:cs="Arial" w:hAnsi="Arial" w:ascii="Arial"/>
          <w:sz w:val="20"/>
          <w:szCs w:val="20"/>
        </w:rPr>
      </w:pPr>
    </w:p>
    <w:p w:rsidRDefault="00EE71A9" w:rsidP="00875FAF" w:rsidR="00EE71A9">
      <w:pPr>
        <w:rPr>
          <w:rFonts w:cs="Arial" w:hAnsi="Arial" w:ascii="Arial"/>
          <w:sz w:val="20"/>
          <w:szCs w:val="20"/>
        </w:rPr>
      </w:pPr>
    </w:p>
    <w:p w:rsidRDefault="00384578" w:rsidP="00384578" w:rsidR="00384578">
      <w:pPr>
        <w:spacing w:after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lastRenderedPageBreak/>
        <w:t>KOLPROMET d.o.o. u stečaju</w:t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 w:rsidR="0035149E">
        <w:rPr>
          <w:rFonts w:cs="Arial" w:hAnsi="Arial" w:ascii="Arial"/>
          <w:sz w:val="20"/>
          <w:szCs w:val="20"/>
        </w:rPr>
        <w:tab/>
      </w:r>
      <w:r w:rsidR="0035149E"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>Na broj:31 St-3408/1-21</w:t>
      </w:r>
    </w:p>
    <w:p w:rsidRDefault="00384578" w:rsidP="00384578" w:rsidR="00384578">
      <w:pPr>
        <w:spacing w:after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Zagreb, Pazinska 31</w:t>
      </w:r>
    </w:p>
    <w:p w:rsidRDefault="00384578" w:rsidP="00384578" w:rsidR="00384578">
      <w:pPr>
        <w:spacing w:after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OIB:69722991358</w:t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</w:p>
    <w:p w:rsidRDefault="00875FAF" w:rsidP="00875FAF" w:rsidR="00875FAF" w:rsidRPr="00347CCB">
      <w:pPr>
        <w:jc w:val="center"/>
        <w:rPr>
          <w:rFonts w:cs="Arial" w:hAnsi="Arial" w:ascii="Arial"/>
          <w:b/>
          <w:sz w:val="20"/>
          <w:szCs w:val="20"/>
        </w:rPr>
      </w:pPr>
      <w:r w:rsidRPr="00347CCB">
        <w:rPr>
          <w:rFonts w:cs="Arial" w:hAnsi="Arial" w:ascii="Arial"/>
          <w:b/>
          <w:sz w:val="20"/>
          <w:szCs w:val="20"/>
        </w:rPr>
        <w:t>II. TABLICA RAZLUČNIH PRAVA</w:t>
      </w:r>
    </w:p>
    <w:p w:rsidRDefault="00670894" w:rsidP="00875FAF" w:rsidR="00875FAF">
      <w:pPr>
        <w:jc w:val="center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Na n</w:t>
      </w:r>
      <w:r w:rsidR="00875FAF" w:rsidRPr="00347CCB">
        <w:rPr>
          <w:rFonts w:cs="Arial" w:hAnsi="Arial" w:ascii="Arial"/>
          <w:sz w:val="20"/>
          <w:szCs w:val="20"/>
        </w:rPr>
        <w:t xml:space="preserve">ekretninama </w:t>
      </w:r>
    </w:p>
    <w:p w:rsidRDefault="00FA1360" w:rsidP="00875FAF" w:rsidR="00FA1360">
      <w:pPr>
        <w:jc w:val="center"/>
        <w:rPr>
          <w:rFonts w:cs="Arial" w:hAnsi="Arial" w:ascii="Arial"/>
          <w:sz w:val="20"/>
          <w:szCs w:val="20"/>
        </w:rPr>
      </w:pPr>
    </w:p>
    <w:tbl>
      <w:tblPr>
        <w:tblW w:type="pct" w:w="5000"/>
        <w:jc w:val="center"/>
        <w:tblInd w:type="dxa" w:w="-459"/>
        <w:tblLayout w:type="fixed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852"/>
        <w:gridCol w:w="2085"/>
        <w:gridCol w:w="1403"/>
        <w:gridCol w:w="1392"/>
        <w:gridCol w:w="1452"/>
        <w:gridCol w:w="1837"/>
        <w:gridCol w:w="2394"/>
        <w:gridCol w:w="3401"/>
      </w:tblGrid>
      <w:tr w:rsidTr="003B75BC" w:rsidR="00875FAF" w:rsidRPr="00347CCB">
        <w:trPr>
          <w:jc w:val="center"/>
        </w:trPr>
        <w:tc>
          <w:tcPr>
            <w:tcW w:type="dxa" w:w="85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875FAF" w:rsidP="0067016F" w:rsidR="00875FAF" w:rsidRPr="00347CCB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347CCB">
              <w:rPr>
                <w:rFonts w:cs="Arial" w:hAnsi="Arial" w:ascii="Arial"/>
                <w:sz w:val="20"/>
                <w:szCs w:val="20"/>
              </w:rPr>
              <w:t>Rb / Broj prijave</w:t>
            </w:r>
          </w:p>
          <w:p w:rsidRDefault="00875FAF" w:rsidP="0067016F" w:rsidR="00875FAF" w:rsidRPr="00347CCB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209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875FAF" w:rsidP="0067016F" w:rsidR="00875FAF" w:rsidRPr="00347CCB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347CCB">
              <w:rPr>
                <w:rFonts w:cs="Arial" w:hAnsi="Arial" w:ascii="Arial"/>
                <w:sz w:val="20"/>
                <w:szCs w:val="20"/>
              </w:rPr>
              <w:t>Ime i prezime /  tvrtka ili naziv razlučnog vjerovnika</w:t>
            </w:r>
          </w:p>
        </w:tc>
        <w:tc>
          <w:tcPr>
            <w:tcW w:type="dxa" w:w="14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875FAF" w:rsidP="0067016F" w:rsidR="00875FAF" w:rsidRPr="00347CCB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347CCB">
              <w:rPr>
                <w:rFonts w:cs="Arial" w:hAnsi="Arial" w:ascii="Arial"/>
                <w:sz w:val="20"/>
                <w:szCs w:val="20"/>
              </w:rPr>
              <w:t>OIB razlučnog vjerovnika</w:t>
            </w:r>
          </w:p>
        </w:tc>
        <w:tc>
          <w:tcPr>
            <w:tcW w:type="dxa" w:w="139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875FAF" w:rsidP="0067016F" w:rsidR="00875FAF" w:rsidRPr="00347CCB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347CCB">
              <w:rPr>
                <w:rFonts w:cs="Arial" w:hAnsi="Arial" w:ascii="Arial"/>
                <w:sz w:val="20"/>
                <w:szCs w:val="20"/>
              </w:rPr>
              <w:t>Adresa / sjedište razlučnog vjerovnika</w:t>
            </w:r>
          </w:p>
        </w:tc>
        <w:tc>
          <w:tcPr>
            <w:tcW w:type="dxa" w:w="14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875FAF" w:rsidP="0067016F" w:rsidR="00875FAF" w:rsidRPr="00347CCB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347CCB">
              <w:rPr>
                <w:rFonts w:cs="Arial" w:hAnsi="Arial" w:ascii="Arial"/>
                <w:sz w:val="20"/>
                <w:szCs w:val="20"/>
              </w:rPr>
              <w:t>Javna knjiga u koju je razlučno pravo upisano</w:t>
            </w:r>
          </w:p>
        </w:tc>
        <w:tc>
          <w:tcPr>
            <w:tcW w:type="dxa" w:w="184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875FAF" w:rsidP="0067016F" w:rsidR="00875FAF" w:rsidRPr="00347CCB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347CCB">
              <w:rPr>
                <w:rFonts w:cs="Arial" w:hAnsi="Arial" w:ascii="Arial"/>
                <w:sz w:val="20"/>
                <w:szCs w:val="20"/>
              </w:rPr>
              <w:t>Iznos tražbine osigurane razlučnim pravom</w:t>
            </w:r>
          </w:p>
        </w:tc>
        <w:tc>
          <w:tcPr>
            <w:tcW w:type="dxa" w:w="240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875FAF" w:rsidP="0067016F" w:rsidR="00875FAF" w:rsidRPr="00347CCB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347CCB">
              <w:rPr>
                <w:rFonts w:cs="Arial" w:hAnsi="Arial" w:ascii="Arial"/>
                <w:sz w:val="20"/>
                <w:szCs w:val="20"/>
              </w:rPr>
              <w:t>Pravnu osnovu tražbine osigurane razlučnim pravom</w:t>
            </w:r>
          </w:p>
        </w:tc>
        <w:tc>
          <w:tcPr>
            <w:tcW w:type="dxa" w:w="341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875FAF" w:rsidP="0067016F" w:rsidR="00875FAF" w:rsidRPr="00347CCB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347CCB">
              <w:rPr>
                <w:rFonts w:cs="Arial" w:hAnsi="Arial" w:ascii="Arial"/>
                <w:sz w:val="20"/>
                <w:szCs w:val="20"/>
              </w:rPr>
              <w:t>Dio imovine na koji se odnosi razlučno pravo</w:t>
            </w:r>
          </w:p>
        </w:tc>
      </w:tr>
      <w:tr w:rsidTr="003B75BC" w:rsidR="0016438D" w:rsidRPr="00347CCB">
        <w:trPr>
          <w:trHeight w:val="931"/>
          <w:jc w:val="center"/>
        </w:trPr>
        <w:tc>
          <w:tcPr>
            <w:tcW w:type="dxa" w:w="85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6438D" w:rsidP="00D01DFF" w:rsidR="0016438D" w:rsidRPr="00347CCB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1/6</w:t>
            </w:r>
          </w:p>
        </w:tc>
        <w:tc>
          <w:tcPr>
            <w:tcW w:type="dxa" w:w="209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6438D" w:rsidP="00254EBA" w:rsidR="0016438D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MARINA PULJIZ</w:t>
            </w:r>
          </w:p>
          <w:p w:rsidRDefault="0016438D" w:rsidP="00254EBA" w:rsidR="0016438D">
            <w:pPr>
              <w:rPr>
                <w:rFonts w:cs="Arial" w:hAnsi="Arial" w:ascii="Arial"/>
                <w:sz w:val="18"/>
                <w:szCs w:val="18"/>
              </w:rPr>
            </w:pPr>
            <w:r w:rsidRPr="00FE4195">
              <w:rPr>
                <w:rFonts w:cs="Arial" w:hAnsi="Arial" w:ascii="Arial"/>
                <w:sz w:val="18"/>
                <w:szCs w:val="18"/>
              </w:rPr>
              <w:t xml:space="preserve"> i </w:t>
            </w:r>
          </w:p>
          <w:p w:rsidRDefault="0016438D" w:rsidP="00254EBA" w:rsidR="0016438D">
            <w:pPr>
              <w:rPr>
                <w:rFonts w:cs="Arial" w:hAnsi="Arial" w:ascii="Arial"/>
                <w:sz w:val="18"/>
                <w:szCs w:val="18"/>
              </w:rPr>
            </w:pPr>
            <w:r w:rsidRPr="00FE4195">
              <w:rPr>
                <w:rFonts w:cs="Arial" w:hAnsi="Arial" w:ascii="Arial"/>
                <w:sz w:val="18"/>
                <w:szCs w:val="18"/>
              </w:rPr>
              <w:t xml:space="preserve">ANTE PULJIZ </w:t>
            </w:r>
          </w:p>
          <w:p w:rsidRDefault="0016438D" w:rsidP="00254EBA" w:rsidR="0016438D" w:rsidRPr="0083797E">
            <w:pPr>
              <w:rPr>
                <w:rFonts w:cs="Arial" w:hAnsi="Arial" w:ascii="Arial"/>
                <w:sz w:val="18"/>
                <w:szCs w:val="18"/>
              </w:rPr>
            </w:pPr>
            <w:r w:rsidRPr="00FE4195">
              <w:rPr>
                <w:rFonts w:cs="Arial" w:hAnsi="Arial" w:ascii="Arial"/>
                <w:sz w:val="18"/>
                <w:szCs w:val="18"/>
              </w:rPr>
              <w:t>OIB: 96069824318 zastupan po odv. Zoran Puljiz iz Zagreba</w:t>
            </w:r>
          </w:p>
        </w:tc>
        <w:tc>
          <w:tcPr>
            <w:tcW w:type="dxa" w:w="14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6438D" w:rsidP="00604C0A" w:rsidR="0016438D">
            <w:pPr>
              <w:rPr>
                <w:rFonts w:cs="Arial" w:hAnsi="Arial" w:ascii="Arial"/>
                <w:sz w:val="18"/>
                <w:szCs w:val="18"/>
              </w:rPr>
            </w:pPr>
            <w:r w:rsidRPr="00FE4195">
              <w:rPr>
                <w:rFonts w:cs="Arial" w:hAnsi="Arial" w:ascii="Arial"/>
                <w:sz w:val="18"/>
                <w:szCs w:val="18"/>
              </w:rPr>
              <w:t>30282386694</w:t>
            </w:r>
          </w:p>
          <w:p w:rsidRDefault="0016438D" w:rsidP="00604C0A" w:rsidR="0016438D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           i</w:t>
            </w:r>
          </w:p>
          <w:p w:rsidRDefault="0016438D" w:rsidP="00604C0A" w:rsidR="0016438D" w:rsidRPr="0083797E">
            <w:pPr>
              <w:rPr>
                <w:rFonts w:cs="Arial" w:hAnsi="Arial" w:ascii="Arial"/>
                <w:sz w:val="18"/>
                <w:szCs w:val="18"/>
              </w:rPr>
            </w:pPr>
            <w:r w:rsidRPr="00FE4195">
              <w:rPr>
                <w:rFonts w:cs="Arial" w:hAnsi="Arial" w:ascii="Arial"/>
                <w:sz w:val="18"/>
                <w:szCs w:val="18"/>
              </w:rPr>
              <w:t>96069824318</w:t>
            </w:r>
          </w:p>
        </w:tc>
        <w:tc>
          <w:tcPr>
            <w:tcW w:type="dxa" w:w="139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6438D" w:rsidP="00585165" w:rsidR="0016438D" w:rsidRPr="00477CDE">
            <w:pPr>
              <w:rPr>
                <w:rFonts w:cs="Arial" w:hAnsi="Arial" w:ascii="Arial"/>
                <w:sz w:val="20"/>
                <w:szCs w:val="20"/>
              </w:rPr>
            </w:pPr>
            <w:r w:rsidRPr="00477CDE">
              <w:rPr>
                <w:rFonts w:cs="Arial" w:hAnsi="Arial" w:ascii="Arial"/>
                <w:sz w:val="20"/>
                <w:szCs w:val="20"/>
              </w:rPr>
              <w:t xml:space="preserve">Zagreb, Bijenik </w:t>
            </w:r>
            <w:r>
              <w:rPr>
                <w:rFonts w:cs="Arial" w:hAnsi="Arial" w:ascii="Arial"/>
                <w:sz w:val="20"/>
                <w:szCs w:val="20"/>
              </w:rPr>
              <w:t>1</w:t>
            </w:r>
            <w:r w:rsidRPr="00477CDE">
              <w:rPr>
                <w:rFonts w:cs="Arial" w:hAnsi="Arial" w:ascii="Arial"/>
                <w:sz w:val="20"/>
                <w:szCs w:val="20"/>
              </w:rPr>
              <w:t>B</w:t>
            </w:r>
          </w:p>
        </w:tc>
        <w:tc>
          <w:tcPr>
            <w:tcW w:type="dxa" w:w="14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6438D" w:rsidR="0016438D">
            <w:pPr>
              <w:spacing w:lineRule="auto" w:line="276"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Općinski</w:t>
            </w:r>
            <w:r w:rsidRPr="009A5FB2">
              <w:rPr>
                <w:rFonts w:cs="Arial" w:hAnsi="Arial" w:ascii="Arial"/>
                <w:sz w:val="20"/>
                <w:szCs w:val="20"/>
              </w:rPr>
              <w:t xml:space="preserve"> su</w:t>
            </w:r>
            <w:r>
              <w:rPr>
                <w:rFonts w:cs="Arial" w:hAnsi="Arial" w:ascii="Arial"/>
                <w:sz w:val="20"/>
                <w:szCs w:val="20"/>
              </w:rPr>
              <w:t>da u Novom Zagrebu</w:t>
            </w:r>
          </w:p>
          <w:p w:rsidRDefault="003B75BC" w:rsidR="003B75BC" w:rsidRPr="00347CCB">
            <w:pPr>
              <w:spacing w:lineRule="auto" w:line="276" w:after="0"/>
              <w:rPr>
                <w:rFonts w:cs="Arial" w:hAnsi="Arial" w:ascii="Arial"/>
                <w:sz w:val="20"/>
                <w:szCs w:val="20"/>
              </w:rPr>
            </w:pPr>
            <w:r w:rsidRPr="00B87D3F">
              <w:rPr>
                <w:rFonts w:cs="Arial" w:hAnsi="Arial" w:ascii="Arial"/>
                <w:sz w:val="18"/>
                <w:szCs w:val="18"/>
              </w:rPr>
              <w:t>Z-11170/16  od 11.5.2016</w:t>
            </w:r>
          </w:p>
        </w:tc>
        <w:tc>
          <w:tcPr>
            <w:tcW w:type="dxa" w:w="184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6438D" w:rsidP="00FA1360" w:rsidR="0016438D" w:rsidRPr="00347CCB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FE4195">
              <w:rPr>
                <w:rFonts w:cs="Arial" w:hAnsi="Arial" w:ascii="Arial"/>
                <w:sz w:val="20"/>
                <w:szCs w:val="20"/>
              </w:rPr>
              <w:t>73.226,58</w:t>
            </w:r>
            <w:r w:rsidR="00FA1360">
              <w:rPr>
                <w:rFonts w:cs="Arial" w:hAnsi="Arial" w:ascii="Arial"/>
                <w:sz w:val="20"/>
                <w:szCs w:val="20"/>
              </w:rPr>
              <w:t xml:space="preserve"> kn</w:t>
            </w:r>
          </w:p>
        </w:tc>
        <w:tc>
          <w:tcPr>
            <w:tcW w:type="dxa" w:w="240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16438D" w:rsidP="009A5FB2" w:rsidR="0016438D" w:rsidRPr="00B87D3F">
            <w:pPr>
              <w:rPr>
                <w:rFonts w:cs="Arial" w:hAnsi="Arial" w:ascii="Arial"/>
                <w:sz w:val="18"/>
                <w:szCs w:val="18"/>
              </w:rPr>
            </w:pPr>
            <w:r w:rsidRPr="00B87D3F">
              <w:rPr>
                <w:rFonts w:cs="Arial" w:hAnsi="Arial" w:ascii="Arial"/>
                <w:sz w:val="18"/>
                <w:szCs w:val="18"/>
              </w:rPr>
              <w:t xml:space="preserve">Pravomoćna  i ovršna presuda Općinskog građanskog suda u Zagrebu broj Pn-3824/11 od 04.01.2016, </w:t>
            </w:r>
          </w:p>
          <w:p w:rsidRDefault="0016438D" w:rsidP="003B75BC" w:rsidR="0016438D" w:rsidRPr="00B87D3F">
            <w:pPr>
              <w:rPr>
                <w:rFonts w:cs="Arial" w:hAnsi="Arial" w:ascii="Arial"/>
                <w:sz w:val="18"/>
                <w:szCs w:val="18"/>
              </w:rPr>
            </w:pPr>
            <w:r w:rsidRPr="00B87D3F">
              <w:rPr>
                <w:rFonts w:cs="Arial" w:hAnsi="Arial" w:ascii="Arial"/>
                <w:sz w:val="18"/>
                <w:szCs w:val="18"/>
              </w:rPr>
              <w:t xml:space="preserve">Rješenje o ovrsi Općinskog suda u Novom Zagrebu12 Ovr-1184/16-2 od 6.5.2016. </w:t>
            </w:r>
          </w:p>
        </w:tc>
        <w:tc>
          <w:tcPr>
            <w:tcW w:type="dxa" w:w="341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DD646A" w:rsidP="003452ED" w:rsidR="0016438D" w:rsidRPr="00D4362E">
            <w:pPr>
              <w:rPr>
                <w:rFonts w:cs="Arial" w:hAnsi="Arial" w:ascii="Arial"/>
                <w:sz w:val="16"/>
                <w:szCs w:val="16"/>
              </w:rPr>
            </w:pPr>
            <w:r w:rsidRPr="00DD646A">
              <w:rPr>
                <w:rFonts w:cs="Arial" w:hAnsi="Arial" w:ascii="Arial"/>
                <w:b/>
                <w:sz w:val="16"/>
                <w:szCs w:val="16"/>
              </w:rPr>
              <w:t>-</w:t>
            </w:r>
            <w:r w:rsidR="0016438D" w:rsidRPr="00DD646A">
              <w:rPr>
                <w:rFonts w:cs="Arial" w:hAnsi="Arial" w:ascii="Arial"/>
                <w:b/>
                <w:sz w:val="16"/>
                <w:szCs w:val="16"/>
              </w:rPr>
              <w:t xml:space="preserve"> </w:t>
            </w:r>
            <w:r w:rsidR="00EB407C" w:rsidRPr="00DD646A">
              <w:rPr>
                <w:rFonts w:cs="Arial" w:hAnsi="Arial" w:ascii="Arial"/>
                <w:b/>
                <w:sz w:val="16"/>
                <w:szCs w:val="16"/>
              </w:rPr>
              <w:t>kč.br. 1342/2, zk.ul. 2827</w:t>
            </w:r>
            <w:r w:rsidR="0016438D" w:rsidRPr="00DD646A">
              <w:rPr>
                <w:rFonts w:cs="Arial" w:hAnsi="Arial" w:ascii="Arial"/>
                <w:b/>
                <w:sz w:val="16"/>
                <w:szCs w:val="16"/>
              </w:rPr>
              <w:t xml:space="preserve"> </w:t>
            </w:r>
            <w:r w:rsidR="0016438D" w:rsidRPr="00D4362E">
              <w:rPr>
                <w:rFonts w:cs="Arial" w:hAnsi="Arial" w:ascii="Arial"/>
                <w:sz w:val="16"/>
                <w:szCs w:val="16"/>
              </w:rPr>
              <w:t>k.o. Blato Novo na adresi Jaruščica 17 i 17 A</w:t>
            </w:r>
          </w:p>
          <w:p w:rsidRDefault="0016438D" w:rsidP="009C166D" w:rsidR="0016438D" w:rsidRPr="00D4362E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>
              <w:rPr>
                <w:rFonts w:cs="Arial" w:hAnsi="Arial" w:ascii="Arial"/>
                <w:sz w:val="16"/>
                <w:szCs w:val="16"/>
              </w:rPr>
              <w:t>Suvlasnički dio 295/10000(E-31)</w:t>
            </w:r>
          </w:p>
          <w:p w:rsidRDefault="0016438D" w:rsidP="009C166D" w:rsidR="0016438D" w:rsidRPr="00D4362E">
            <w:pPr>
              <w:spacing w:after="0"/>
              <w:rPr>
                <w:rFonts w:cs="Arial" w:hAnsi="Arial" w:ascii="Arial"/>
                <w:sz w:val="16"/>
                <w:szCs w:val="16"/>
              </w:rPr>
            </w:pPr>
            <w:r w:rsidRPr="00D4362E">
              <w:rPr>
                <w:rFonts w:cs="Arial" w:hAnsi="Arial" w:ascii="Arial"/>
                <w:sz w:val="16"/>
                <w:szCs w:val="16"/>
              </w:rPr>
              <w:t>trosobni stan oznake S19 na I katu, neto korisne površine 68,35 čm sa pridruženim parkirnim mjestom u garaži oznake PM19 površine 6 čm, ukupne površine 74,35 čm</w:t>
            </w:r>
          </w:p>
          <w:p w:rsidRDefault="0016438D" w:rsidP="003452ED" w:rsidR="0016438D" w:rsidRPr="00D4362E">
            <w:pPr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3B75BC" w:rsidR="00FC2ACD" w:rsidRPr="00347CCB">
        <w:trPr>
          <w:trHeight w:val="1011"/>
          <w:jc w:val="center"/>
        </w:trPr>
        <w:tc>
          <w:tcPr>
            <w:tcW w:type="dxa" w:w="85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C2ACD" w:rsidP="008D0FD8" w:rsidR="00FC2ACD">
            <w:pPr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2/</w:t>
            </w:r>
            <w:r w:rsidR="00C147A7">
              <w:rPr>
                <w:rFonts w:cs="Arial" w:hAnsi="Arial" w:ascii="Arial"/>
                <w:sz w:val="20"/>
                <w:szCs w:val="20"/>
              </w:rPr>
              <w:t>16</w:t>
            </w:r>
          </w:p>
          <w:p w:rsidRDefault="00C147A7" w:rsidP="008D0FD8" w:rsidR="00C147A7" w:rsidRPr="00347CCB">
            <w:pPr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209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63408" w:rsidP="0016438D" w:rsidR="00FC2ACD" w:rsidRPr="00E63CB7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KOLUNDž</w:t>
            </w:r>
            <w:r w:rsidR="00FC2ACD">
              <w:rPr>
                <w:rFonts w:cs="Arial" w:hAnsi="Arial" w:ascii="Arial"/>
                <w:sz w:val="18"/>
                <w:szCs w:val="18"/>
              </w:rPr>
              <w:t>IJA  MILKA</w:t>
            </w:r>
          </w:p>
        </w:tc>
        <w:tc>
          <w:tcPr>
            <w:tcW w:type="dxa" w:w="14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C2ACD" w:rsidP="0002413D" w:rsidR="00FC2ACD" w:rsidRPr="00E63CB7">
            <w:pPr>
              <w:rPr>
                <w:rFonts w:cs="Arial" w:hAnsi="Arial" w:ascii="Arial"/>
                <w:sz w:val="18"/>
                <w:szCs w:val="18"/>
              </w:rPr>
            </w:pPr>
            <w:r w:rsidRPr="0016438D">
              <w:rPr>
                <w:rFonts w:cs="Arial" w:hAnsi="Arial" w:ascii="Arial"/>
                <w:sz w:val="18"/>
                <w:szCs w:val="18"/>
              </w:rPr>
              <w:t>05874199368</w:t>
            </w:r>
          </w:p>
        </w:tc>
        <w:tc>
          <w:tcPr>
            <w:tcW w:type="dxa" w:w="139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C2ACD" w:rsidP="008D0FD8" w:rsidR="00FC2ACD" w:rsidRPr="00347CCB">
            <w:pPr>
              <w:pStyle w:val="Bezproreda"/>
              <w:spacing w:lineRule="auto" w:line="276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Zadvorsko, Kašinci 7A</w:t>
            </w:r>
          </w:p>
        </w:tc>
        <w:tc>
          <w:tcPr>
            <w:tcW w:type="dxa" w:w="14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C2ACD" w:rsidP="00585165" w:rsidR="00FC2ACD" w:rsidRPr="00347CCB">
            <w:pPr>
              <w:spacing w:lineRule="auto" w:line="276"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Općinski</w:t>
            </w:r>
            <w:r w:rsidRPr="009A5FB2">
              <w:rPr>
                <w:rFonts w:cs="Arial" w:hAnsi="Arial" w:ascii="Arial"/>
                <w:sz w:val="20"/>
                <w:szCs w:val="20"/>
              </w:rPr>
              <w:t xml:space="preserve"> su</w:t>
            </w:r>
            <w:r>
              <w:rPr>
                <w:rFonts w:cs="Arial" w:hAnsi="Arial" w:ascii="Arial"/>
                <w:sz w:val="20"/>
                <w:szCs w:val="20"/>
              </w:rPr>
              <w:t>da u Novom Zagrebu Z-55818/14 od 30.12.2014.</w:t>
            </w:r>
          </w:p>
        </w:tc>
        <w:tc>
          <w:tcPr>
            <w:tcW w:type="dxa" w:w="184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C147A7" w:rsidP="00FA1360" w:rsidR="00FC2ACD" w:rsidRPr="00347CCB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4.219.852,64</w:t>
            </w:r>
            <w:r w:rsidR="00FA1360">
              <w:rPr>
                <w:rFonts w:cs="Arial" w:hAnsi="Arial" w:ascii="Arial"/>
                <w:sz w:val="20"/>
                <w:szCs w:val="20"/>
              </w:rPr>
              <w:t xml:space="preserve"> kn</w:t>
            </w:r>
          </w:p>
        </w:tc>
        <w:tc>
          <w:tcPr>
            <w:tcW w:type="dxa" w:w="240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FC2ACD" w:rsidP="00DA688B" w:rsidR="00FC2ACD" w:rsidRPr="00B87D3F">
            <w:pPr>
              <w:pStyle w:val="Bezproreda"/>
              <w:spacing w:lineRule="auto" w:line="276"/>
              <w:rPr>
                <w:rFonts w:cs="Arial" w:hAnsi="Arial" w:ascii="Arial"/>
                <w:sz w:val="18"/>
                <w:szCs w:val="18"/>
              </w:rPr>
            </w:pPr>
            <w:r w:rsidRPr="00B87D3F">
              <w:rPr>
                <w:rFonts w:cs="Arial" w:hAnsi="Arial" w:ascii="Arial"/>
                <w:sz w:val="18"/>
                <w:szCs w:val="18"/>
              </w:rPr>
              <w:t>Sporazum o osiguranju novčane tražbine</w:t>
            </w:r>
            <w:r w:rsidR="00702AB2" w:rsidRPr="00B87D3F">
              <w:rPr>
                <w:rFonts w:cs="Arial" w:hAnsi="Arial" w:ascii="Arial"/>
                <w:sz w:val="18"/>
                <w:szCs w:val="18"/>
              </w:rPr>
              <w:t xml:space="preserve"> </w:t>
            </w:r>
            <w:r w:rsidRPr="00B87D3F">
              <w:rPr>
                <w:rFonts w:cs="Arial" w:hAnsi="Arial" w:ascii="Arial"/>
                <w:sz w:val="18"/>
                <w:szCs w:val="18"/>
              </w:rPr>
              <w:t>vjerovnika zasnivanjem založnog prava od 30.12.2014.</w:t>
            </w:r>
            <w:r w:rsidR="00791E20">
              <w:t xml:space="preserve"> </w:t>
            </w:r>
            <w:r w:rsidR="00791E20">
              <w:rPr>
                <w:rFonts w:cs="Arial" w:hAnsi="Arial" w:ascii="Arial"/>
                <w:sz w:val="18"/>
                <w:szCs w:val="18"/>
              </w:rPr>
              <w:t>OV-11798</w:t>
            </w:r>
            <w:r w:rsidR="00791E20" w:rsidRPr="00791E20">
              <w:rPr>
                <w:rFonts w:cs="Arial" w:hAnsi="Arial" w:ascii="Arial"/>
                <w:sz w:val="18"/>
                <w:szCs w:val="18"/>
              </w:rPr>
              <w:t>/2014 javni bilježnik I.Lisonek</w:t>
            </w:r>
          </w:p>
        </w:tc>
        <w:tc>
          <w:tcPr>
            <w:tcW w:type="dxa" w:w="341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702AB2" w:rsidP="004F236C" w:rsidR="00DA688B" w:rsidRPr="00DA688B">
            <w:pPr>
              <w:rPr>
                <w:rFonts w:cs="Arial" w:hAnsi="Arial" w:ascii="Arial"/>
                <w:sz w:val="16"/>
                <w:szCs w:val="16"/>
              </w:rPr>
            </w:pPr>
            <w:r w:rsidRPr="006B57C9">
              <w:rPr>
                <w:rFonts w:cs="Arial" w:hAnsi="Arial" w:ascii="Arial"/>
                <w:b/>
                <w:sz w:val="16"/>
                <w:szCs w:val="16"/>
              </w:rPr>
              <w:t>-</w:t>
            </w:r>
            <w:r w:rsidR="00FC2ACD" w:rsidRPr="006B57C9">
              <w:rPr>
                <w:rFonts w:cs="Arial" w:hAnsi="Arial" w:ascii="Arial"/>
                <w:b/>
                <w:sz w:val="16"/>
                <w:szCs w:val="16"/>
              </w:rPr>
              <w:t xml:space="preserve"> kč.br. 1342/2, zk.ul. 2827</w:t>
            </w:r>
            <w:r w:rsidR="00FC2ACD" w:rsidRPr="00702AB2">
              <w:rPr>
                <w:rFonts w:cs="Arial" w:hAnsi="Arial" w:ascii="Arial"/>
                <w:sz w:val="16"/>
                <w:szCs w:val="16"/>
              </w:rPr>
              <w:t>/, k.o. Blato Novo na adresi Jaruščica 17 i 17 A</w:t>
            </w:r>
            <w:r w:rsidR="00EB407C">
              <w:rPr>
                <w:rFonts w:cs="Arial" w:hAnsi="Arial" w:ascii="Arial"/>
                <w:sz w:val="16"/>
                <w:szCs w:val="16"/>
              </w:rPr>
              <w:t xml:space="preserve"> , Suvlasnički  </w:t>
            </w:r>
            <w:r w:rsidR="003B75BC">
              <w:rPr>
                <w:rFonts w:cs="Arial" w:hAnsi="Arial" w:ascii="Arial"/>
                <w:sz w:val="16"/>
                <w:szCs w:val="16"/>
              </w:rPr>
              <w:t>dio 411</w:t>
            </w:r>
            <w:r w:rsidR="00EB407C">
              <w:rPr>
                <w:rFonts w:cs="Arial" w:hAnsi="Arial" w:ascii="Arial"/>
                <w:sz w:val="16"/>
                <w:szCs w:val="16"/>
              </w:rPr>
              <w:t xml:space="preserve">/10000 </w:t>
            </w:r>
            <w:r w:rsidR="003B75BC">
              <w:rPr>
                <w:rFonts w:cs="Arial" w:hAnsi="Arial" w:ascii="Arial"/>
                <w:sz w:val="16"/>
                <w:szCs w:val="16"/>
              </w:rPr>
              <w:t>(E-2</w:t>
            </w:r>
            <w:r w:rsidR="00EB407C">
              <w:rPr>
                <w:rFonts w:cs="Arial" w:hAnsi="Arial" w:ascii="Arial"/>
                <w:sz w:val="16"/>
                <w:szCs w:val="16"/>
              </w:rPr>
              <w:t>1)</w:t>
            </w:r>
            <w:r w:rsidR="00DA688B">
              <w:rPr>
                <w:rFonts w:cs="Arial" w:hAnsi="Arial" w:ascii="Arial"/>
                <w:sz w:val="16"/>
                <w:szCs w:val="16"/>
              </w:rPr>
              <w:t xml:space="preserve">; </w:t>
            </w:r>
            <w:r w:rsidR="00EB407C">
              <w:rPr>
                <w:rFonts w:cs="Arial" w:hAnsi="Arial" w:ascii="Arial"/>
                <w:sz w:val="16"/>
                <w:szCs w:val="16"/>
              </w:rPr>
              <w:t xml:space="preserve"> </w:t>
            </w:r>
            <w:r w:rsidR="00DA688B">
              <w:rPr>
                <w:rFonts w:cs="Arial" w:hAnsi="Arial" w:ascii="Arial"/>
                <w:sz w:val="16"/>
                <w:szCs w:val="16"/>
              </w:rPr>
              <w:t xml:space="preserve"> </w:t>
            </w:r>
            <w:r w:rsidR="00EB407C">
              <w:rPr>
                <w:rFonts w:cs="Arial" w:hAnsi="Arial" w:ascii="Arial"/>
                <w:sz w:val="16"/>
                <w:szCs w:val="16"/>
              </w:rPr>
              <w:t>237/10000(E25)</w:t>
            </w:r>
            <w:r w:rsidR="00DA688B">
              <w:rPr>
                <w:rFonts w:cs="Arial" w:hAnsi="Arial" w:ascii="Arial"/>
                <w:sz w:val="16"/>
                <w:szCs w:val="16"/>
              </w:rPr>
              <w:t>;</w:t>
            </w:r>
            <w:r w:rsidR="003B75BC">
              <w:t xml:space="preserve"> </w:t>
            </w:r>
            <w:r w:rsidR="003B75BC" w:rsidRPr="003B75BC">
              <w:rPr>
                <w:rFonts w:cs="Arial" w:hAnsi="Arial" w:ascii="Arial"/>
                <w:sz w:val="16"/>
                <w:szCs w:val="16"/>
              </w:rPr>
              <w:t>295/10000(E-31)</w:t>
            </w:r>
            <w:r w:rsidR="003B75BC">
              <w:rPr>
                <w:rFonts w:cs="Arial" w:hAnsi="Arial" w:ascii="Arial"/>
                <w:sz w:val="16"/>
                <w:szCs w:val="16"/>
              </w:rPr>
              <w:t xml:space="preserve">; </w:t>
            </w:r>
            <w:r w:rsidR="00DA688B">
              <w:rPr>
                <w:rFonts w:cs="Arial" w:hAnsi="Arial" w:ascii="Arial"/>
                <w:sz w:val="16"/>
                <w:szCs w:val="16"/>
              </w:rPr>
              <w:t xml:space="preserve"> </w:t>
            </w:r>
            <w:r w:rsidR="00DA688B">
              <w:rPr>
                <w:b/>
                <w:bCs/>
                <w:color w:val="000000"/>
                <w:sz w:val="15"/>
                <w:szCs w:val="15"/>
              </w:rPr>
              <w:t xml:space="preserve"> </w:t>
            </w:r>
            <w:r w:rsidR="00DA688B" w:rsidRPr="00DA688B">
              <w:rPr>
                <w:rFonts w:cs="Arial" w:hAnsi="Arial" w:ascii="Arial"/>
                <w:bCs/>
                <w:color w:val="000000"/>
                <w:sz w:val="16"/>
                <w:szCs w:val="16"/>
              </w:rPr>
              <w:t>(237/10000) (E-40)</w:t>
            </w:r>
            <w:r w:rsidR="00663026">
              <w:rPr>
                <w:rFonts w:cs="Arial" w:hAnsi="Arial" w:ascii="Arial"/>
                <w:bCs/>
                <w:color w:val="000000"/>
                <w:sz w:val="16"/>
                <w:szCs w:val="16"/>
              </w:rPr>
              <w:t xml:space="preserve">; </w:t>
            </w:r>
            <w:r w:rsidR="00663026" w:rsidRPr="00663026">
              <w:rPr>
                <w:rFonts w:cs="Arial" w:hAnsi="Arial" w:ascii="Arial"/>
                <w:bCs/>
                <w:color w:val="000000"/>
                <w:sz w:val="16"/>
                <w:szCs w:val="16"/>
              </w:rPr>
              <w:t>440/10000  (E-42)</w:t>
            </w:r>
            <w:r w:rsidR="00663026">
              <w:rPr>
                <w:rFonts w:cs="Arial" w:hAnsi="Arial" w:ascii="Arial"/>
                <w:bCs/>
                <w:color w:val="000000"/>
                <w:sz w:val="16"/>
                <w:szCs w:val="16"/>
              </w:rPr>
              <w:t>;</w:t>
            </w:r>
          </w:p>
          <w:p w:rsidRDefault="00702AB2" w:rsidP="004F236C" w:rsidR="00FC2ACD">
            <w:pPr>
              <w:rPr>
                <w:rFonts w:cs="Arial" w:hAnsi="Arial" w:ascii="Arial"/>
                <w:sz w:val="16"/>
                <w:szCs w:val="16"/>
              </w:rPr>
            </w:pPr>
            <w:r w:rsidRPr="00702AB2">
              <w:rPr>
                <w:rFonts w:cs="Arial" w:hAnsi="Arial" w:ascii="Arial"/>
                <w:sz w:val="16"/>
                <w:szCs w:val="16"/>
              </w:rPr>
              <w:t>-</w:t>
            </w:r>
            <w:r w:rsidRPr="006B57C9">
              <w:rPr>
                <w:rFonts w:cs="Arial" w:hAnsi="Arial" w:ascii="Arial"/>
                <w:b/>
                <w:sz w:val="16"/>
                <w:szCs w:val="16"/>
              </w:rPr>
              <w:t xml:space="preserve">kč.br 1343/1 zk.ul. </w:t>
            </w:r>
            <w:r w:rsidR="00B60EE7">
              <w:rPr>
                <w:rFonts w:cs="Arial" w:hAnsi="Arial" w:ascii="Arial"/>
                <w:b/>
                <w:sz w:val="16"/>
                <w:szCs w:val="16"/>
              </w:rPr>
              <w:t xml:space="preserve"> </w:t>
            </w:r>
            <w:r w:rsidRPr="006B57C9">
              <w:rPr>
                <w:rFonts w:cs="Arial" w:hAnsi="Arial" w:ascii="Arial"/>
                <w:b/>
                <w:sz w:val="16"/>
                <w:szCs w:val="16"/>
              </w:rPr>
              <w:t>2722</w:t>
            </w:r>
            <w:r w:rsidR="00B60EE7">
              <w:rPr>
                <w:rFonts w:cs="Arial" w:hAnsi="Arial" w:ascii="Arial"/>
                <w:sz w:val="16"/>
                <w:szCs w:val="16"/>
              </w:rPr>
              <w:t xml:space="preserve"> </w:t>
            </w:r>
            <w:r w:rsidRPr="00702AB2">
              <w:rPr>
                <w:rFonts w:cs="Arial" w:hAnsi="Arial" w:ascii="Arial"/>
                <w:sz w:val="16"/>
                <w:szCs w:val="16"/>
              </w:rPr>
              <w:t xml:space="preserve"> Kašinci 7A</w:t>
            </w:r>
            <w:r>
              <w:rPr>
                <w:rFonts w:cs="Arial" w:hAnsi="Arial" w:ascii="Arial"/>
                <w:sz w:val="16"/>
                <w:szCs w:val="16"/>
              </w:rPr>
              <w:t xml:space="preserve"> oranica 171m</w:t>
            </w:r>
            <w:r w:rsidRPr="00702AB2">
              <w:rPr>
                <w:rFonts w:cs="Arial" w:hAnsi="Arial" w:ascii="Arial"/>
                <w:sz w:val="16"/>
                <w:szCs w:val="16"/>
                <w:vertAlign w:val="superscript"/>
              </w:rPr>
              <w:t>2</w:t>
            </w:r>
          </w:p>
          <w:p w:rsidRDefault="00702AB2" w:rsidP="00B60EE7" w:rsidR="00702AB2" w:rsidRPr="00D4362E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6"/>
                <w:szCs w:val="16"/>
              </w:rPr>
              <w:t>-</w:t>
            </w:r>
            <w:r w:rsidRPr="006B57C9">
              <w:rPr>
                <w:rFonts w:cs="Arial" w:hAnsi="Arial" w:ascii="Arial"/>
                <w:b/>
                <w:sz w:val="16"/>
                <w:szCs w:val="16"/>
              </w:rPr>
              <w:t>kč br 1342/1 zk u</w:t>
            </w:r>
            <w:r w:rsidR="00B60EE7">
              <w:rPr>
                <w:rFonts w:cs="Arial" w:hAnsi="Arial" w:ascii="Arial"/>
                <w:b/>
                <w:sz w:val="16"/>
                <w:szCs w:val="16"/>
              </w:rPr>
              <w:t>l</w:t>
            </w:r>
            <w:r w:rsidRPr="006B57C9">
              <w:rPr>
                <w:rFonts w:cs="Arial" w:hAnsi="Arial" w:ascii="Arial"/>
                <w:b/>
                <w:sz w:val="16"/>
                <w:szCs w:val="16"/>
              </w:rPr>
              <w:t xml:space="preserve"> </w:t>
            </w:r>
            <w:r w:rsidR="0027043F">
              <w:rPr>
                <w:rFonts w:cs="Arial" w:hAnsi="Arial" w:ascii="Arial"/>
                <w:b/>
                <w:sz w:val="16"/>
                <w:szCs w:val="16"/>
              </w:rPr>
              <w:t xml:space="preserve">. </w:t>
            </w:r>
            <w:r w:rsidR="00B60EE7">
              <w:rPr>
                <w:rFonts w:cs="Arial" w:hAnsi="Arial" w:ascii="Arial"/>
                <w:b/>
                <w:sz w:val="16"/>
                <w:szCs w:val="16"/>
              </w:rPr>
              <w:t xml:space="preserve"> </w:t>
            </w:r>
            <w:r w:rsidRPr="006B57C9">
              <w:rPr>
                <w:rFonts w:cs="Arial" w:hAnsi="Arial" w:ascii="Arial"/>
                <w:b/>
                <w:sz w:val="16"/>
                <w:szCs w:val="16"/>
              </w:rPr>
              <w:t>50277</w:t>
            </w:r>
            <w:r>
              <w:rPr>
                <w:rFonts w:cs="Arial" w:hAnsi="Arial" w:ascii="Arial"/>
                <w:sz w:val="16"/>
                <w:szCs w:val="16"/>
              </w:rPr>
              <w:t xml:space="preserve"> </w:t>
            </w:r>
            <w:r w:rsidR="00B60EE7" w:rsidRPr="00B60EE7">
              <w:rPr>
                <w:rFonts w:cs="Arial" w:hAnsi="Arial" w:ascii="Arial"/>
                <w:sz w:val="16"/>
                <w:szCs w:val="16"/>
              </w:rPr>
              <w:t xml:space="preserve">Kašinci 7A </w:t>
            </w:r>
            <w:r w:rsidR="00B60EE7">
              <w:rPr>
                <w:rFonts w:cs="Arial" w:hAnsi="Arial" w:ascii="Arial"/>
                <w:sz w:val="16"/>
                <w:szCs w:val="16"/>
              </w:rPr>
              <w:t xml:space="preserve">   </w:t>
            </w:r>
            <w:r>
              <w:rPr>
                <w:rFonts w:cs="Arial" w:hAnsi="Arial" w:ascii="Arial"/>
                <w:sz w:val="16"/>
                <w:szCs w:val="16"/>
              </w:rPr>
              <w:t>oranica  473m</w:t>
            </w:r>
            <w:r w:rsidRPr="00702AB2">
              <w:rPr>
                <w:rFonts w:cs="Arial" w:hAnsi="Arial" w:ascii="Arial"/>
                <w:sz w:val="16"/>
                <w:szCs w:val="16"/>
                <w:vertAlign w:val="superscript"/>
              </w:rPr>
              <w:t>2</w:t>
            </w:r>
          </w:p>
        </w:tc>
      </w:tr>
    </w:tbl>
    <w:p w:rsidRDefault="00BA6E12" w:rsidP="00875FAF" w:rsidR="00BA6E12">
      <w:pPr>
        <w:rPr>
          <w:rFonts w:cs="Arial" w:hAnsi="Arial" w:ascii="Arial"/>
          <w:sz w:val="20"/>
          <w:szCs w:val="20"/>
        </w:rPr>
      </w:pPr>
    </w:p>
    <w:p w:rsidRDefault="005D0A75" w:rsidP="00875FAF" w:rsidR="00367141">
      <w:pPr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 xml:space="preserve">Napomena uz tablicu razlučna prava na nekretninama: </w:t>
      </w:r>
    </w:p>
    <w:p w:rsidRDefault="004F0CF1" w:rsidP="004F0CF1" w:rsidR="004F0CF1">
      <w:pPr>
        <w:numPr>
          <w:ilvl w:val="0"/>
          <w:numId w:val="12"/>
        </w:numPr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U odnosu na razlučne vjerovnike Marinu i Antu Puljiza čiji je upis u zemljišne knjige izvršen temeljem r</w:t>
      </w:r>
      <w:r w:rsidRPr="004F0CF1">
        <w:rPr>
          <w:rFonts w:cs="Arial" w:hAnsi="Arial" w:ascii="Arial"/>
          <w:sz w:val="20"/>
          <w:szCs w:val="20"/>
        </w:rPr>
        <w:t xml:space="preserve">ješenje o ovrsi Općinskog suda u Novom Zagrebu12 Ovr-1184/16-2 od 6.5.2016. </w:t>
      </w:r>
      <w:r>
        <w:rPr>
          <w:rFonts w:cs="Arial" w:hAnsi="Arial" w:ascii="Arial"/>
          <w:sz w:val="20"/>
          <w:szCs w:val="20"/>
        </w:rPr>
        <w:t>stečajni upravitelj napominje da je  p</w:t>
      </w:r>
      <w:r w:rsidRPr="004F0CF1">
        <w:rPr>
          <w:rFonts w:cs="Arial" w:hAnsi="Arial" w:ascii="Arial"/>
          <w:sz w:val="20"/>
          <w:szCs w:val="20"/>
        </w:rPr>
        <w:t xml:space="preserve">rijedlog za otvaranje stečajnog postupka </w:t>
      </w:r>
      <w:r>
        <w:rPr>
          <w:rFonts w:cs="Arial" w:hAnsi="Arial" w:ascii="Arial"/>
          <w:sz w:val="20"/>
          <w:szCs w:val="20"/>
        </w:rPr>
        <w:t xml:space="preserve"> </w:t>
      </w:r>
      <w:r w:rsidR="004021E2">
        <w:rPr>
          <w:rFonts w:cs="Arial" w:hAnsi="Arial" w:ascii="Arial"/>
          <w:sz w:val="20"/>
          <w:szCs w:val="20"/>
        </w:rPr>
        <w:t xml:space="preserve">zaprimljen </w:t>
      </w:r>
      <w:r>
        <w:rPr>
          <w:rFonts w:cs="Arial" w:hAnsi="Arial" w:ascii="Arial"/>
          <w:sz w:val="20"/>
          <w:szCs w:val="20"/>
        </w:rPr>
        <w:t xml:space="preserve"> na sudu dana  06. travnja 2016. godine pa su se</w:t>
      </w:r>
      <w:r w:rsidR="004021E2">
        <w:rPr>
          <w:rFonts w:cs="Arial" w:hAnsi="Arial" w:ascii="Arial"/>
          <w:sz w:val="20"/>
          <w:szCs w:val="20"/>
        </w:rPr>
        <w:t xml:space="preserve"> u odnosu na da upisa zabilježbe </w:t>
      </w:r>
      <w:r>
        <w:rPr>
          <w:rFonts w:cs="Arial" w:hAnsi="Arial" w:ascii="Arial"/>
          <w:sz w:val="20"/>
          <w:szCs w:val="20"/>
        </w:rPr>
        <w:t xml:space="preserve"> stekli </w:t>
      </w:r>
      <w:r w:rsidRPr="004F0CF1">
        <w:rPr>
          <w:rFonts w:cs="Arial" w:hAnsi="Arial" w:ascii="Arial"/>
          <w:sz w:val="20"/>
          <w:szCs w:val="20"/>
        </w:rPr>
        <w:t xml:space="preserve"> uvjeti za primjenu članka 168. Stečajnog zakona.</w:t>
      </w:r>
    </w:p>
    <w:p w:rsidRDefault="005D0A75" w:rsidP="0039712C" w:rsidR="005D0A75">
      <w:pPr>
        <w:spacing w:after="0"/>
        <w:rPr>
          <w:rFonts w:cs="Arial" w:hAnsi="Arial" w:ascii="Arial"/>
          <w:sz w:val="20"/>
          <w:szCs w:val="20"/>
        </w:rPr>
      </w:pPr>
    </w:p>
    <w:p w:rsidRDefault="00791E20" w:rsidP="0039712C" w:rsidR="00791E20">
      <w:pPr>
        <w:spacing w:after="0"/>
        <w:rPr>
          <w:rFonts w:cs="Arial" w:hAnsi="Arial" w:ascii="Arial"/>
          <w:sz w:val="20"/>
          <w:szCs w:val="20"/>
        </w:rPr>
      </w:pPr>
    </w:p>
    <w:p w:rsidRDefault="00791E20" w:rsidP="0039712C" w:rsidR="00791E20">
      <w:pPr>
        <w:spacing w:after="0"/>
        <w:rPr>
          <w:rFonts w:cs="Arial" w:hAnsi="Arial" w:ascii="Arial"/>
          <w:sz w:val="20"/>
          <w:szCs w:val="20"/>
        </w:rPr>
      </w:pPr>
    </w:p>
    <w:p w:rsidRDefault="00C33E96" w:rsidP="0039712C" w:rsidR="00C33E96">
      <w:pPr>
        <w:spacing w:after="0"/>
        <w:rPr>
          <w:rFonts w:cs="Arial" w:hAnsi="Arial" w:ascii="Arial"/>
          <w:sz w:val="20"/>
          <w:szCs w:val="20"/>
        </w:rPr>
      </w:pPr>
    </w:p>
    <w:p w:rsidRDefault="008F5E49" w:rsidP="0039712C" w:rsidR="008F5E49">
      <w:pPr>
        <w:spacing w:after="0"/>
        <w:rPr>
          <w:rFonts w:cs="Arial" w:hAnsi="Arial" w:ascii="Arial"/>
          <w:sz w:val="20"/>
          <w:szCs w:val="20"/>
        </w:rPr>
      </w:pPr>
    </w:p>
    <w:p w:rsidRDefault="00C33E96" w:rsidP="0039712C" w:rsidR="00C33E96">
      <w:pPr>
        <w:spacing w:after="0"/>
        <w:rPr>
          <w:rFonts w:cs="Arial" w:hAnsi="Arial" w:ascii="Arial"/>
          <w:sz w:val="20"/>
          <w:szCs w:val="20"/>
        </w:rPr>
      </w:pPr>
    </w:p>
    <w:p w:rsidRDefault="00384578" w:rsidP="00384578" w:rsidR="00384578">
      <w:pPr>
        <w:spacing w:after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KOLPROMET d.o.o. u stečaju</w:t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 w:rsidR="00DB7CE2">
        <w:rPr>
          <w:rFonts w:cs="Arial" w:hAnsi="Arial" w:ascii="Arial"/>
          <w:sz w:val="20"/>
          <w:szCs w:val="20"/>
        </w:rPr>
        <w:tab/>
      </w:r>
      <w:r w:rsidR="00DB7CE2"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>Na broj:31 St-3408/1-21</w:t>
      </w:r>
    </w:p>
    <w:p w:rsidRDefault="00384578" w:rsidP="00384578" w:rsidR="00384578">
      <w:pPr>
        <w:spacing w:after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Zagreb, Pazinska 31</w:t>
      </w:r>
    </w:p>
    <w:p w:rsidRDefault="00384578" w:rsidP="00384578" w:rsidR="00384578">
      <w:pPr>
        <w:spacing w:after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OIB:69722991358</w:t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</w:p>
    <w:p w:rsidRDefault="00671464" w:rsidP="0039712C" w:rsidR="00671464">
      <w:pPr>
        <w:jc w:val="center"/>
        <w:rPr>
          <w:rFonts w:cs="Arial" w:hAnsi="Arial" w:ascii="Arial"/>
          <w:b/>
          <w:sz w:val="20"/>
          <w:szCs w:val="20"/>
        </w:rPr>
      </w:pPr>
    </w:p>
    <w:p w:rsidRDefault="00D819F5" w:rsidP="0039712C" w:rsidR="0039712C" w:rsidRPr="00347CCB">
      <w:pPr>
        <w:jc w:val="center"/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t xml:space="preserve">II. TABLICA IZLUČNIH </w:t>
      </w:r>
      <w:r w:rsidR="0039712C" w:rsidRPr="00347CCB">
        <w:rPr>
          <w:rFonts w:cs="Arial" w:hAnsi="Arial" w:ascii="Arial"/>
          <w:b/>
          <w:sz w:val="20"/>
          <w:szCs w:val="20"/>
        </w:rPr>
        <w:t xml:space="preserve"> PRAVA</w:t>
      </w:r>
    </w:p>
    <w:p w:rsidRDefault="00D819F5" w:rsidP="0039712C" w:rsidR="0039712C">
      <w:pPr>
        <w:jc w:val="center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Na nekre</w:t>
      </w:r>
      <w:r w:rsidR="0039712C" w:rsidRPr="00347CCB">
        <w:rPr>
          <w:rFonts w:cs="Arial" w:hAnsi="Arial" w:ascii="Arial"/>
          <w:sz w:val="20"/>
          <w:szCs w:val="20"/>
        </w:rPr>
        <w:t xml:space="preserve">tninama </w:t>
      </w:r>
    </w:p>
    <w:tbl>
      <w:tblPr>
        <w:tblW w:type="pct" w:w="5113"/>
        <w:jc w:val="center"/>
        <w:tblInd w:type="dxa" w:w="-5511"/>
        <w:tblLayout w:type="fixed"/>
        <w:tblCellMar>
          <w:left w:type="dxa" w:w="10"/>
          <w:right w:type="dxa" w:w="10"/>
        </w:tblCellMar>
        <w:tblLook w:val="04A0" w:noVBand="1" w:noHBand="0" w:lastColumn="0" w:firstColumn="1" w:lastRow="0" w:firstRow="1"/>
      </w:tblPr>
      <w:tblGrid>
        <w:gridCol w:w="832"/>
        <w:gridCol w:w="2045"/>
        <w:gridCol w:w="1482"/>
        <w:gridCol w:w="1702"/>
        <w:gridCol w:w="4350"/>
        <w:gridCol w:w="4740"/>
      </w:tblGrid>
      <w:tr w:rsidTr="00075CE1" w:rsidR="00075CE1" w:rsidRPr="00347CCB">
        <w:trPr>
          <w:jc w:val="center"/>
        </w:trPr>
        <w:tc>
          <w:tcPr>
            <w:tcW w:type="dxa" w:w="83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75CE1" w:rsidP="0002413D" w:rsidR="00075CE1" w:rsidRPr="00347CCB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347CCB">
              <w:rPr>
                <w:rFonts w:cs="Arial" w:hAnsi="Arial" w:ascii="Arial"/>
                <w:sz w:val="20"/>
                <w:szCs w:val="20"/>
              </w:rPr>
              <w:t xml:space="preserve">Rb / Broj prijave </w:t>
            </w:r>
          </w:p>
          <w:p w:rsidRDefault="00075CE1" w:rsidP="0002413D" w:rsidR="00075CE1" w:rsidRPr="00347CCB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204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075CE1" w:rsidP="0002413D" w:rsidR="00075CE1" w:rsidRPr="00347CCB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347CCB">
              <w:rPr>
                <w:rFonts w:cs="Arial" w:hAnsi="Arial" w:ascii="Arial"/>
                <w:sz w:val="20"/>
                <w:szCs w:val="20"/>
              </w:rPr>
              <w:t>Ime i prezi</w:t>
            </w:r>
            <w:r w:rsidR="001A086B">
              <w:rPr>
                <w:rFonts w:cs="Arial" w:hAnsi="Arial" w:ascii="Arial"/>
                <w:sz w:val="20"/>
                <w:szCs w:val="20"/>
              </w:rPr>
              <w:t>me /  tvrtka ili naziv izlučnog</w:t>
            </w:r>
            <w:r w:rsidRPr="00347CCB">
              <w:rPr>
                <w:rFonts w:cs="Arial" w:hAnsi="Arial" w:ascii="Arial"/>
                <w:sz w:val="20"/>
                <w:szCs w:val="20"/>
              </w:rPr>
              <w:t xml:space="preserve"> vjerovnika</w:t>
            </w:r>
          </w:p>
        </w:tc>
        <w:tc>
          <w:tcPr>
            <w:tcW w:type="dxa" w:w="148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1A086B" w:rsidP="0002413D" w:rsidR="001A086B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OIB izlučnog</w:t>
            </w:r>
          </w:p>
          <w:p w:rsidRDefault="00075CE1" w:rsidP="0002413D" w:rsidR="00075CE1" w:rsidRPr="00347CCB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347CCB">
              <w:rPr>
                <w:rFonts w:cs="Arial" w:hAnsi="Arial" w:ascii="Arial"/>
                <w:sz w:val="20"/>
                <w:szCs w:val="20"/>
              </w:rPr>
              <w:t xml:space="preserve">vjerovnika </w:t>
            </w:r>
          </w:p>
        </w:tc>
        <w:tc>
          <w:tcPr>
            <w:tcW w:type="dxa" w:w="170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1A086B" w:rsidP="0002413D" w:rsidR="00075CE1" w:rsidRPr="00347CCB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Adresa / sjedište i</w:t>
            </w:r>
            <w:r w:rsidR="00075CE1" w:rsidRPr="00347CCB">
              <w:rPr>
                <w:rFonts w:cs="Arial" w:hAnsi="Arial" w:ascii="Arial"/>
                <w:sz w:val="20"/>
                <w:szCs w:val="20"/>
              </w:rPr>
              <w:t>zlučnog vjerovnika</w:t>
            </w:r>
          </w:p>
        </w:tc>
        <w:tc>
          <w:tcPr>
            <w:tcW w:type="dxa" w:w="435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075CE1" w:rsidP="00343EEC" w:rsidR="00075CE1" w:rsidRPr="00347CCB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347CCB">
              <w:rPr>
                <w:rFonts w:cs="Arial" w:hAnsi="Arial" w:ascii="Arial"/>
                <w:sz w:val="20"/>
                <w:szCs w:val="20"/>
              </w:rPr>
              <w:t xml:space="preserve">Pravnu osnovu </w:t>
            </w:r>
            <w:r w:rsidR="00343EEC">
              <w:rPr>
                <w:rFonts w:cs="Arial" w:hAnsi="Arial" w:ascii="Arial"/>
                <w:sz w:val="20"/>
                <w:szCs w:val="20"/>
              </w:rPr>
              <w:t>izlučnog prava</w:t>
            </w:r>
          </w:p>
        </w:tc>
        <w:tc>
          <w:tcPr>
            <w:tcW w:type="dxa" w:w="474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  <w:hideMark/>
          </w:tcPr>
          <w:p w:rsidRDefault="00075CE1" w:rsidP="0002413D" w:rsidR="00075CE1" w:rsidRPr="00347CCB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347CCB">
              <w:rPr>
                <w:rFonts w:cs="Arial" w:hAnsi="Arial" w:ascii="Arial"/>
                <w:sz w:val="20"/>
                <w:szCs w:val="20"/>
              </w:rPr>
              <w:t>Dio im</w:t>
            </w:r>
            <w:r>
              <w:rPr>
                <w:rFonts w:cs="Arial" w:hAnsi="Arial" w:ascii="Arial"/>
                <w:sz w:val="20"/>
                <w:szCs w:val="20"/>
              </w:rPr>
              <w:t xml:space="preserve">ovine na koji se odnosi izlučno </w:t>
            </w:r>
            <w:r w:rsidRPr="00347CCB">
              <w:rPr>
                <w:rFonts w:cs="Arial" w:hAnsi="Arial" w:ascii="Arial"/>
                <w:sz w:val="20"/>
                <w:szCs w:val="20"/>
              </w:rPr>
              <w:t xml:space="preserve"> pravo</w:t>
            </w:r>
          </w:p>
        </w:tc>
      </w:tr>
      <w:tr w:rsidTr="00075CE1" w:rsidR="00075CE1" w:rsidRPr="00347CCB">
        <w:trPr>
          <w:trHeight w:val="1011"/>
          <w:jc w:val="center"/>
        </w:trPr>
        <w:tc>
          <w:tcPr>
            <w:tcW w:type="dxa" w:w="83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75CE1" w:rsidP="0002413D" w:rsidR="00075CE1" w:rsidRPr="003452ED">
            <w:pPr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3452ED">
              <w:rPr>
                <w:rFonts w:cs="Arial" w:hAnsi="Arial" w:ascii="Arial"/>
                <w:sz w:val="20"/>
                <w:szCs w:val="20"/>
              </w:rPr>
              <w:t>1/9</w:t>
            </w:r>
          </w:p>
        </w:tc>
        <w:tc>
          <w:tcPr>
            <w:tcW w:type="dxa" w:w="204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75CE1" w:rsidP="003452ED" w:rsidR="00075CE1" w:rsidRPr="003452ED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3452ED">
              <w:rPr>
                <w:rFonts w:cs="Arial" w:hAnsi="Arial" w:ascii="Arial"/>
                <w:sz w:val="20"/>
                <w:szCs w:val="20"/>
              </w:rPr>
              <w:t xml:space="preserve">MARTINA ANIĆ-ANTIĆ </w:t>
            </w:r>
          </w:p>
        </w:tc>
        <w:tc>
          <w:tcPr>
            <w:tcW w:type="dxa" w:w="148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75CE1" w:rsidR="00075CE1" w:rsidRPr="003452ED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3452ED">
              <w:rPr>
                <w:rFonts w:cs="Arial" w:hAnsi="Arial" w:ascii="Arial"/>
                <w:sz w:val="20"/>
                <w:szCs w:val="20"/>
              </w:rPr>
              <w:t>29768986500</w:t>
            </w:r>
          </w:p>
        </w:tc>
        <w:tc>
          <w:tcPr>
            <w:tcW w:type="dxa" w:w="170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75CE1" w:rsidP="00585165" w:rsidR="00075CE1" w:rsidRPr="00293E7F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293E7F">
              <w:rPr>
                <w:rFonts w:cs="Arial" w:hAnsi="Arial" w:ascii="Arial"/>
                <w:sz w:val="20"/>
                <w:szCs w:val="20"/>
              </w:rPr>
              <w:t>Zagreb, Jaruščica 17</w:t>
            </w:r>
          </w:p>
        </w:tc>
        <w:tc>
          <w:tcPr>
            <w:tcW w:type="dxa" w:w="435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75CE1" w:rsidP="00585165" w:rsidR="00075CE1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U</w:t>
            </w:r>
            <w:r w:rsidRPr="00597354">
              <w:rPr>
                <w:rFonts w:cs="Arial" w:hAnsi="Arial" w:ascii="Arial"/>
                <w:sz w:val="18"/>
                <w:szCs w:val="18"/>
              </w:rPr>
              <w:t>govor o kupoprodaji nekretnine   S1/2010 i parkirno mjesto PM1</w:t>
            </w:r>
            <w:r>
              <w:rPr>
                <w:rFonts w:cs="Arial" w:hAnsi="Arial" w:ascii="Arial"/>
                <w:sz w:val="18"/>
                <w:szCs w:val="18"/>
              </w:rPr>
              <w:t xml:space="preserve">, računi, tabularna izjava OV-176/11  od 7.1.2011. </w:t>
            </w:r>
          </w:p>
          <w:p w:rsidRDefault="00D81315" w:rsidP="00D81315" w:rsidR="00075CE1" w:rsidRPr="00597354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Rješenje Općinskog građanskog suda u Zagrebu </w:t>
            </w:r>
            <w:r w:rsidR="00075CE1" w:rsidRPr="00597354">
              <w:rPr>
                <w:rFonts w:cs="Arial" w:hAnsi="Arial" w:ascii="Arial"/>
                <w:sz w:val="18"/>
                <w:szCs w:val="18"/>
              </w:rPr>
              <w:t xml:space="preserve"> Z-1933/11 </w:t>
            </w:r>
            <w:r>
              <w:rPr>
                <w:rFonts w:cs="Arial" w:hAnsi="Arial" w:ascii="Arial"/>
                <w:sz w:val="18"/>
                <w:szCs w:val="18"/>
              </w:rPr>
              <w:t xml:space="preserve"> od 18.11.2011.</w:t>
            </w:r>
            <w:r w:rsidR="00075CE1" w:rsidRPr="00597354">
              <w:rPr>
                <w:rFonts w:cs="Arial" w:hAnsi="Arial" w:ascii="Arial"/>
                <w:sz w:val="18"/>
                <w:szCs w:val="18"/>
              </w:rPr>
              <w:t>predbilježba upisa prava vlasništ</w:t>
            </w:r>
            <w:r w:rsidR="00075CE1">
              <w:rPr>
                <w:rFonts w:cs="Arial" w:hAnsi="Arial" w:ascii="Arial"/>
                <w:sz w:val="18"/>
                <w:szCs w:val="18"/>
              </w:rPr>
              <w:t>v</w:t>
            </w:r>
            <w:r w:rsidR="00075CE1" w:rsidRPr="00597354">
              <w:rPr>
                <w:rFonts w:cs="Arial" w:hAnsi="Arial" w:ascii="Arial"/>
                <w:sz w:val="18"/>
                <w:szCs w:val="18"/>
              </w:rPr>
              <w:t xml:space="preserve">a </w:t>
            </w:r>
          </w:p>
        </w:tc>
        <w:tc>
          <w:tcPr>
            <w:tcW w:type="dxa" w:w="474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75CE1" w:rsidP="0087028B" w:rsidR="00075CE1">
            <w:pPr>
              <w:rPr>
                <w:rFonts w:cs="Arial" w:hAnsi="Arial" w:ascii="Arial"/>
                <w:sz w:val="18"/>
                <w:szCs w:val="18"/>
              </w:rPr>
            </w:pPr>
            <w:r w:rsidRPr="0087028B">
              <w:rPr>
                <w:rFonts w:cs="Arial" w:hAnsi="Arial" w:ascii="Arial"/>
                <w:sz w:val="18"/>
                <w:szCs w:val="18"/>
              </w:rPr>
              <w:t>- kč.br. 1342/2 zk.ul. 2827 k.o. Blato Novo na adresi Zagreb, Jaruščica 17,</w:t>
            </w:r>
          </w:p>
          <w:p w:rsidRDefault="00075CE1" w:rsidP="0087028B" w:rsidR="00075CE1" w:rsidRPr="0087028B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Suvlasnički udio </w:t>
            </w:r>
            <w:r w:rsidR="00343EEC">
              <w:rPr>
                <w:rFonts w:cs="Arial" w:hAnsi="Arial" w:ascii="Arial"/>
                <w:sz w:val="18"/>
                <w:szCs w:val="18"/>
              </w:rPr>
              <w:t>114</w:t>
            </w:r>
            <w:r>
              <w:rPr>
                <w:rFonts w:cs="Arial" w:hAnsi="Arial" w:ascii="Arial"/>
                <w:sz w:val="18"/>
                <w:szCs w:val="18"/>
              </w:rPr>
              <w:t xml:space="preserve">/10000 </w:t>
            </w:r>
            <w:r w:rsidR="00343EEC">
              <w:rPr>
                <w:rFonts w:cs="Arial" w:hAnsi="Arial" w:ascii="Arial"/>
                <w:sz w:val="18"/>
                <w:szCs w:val="18"/>
              </w:rPr>
              <w:t xml:space="preserve">(E-1) </w:t>
            </w:r>
            <w:r w:rsidRPr="0087028B">
              <w:rPr>
                <w:rFonts w:cs="Arial" w:hAnsi="Arial" w:ascii="Arial"/>
                <w:sz w:val="18"/>
                <w:szCs w:val="18"/>
              </w:rPr>
              <w:t xml:space="preserve"> jednosobni stan oznake S1 u prizemlju, površine 26m2, sa pridruženim parkirnim mjestom PM1 površine 2,75 m2 sve na </w:t>
            </w:r>
          </w:p>
        </w:tc>
      </w:tr>
      <w:tr w:rsidTr="00075CE1" w:rsidR="00075CE1" w:rsidRPr="00347CCB">
        <w:trPr>
          <w:trHeight w:val="1011"/>
          <w:jc w:val="center"/>
        </w:trPr>
        <w:tc>
          <w:tcPr>
            <w:tcW w:type="dxa" w:w="83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75CE1" w:rsidP="0002413D" w:rsidR="00075CE1" w:rsidRPr="003452ED">
            <w:pPr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3452ED">
              <w:rPr>
                <w:rFonts w:cs="Arial" w:hAnsi="Arial" w:ascii="Arial"/>
                <w:sz w:val="20"/>
                <w:szCs w:val="20"/>
              </w:rPr>
              <w:t>2/10</w:t>
            </w:r>
          </w:p>
        </w:tc>
        <w:tc>
          <w:tcPr>
            <w:tcW w:type="dxa" w:w="204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75CE1" w:rsidP="003452ED" w:rsidR="00075CE1" w:rsidRPr="003452ED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3452ED">
              <w:rPr>
                <w:rFonts w:cs="Arial" w:hAnsi="Arial" w:ascii="Arial"/>
                <w:sz w:val="20"/>
                <w:szCs w:val="20"/>
              </w:rPr>
              <w:t>MARIN ŠIMUNOVIĆ</w:t>
            </w:r>
          </w:p>
          <w:p w:rsidRDefault="00075CE1" w:rsidP="003452ED" w:rsidR="00075CE1" w:rsidRPr="003452ED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3452ED">
              <w:rPr>
                <w:rFonts w:cs="Arial" w:hAnsi="Arial" w:ascii="Arial"/>
                <w:sz w:val="20"/>
                <w:szCs w:val="20"/>
              </w:rPr>
              <w:t xml:space="preserve"> i </w:t>
            </w:r>
          </w:p>
          <w:p w:rsidRDefault="00075CE1" w:rsidP="003452ED" w:rsidR="00075CE1" w:rsidRPr="003452ED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3452ED">
              <w:rPr>
                <w:rFonts w:cs="Arial" w:hAnsi="Arial" w:ascii="Arial"/>
                <w:sz w:val="20"/>
                <w:szCs w:val="20"/>
              </w:rPr>
              <w:t>IRENA ŠIMUNOVIĆ</w:t>
            </w:r>
          </w:p>
        </w:tc>
        <w:tc>
          <w:tcPr>
            <w:tcW w:type="dxa" w:w="148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75CE1" w:rsidR="00075CE1" w:rsidRPr="003452ED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3452ED">
              <w:rPr>
                <w:rFonts w:cs="Arial" w:hAnsi="Arial" w:ascii="Arial"/>
                <w:sz w:val="20"/>
                <w:szCs w:val="20"/>
              </w:rPr>
              <w:t>48340554728</w:t>
            </w:r>
          </w:p>
          <w:p w:rsidRDefault="00075CE1" w:rsidR="00075CE1" w:rsidRPr="003452ED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i</w:t>
            </w:r>
          </w:p>
          <w:p w:rsidRDefault="00075CE1" w:rsidR="00075CE1" w:rsidRPr="003452ED">
            <w:pPr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3452ED">
              <w:rPr>
                <w:rFonts w:cs="Arial" w:hAnsi="Arial" w:ascii="Arial"/>
                <w:sz w:val="20"/>
                <w:szCs w:val="20"/>
              </w:rPr>
              <w:t>77369025013</w:t>
            </w:r>
          </w:p>
        </w:tc>
        <w:tc>
          <w:tcPr>
            <w:tcW w:type="dxa" w:w="170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75CE1" w:rsidP="00585165" w:rsidR="00075CE1" w:rsidRPr="00293E7F">
            <w:pPr>
              <w:rPr>
                <w:rFonts w:cs="Arial" w:hAnsi="Arial" w:ascii="Arial"/>
                <w:sz w:val="20"/>
                <w:szCs w:val="20"/>
              </w:rPr>
            </w:pPr>
            <w:r w:rsidRPr="00293E7F">
              <w:rPr>
                <w:rFonts w:cs="Arial" w:hAnsi="Arial" w:ascii="Arial"/>
                <w:sz w:val="20"/>
                <w:szCs w:val="20"/>
              </w:rPr>
              <w:t>Zagreb, Savska cesta 183</w:t>
            </w:r>
          </w:p>
        </w:tc>
        <w:tc>
          <w:tcPr>
            <w:tcW w:type="dxa" w:w="435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75CE1" w:rsidP="00585165" w:rsidR="00075CE1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U</w:t>
            </w:r>
            <w:r w:rsidRPr="00293E7F">
              <w:rPr>
                <w:rFonts w:cs="Arial" w:hAnsi="Arial" w:ascii="Arial"/>
                <w:sz w:val="20"/>
                <w:szCs w:val="20"/>
              </w:rPr>
              <w:t>govor o kupo</w:t>
            </w:r>
            <w:r>
              <w:rPr>
                <w:rFonts w:cs="Arial" w:hAnsi="Arial" w:ascii="Arial"/>
                <w:sz w:val="20"/>
                <w:szCs w:val="20"/>
              </w:rPr>
              <w:t>p</w:t>
            </w:r>
            <w:r w:rsidRPr="00293E7F">
              <w:rPr>
                <w:rFonts w:cs="Arial" w:hAnsi="Arial" w:ascii="Arial"/>
                <w:sz w:val="20"/>
                <w:szCs w:val="20"/>
              </w:rPr>
              <w:t>rodaji nekretnine</w:t>
            </w:r>
            <w:r>
              <w:rPr>
                <w:rFonts w:cs="Arial" w:hAnsi="Arial" w:ascii="Arial"/>
                <w:sz w:val="20"/>
                <w:szCs w:val="20"/>
              </w:rPr>
              <w:t xml:space="preserve"> </w:t>
            </w:r>
            <w:r w:rsidRPr="00293E7F">
              <w:rPr>
                <w:rFonts w:cs="Arial" w:hAnsi="Arial" w:ascii="Arial"/>
                <w:sz w:val="20"/>
                <w:szCs w:val="20"/>
              </w:rPr>
              <w:t xml:space="preserve"> S2/2010</w:t>
            </w:r>
            <w:r>
              <w:rPr>
                <w:rFonts w:cs="Arial" w:hAnsi="Arial" w:ascii="Arial"/>
                <w:sz w:val="20"/>
                <w:szCs w:val="20"/>
              </w:rPr>
              <w:t xml:space="preserve"> od 10.8.2010.</w:t>
            </w:r>
            <w:r w:rsidRPr="00293E7F">
              <w:rPr>
                <w:rFonts w:cs="Arial" w:hAnsi="Arial" w:ascii="Arial"/>
                <w:sz w:val="20"/>
                <w:szCs w:val="20"/>
              </w:rPr>
              <w:t>,</w:t>
            </w:r>
            <w:r>
              <w:rPr>
                <w:rFonts w:cs="Arial" w:hAnsi="Arial" w:ascii="Arial"/>
                <w:sz w:val="20"/>
                <w:szCs w:val="20"/>
              </w:rPr>
              <w:t xml:space="preserve"> i parkirno mjesto PM2, </w:t>
            </w:r>
            <w:r w:rsidRPr="00293E7F">
              <w:rPr>
                <w:rFonts w:cs="Arial" w:hAnsi="Arial" w:ascii="Arial"/>
                <w:sz w:val="20"/>
                <w:szCs w:val="20"/>
              </w:rPr>
              <w:t xml:space="preserve"> računi, tabularna izjava</w:t>
            </w:r>
            <w:r>
              <w:rPr>
                <w:rFonts w:cs="Arial" w:hAnsi="Arial" w:ascii="Arial"/>
                <w:sz w:val="20"/>
                <w:szCs w:val="20"/>
              </w:rPr>
              <w:t xml:space="preserve"> od 3.9.2010. broj OV</w:t>
            </w:r>
            <w:r w:rsidR="00646B55">
              <w:rPr>
                <w:rFonts w:cs="Arial" w:hAnsi="Arial" w:ascii="Arial"/>
                <w:sz w:val="20"/>
                <w:szCs w:val="20"/>
              </w:rPr>
              <w:t>-</w:t>
            </w:r>
            <w:r>
              <w:rPr>
                <w:rFonts w:cs="Arial" w:hAnsi="Arial" w:ascii="Arial"/>
                <w:sz w:val="20"/>
                <w:szCs w:val="20"/>
              </w:rPr>
              <w:t xml:space="preserve">8639/10 </w:t>
            </w:r>
          </w:p>
          <w:p w:rsidRDefault="00075CE1" w:rsidP="00585165" w:rsidR="00075CE1" w:rsidRPr="00293E7F">
            <w:pPr>
              <w:spacing w:after="0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474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:rsidRDefault="00075CE1" w:rsidP="00075CE1" w:rsidR="00075CE1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-</w:t>
            </w:r>
            <w:r w:rsidRPr="00075CE1">
              <w:rPr>
                <w:rFonts w:cs="Arial" w:hAnsi="Arial" w:ascii="Arial"/>
                <w:sz w:val="18"/>
                <w:szCs w:val="18"/>
              </w:rPr>
              <w:t>kč.br. 1342/2 zk.ul. 2827 k.o. Blato Novo na adresi Zagreb, Jaruščica 17</w:t>
            </w:r>
          </w:p>
          <w:p w:rsidRDefault="00343EEC" w:rsidP="00075CE1" w:rsidR="00075CE1" w:rsidRPr="00075CE1">
            <w:pPr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Suvlasnički udio 191/10000 (E-2</w:t>
            </w:r>
            <w:r w:rsidRPr="00343EEC">
              <w:rPr>
                <w:rFonts w:cs="Arial" w:hAnsi="Arial" w:ascii="Arial"/>
                <w:sz w:val="18"/>
                <w:szCs w:val="18"/>
              </w:rPr>
              <w:t xml:space="preserve">) </w:t>
            </w:r>
            <w:r>
              <w:rPr>
                <w:rFonts w:cs="Arial" w:hAnsi="Arial" w:ascii="Arial"/>
                <w:sz w:val="18"/>
                <w:szCs w:val="18"/>
              </w:rPr>
              <w:t xml:space="preserve"> </w:t>
            </w:r>
            <w:r w:rsidR="00075CE1" w:rsidRPr="00075CE1">
              <w:rPr>
                <w:rFonts w:cs="Arial" w:hAnsi="Arial" w:ascii="Arial"/>
                <w:sz w:val="18"/>
                <w:szCs w:val="18"/>
              </w:rPr>
              <w:t xml:space="preserve">trosoban stan oznake S2 u prizemlju, površine 42 m2, sa pridruženim parkirnim mjestom PM2 površine 6,00 m2 sve na </w:t>
            </w:r>
          </w:p>
        </w:tc>
      </w:tr>
    </w:tbl>
    <w:p w:rsidRDefault="0039712C" w:rsidP="0039712C" w:rsidR="0039712C">
      <w:pPr>
        <w:rPr>
          <w:rFonts w:cs="Arial" w:hAnsi="Arial" w:ascii="Arial"/>
          <w:sz w:val="20"/>
          <w:szCs w:val="20"/>
        </w:rPr>
      </w:pPr>
    </w:p>
    <w:p w:rsidRDefault="005C0D67" w:rsidP="0039712C" w:rsidR="005C0D67">
      <w:pPr>
        <w:rPr>
          <w:rFonts w:cs="Arial" w:hAnsi="Arial" w:ascii="Arial"/>
          <w:sz w:val="20"/>
          <w:szCs w:val="20"/>
        </w:rPr>
      </w:pPr>
    </w:p>
    <w:p w:rsidRDefault="002F27E6" w:rsidP="0039712C" w:rsidR="00B1469A">
      <w:pPr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Napomena:</w:t>
      </w:r>
      <w:r w:rsidR="003076B5">
        <w:rPr>
          <w:rFonts w:cs="Arial" w:hAnsi="Arial" w:ascii="Arial"/>
          <w:sz w:val="20"/>
          <w:szCs w:val="20"/>
        </w:rPr>
        <w:t xml:space="preserve"> Stečajni upravitelj će udovoljiti izlučnim  zahtjevima  vjerovnika. </w:t>
      </w:r>
    </w:p>
    <w:p w:rsidRDefault="00B1469A" w:rsidP="0039712C" w:rsidR="00B1469A">
      <w:pPr>
        <w:rPr>
          <w:rFonts w:cs="Arial" w:hAnsi="Arial" w:ascii="Arial"/>
          <w:sz w:val="20"/>
          <w:szCs w:val="20"/>
        </w:rPr>
      </w:pPr>
    </w:p>
    <w:p w:rsidRDefault="0039712C" w:rsidP="0039712C" w:rsidR="0039712C" w:rsidRPr="005D0A75">
      <w:pPr>
        <w:rPr>
          <w:rFonts w:cs="Arial" w:hAnsi="Arial" w:ascii="Arial"/>
          <w:sz w:val="20"/>
          <w:szCs w:val="20"/>
        </w:rPr>
      </w:pPr>
    </w:p>
    <w:p w:rsidRDefault="0064796F" w:rsidP="00875FAF" w:rsidR="0064796F">
      <w:pPr>
        <w:jc w:val="center"/>
        <w:rPr>
          <w:rFonts w:hAnsi="Times New Roman" w:ascii="Times New Roman"/>
          <w:sz w:val="24"/>
        </w:rPr>
      </w:pPr>
    </w:p>
    <w:p w:rsidRDefault="009B562A" w:rsidP="009B562A" w:rsidR="00875FAF" w:rsidRPr="009B562A">
      <w:pPr>
        <w:rPr>
          <w:rFonts w:cs="Arial" w:hAnsi="Arial" w:ascii="Arial"/>
          <w:sz w:val="20"/>
          <w:szCs w:val="20"/>
        </w:rPr>
      </w:pPr>
      <w:r w:rsidRPr="009B562A">
        <w:rPr>
          <w:rFonts w:cs="Arial" w:hAnsi="Arial" w:ascii="Arial"/>
          <w:sz w:val="20"/>
          <w:szCs w:val="20"/>
        </w:rPr>
        <w:t xml:space="preserve">  </w:t>
      </w:r>
      <w:r w:rsidR="00DB7CE2">
        <w:rPr>
          <w:rFonts w:cs="Arial" w:hAnsi="Arial" w:ascii="Arial"/>
          <w:sz w:val="20"/>
          <w:szCs w:val="20"/>
        </w:rPr>
        <w:t>Zagreb,15</w:t>
      </w:r>
      <w:r w:rsidR="008F5E49">
        <w:rPr>
          <w:rFonts w:cs="Arial" w:hAnsi="Arial" w:ascii="Arial"/>
          <w:sz w:val="20"/>
          <w:szCs w:val="20"/>
        </w:rPr>
        <w:t>.05.2017.</w:t>
      </w:r>
      <w:r w:rsidRPr="009B562A">
        <w:rPr>
          <w:rFonts w:cs="Arial" w:hAnsi="Arial" w:ascii="Arial"/>
          <w:sz w:val="20"/>
          <w:szCs w:val="20"/>
        </w:rPr>
        <w:tab/>
      </w:r>
      <w:r w:rsidR="00875FAF" w:rsidRPr="009B562A">
        <w:rPr>
          <w:rFonts w:cs="Arial" w:hAnsi="Arial" w:ascii="Arial"/>
          <w:sz w:val="20"/>
          <w:szCs w:val="20"/>
        </w:rPr>
        <w:tab/>
      </w:r>
      <w:r w:rsidR="00875FAF" w:rsidRPr="009B562A">
        <w:rPr>
          <w:rFonts w:cs="Arial" w:hAnsi="Arial" w:ascii="Arial"/>
          <w:sz w:val="20"/>
          <w:szCs w:val="20"/>
        </w:rPr>
        <w:tab/>
      </w:r>
      <w:r w:rsidR="00875FAF" w:rsidRPr="009B562A">
        <w:rPr>
          <w:rFonts w:cs="Arial" w:hAnsi="Arial" w:ascii="Arial"/>
          <w:sz w:val="20"/>
          <w:szCs w:val="20"/>
        </w:rPr>
        <w:tab/>
      </w:r>
      <w:r w:rsidR="00875FAF" w:rsidRPr="009B562A">
        <w:rPr>
          <w:rFonts w:cs="Arial" w:hAnsi="Arial" w:ascii="Arial"/>
          <w:sz w:val="20"/>
          <w:szCs w:val="20"/>
        </w:rPr>
        <w:tab/>
      </w:r>
      <w:r w:rsidR="00875FAF" w:rsidRPr="009B562A">
        <w:rPr>
          <w:rFonts w:cs="Arial" w:hAnsi="Arial" w:ascii="Arial"/>
          <w:sz w:val="20"/>
          <w:szCs w:val="20"/>
        </w:rPr>
        <w:tab/>
      </w:r>
      <w:r w:rsidR="00875FAF" w:rsidRPr="009B562A">
        <w:rPr>
          <w:rFonts w:cs="Arial" w:hAnsi="Arial" w:ascii="Arial"/>
          <w:sz w:val="20"/>
          <w:szCs w:val="20"/>
        </w:rPr>
        <w:tab/>
      </w:r>
      <w:r w:rsidR="00875FAF" w:rsidRPr="009B562A">
        <w:rPr>
          <w:rFonts w:cs="Arial" w:hAnsi="Arial" w:ascii="Arial"/>
          <w:sz w:val="20"/>
          <w:szCs w:val="20"/>
        </w:rPr>
        <w:tab/>
      </w:r>
      <w:r w:rsidR="00875FAF" w:rsidRPr="009B562A">
        <w:rPr>
          <w:rFonts w:cs="Arial" w:hAnsi="Arial" w:ascii="Arial"/>
          <w:sz w:val="20"/>
          <w:szCs w:val="20"/>
        </w:rPr>
        <w:tab/>
      </w:r>
      <w:r w:rsidR="00875FAF" w:rsidRPr="009B562A">
        <w:rPr>
          <w:rFonts w:cs="Arial" w:hAnsi="Arial" w:ascii="Arial"/>
          <w:sz w:val="20"/>
          <w:szCs w:val="20"/>
        </w:rPr>
        <w:tab/>
      </w:r>
      <w:r w:rsidR="00875FAF" w:rsidRPr="009B562A">
        <w:rPr>
          <w:rFonts w:cs="Arial" w:hAnsi="Arial" w:ascii="Arial"/>
          <w:sz w:val="20"/>
          <w:szCs w:val="20"/>
        </w:rPr>
        <w:tab/>
      </w:r>
      <w:r w:rsidR="00875FAF" w:rsidRPr="009B562A">
        <w:rPr>
          <w:rFonts w:cs="Arial" w:hAnsi="Arial" w:ascii="Arial"/>
          <w:sz w:val="20"/>
          <w:szCs w:val="20"/>
        </w:rPr>
        <w:tab/>
      </w:r>
      <w:r w:rsidR="00875FAF" w:rsidRPr="009B562A">
        <w:rPr>
          <w:rFonts w:cs="Arial" w:hAnsi="Arial" w:ascii="Arial"/>
          <w:sz w:val="20"/>
          <w:szCs w:val="20"/>
        </w:rPr>
        <w:tab/>
        <w:t xml:space="preserve">  </w:t>
      </w:r>
      <w:r w:rsidR="00AB0F43">
        <w:rPr>
          <w:rFonts w:cs="Arial" w:hAnsi="Arial" w:ascii="Arial"/>
          <w:sz w:val="20"/>
          <w:szCs w:val="20"/>
        </w:rPr>
        <w:t xml:space="preserve">         </w:t>
      </w:r>
      <w:r w:rsidR="00875FAF" w:rsidRPr="009B562A">
        <w:rPr>
          <w:rFonts w:cs="Arial" w:hAnsi="Arial" w:ascii="Arial"/>
          <w:sz w:val="20"/>
          <w:szCs w:val="20"/>
        </w:rPr>
        <w:t xml:space="preserve">  </w:t>
      </w:r>
      <w:r w:rsidR="00CC1BF4" w:rsidRPr="009B562A">
        <w:rPr>
          <w:rFonts w:cs="Arial" w:hAnsi="Arial" w:ascii="Arial"/>
          <w:sz w:val="20"/>
          <w:szCs w:val="20"/>
        </w:rPr>
        <w:t xml:space="preserve">  </w:t>
      </w:r>
      <w:r w:rsidR="00875FAF" w:rsidRPr="009B562A">
        <w:rPr>
          <w:rFonts w:cs="Arial" w:hAnsi="Arial" w:ascii="Arial"/>
          <w:sz w:val="20"/>
          <w:szCs w:val="20"/>
        </w:rPr>
        <w:t xml:space="preserve"> Stečajna uprav</w:t>
      </w:r>
      <w:r w:rsidR="00143FF6" w:rsidRPr="009B562A">
        <w:rPr>
          <w:rFonts w:cs="Arial" w:hAnsi="Arial" w:ascii="Arial"/>
          <w:sz w:val="20"/>
          <w:szCs w:val="20"/>
        </w:rPr>
        <w:t>itelj</w:t>
      </w:r>
    </w:p>
    <w:p w:rsidRDefault="00875FAF" w:rsidR="0057407F">
      <w:r>
        <w:rPr>
          <w:rFonts w:cs="Arial" w:hAnsi="Arial" w:ascii="Arial"/>
          <w:sz w:val="20"/>
          <w:szCs w:val="20"/>
        </w:rPr>
        <w:t xml:space="preserve">               </w:t>
      </w:r>
      <w:r w:rsidR="00D4430D">
        <w:rPr>
          <w:rFonts w:cs="Arial" w:hAnsi="Arial" w:ascii="Arial"/>
          <w:sz w:val="20"/>
          <w:szCs w:val="20"/>
        </w:rPr>
        <w:tab/>
      </w:r>
      <w:r w:rsidR="00D4430D">
        <w:rPr>
          <w:rFonts w:cs="Arial" w:hAnsi="Arial" w:ascii="Arial"/>
          <w:sz w:val="20"/>
          <w:szCs w:val="20"/>
        </w:rPr>
        <w:tab/>
      </w:r>
      <w:r w:rsidR="00D4430D">
        <w:rPr>
          <w:rFonts w:cs="Arial" w:hAnsi="Arial" w:ascii="Arial"/>
          <w:sz w:val="20"/>
          <w:szCs w:val="20"/>
        </w:rPr>
        <w:tab/>
      </w:r>
      <w:r w:rsidR="00D4430D">
        <w:rPr>
          <w:rFonts w:cs="Arial" w:hAnsi="Arial" w:ascii="Arial"/>
          <w:sz w:val="20"/>
          <w:szCs w:val="20"/>
        </w:rPr>
        <w:tab/>
      </w:r>
      <w:r w:rsidR="00D4430D">
        <w:rPr>
          <w:rFonts w:cs="Arial" w:hAnsi="Arial" w:ascii="Arial"/>
          <w:sz w:val="20"/>
          <w:szCs w:val="20"/>
        </w:rPr>
        <w:tab/>
      </w:r>
      <w:r w:rsidR="00D4430D">
        <w:rPr>
          <w:rFonts w:cs="Arial" w:hAnsi="Arial" w:ascii="Arial"/>
          <w:sz w:val="20"/>
          <w:szCs w:val="20"/>
        </w:rPr>
        <w:tab/>
      </w:r>
      <w:r w:rsidR="00D4430D">
        <w:rPr>
          <w:rFonts w:cs="Arial" w:hAnsi="Arial" w:ascii="Arial"/>
          <w:sz w:val="20"/>
          <w:szCs w:val="20"/>
        </w:rPr>
        <w:tab/>
      </w:r>
      <w:r w:rsidR="00D4430D">
        <w:rPr>
          <w:rFonts w:cs="Arial" w:hAnsi="Arial" w:ascii="Arial"/>
          <w:sz w:val="20"/>
          <w:szCs w:val="20"/>
        </w:rPr>
        <w:tab/>
      </w:r>
      <w:r w:rsidR="009B562A">
        <w:rPr>
          <w:rFonts w:cs="Arial" w:hAnsi="Arial" w:ascii="Arial"/>
          <w:sz w:val="20"/>
          <w:szCs w:val="20"/>
        </w:rPr>
        <w:t xml:space="preserve">    </w:t>
      </w:r>
      <w:r w:rsidR="00D4430D">
        <w:rPr>
          <w:rFonts w:cs="Arial" w:hAnsi="Arial" w:ascii="Arial"/>
          <w:sz w:val="20"/>
          <w:szCs w:val="20"/>
        </w:rPr>
        <w:tab/>
        <w:t xml:space="preserve">           </w:t>
      </w:r>
      <w:r w:rsidR="009B562A">
        <w:rPr>
          <w:rFonts w:cs="Arial" w:hAnsi="Arial" w:ascii="Arial"/>
          <w:sz w:val="20"/>
          <w:szCs w:val="20"/>
        </w:rPr>
        <w:t xml:space="preserve">                                                  </w:t>
      </w:r>
      <w:r w:rsidR="00646B55">
        <w:rPr>
          <w:rFonts w:cs="Arial" w:hAnsi="Arial" w:ascii="Arial"/>
          <w:sz w:val="20"/>
          <w:szCs w:val="20"/>
        </w:rPr>
        <w:t xml:space="preserve">        </w:t>
      </w:r>
      <w:r w:rsidR="009B562A">
        <w:rPr>
          <w:rFonts w:cs="Arial" w:hAnsi="Arial" w:ascii="Arial"/>
          <w:sz w:val="20"/>
          <w:szCs w:val="20"/>
        </w:rPr>
        <w:t xml:space="preserve">   </w:t>
      </w:r>
      <w:r w:rsidR="00D4430D">
        <w:rPr>
          <w:rFonts w:cs="Arial" w:hAnsi="Arial" w:ascii="Arial"/>
          <w:sz w:val="20"/>
          <w:szCs w:val="20"/>
        </w:rPr>
        <w:t xml:space="preserve">Marinko Paić, univ spec oec </w:t>
      </w:r>
      <w:r w:rsidR="00143FF6">
        <w:rPr>
          <w:rFonts w:cs="Arial" w:hAnsi="Arial" w:ascii="Arial"/>
          <w:sz w:val="20"/>
          <w:szCs w:val="20"/>
        </w:rPr>
        <w:tab/>
      </w:r>
      <w:r w:rsidR="00143FF6">
        <w:rPr>
          <w:rFonts w:cs="Arial" w:hAnsi="Arial" w:ascii="Arial"/>
          <w:sz w:val="20"/>
          <w:szCs w:val="20"/>
        </w:rPr>
        <w:tab/>
      </w:r>
      <w:r w:rsidR="00143FF6">
        <w:rPr>
          <w:rFonts w:cs="Arial" w:hAnsi="Arial" w:ascii="Arial"/>
          <w:sz w:val="20"/>
          <w:szCs w:val="20"/>
        </w:rPr>
        <w:tab/>
      </w:r>
      <w:r w:rsidR="00143FF6">
        <w:rPr>
          <w:rFonts w:cs="Arial" w:hAnsi="Arial" w:ascii="Arial"/>
          <w:sz w:val="20"/>
          <w:szCs w:val="20"/>
        </w:rPr>
        <w:tab/>
      </w:r>
      <w:r w:rsidR="00143FF6">
        <w:rPr>
          <w:rFonts w:cs="Arial" w:hAnsi="Arial" w:ascii="Arial"/>
          <w:sz w:val="20"/>
          <w:szCs w:val="20"/>
        </w:rPr>
        <w:tab/>
      </w:r>
      <w:r w:rsidR="00143FF6">
        <w:rPr>
          <w:rFonts w:cs="Arial" w:hAnsi="Arial" w:ascii="Arial"/>
          <w:sz w:val="20"/>
          <w:szCs w:val="20"/>
        </w:rPr>
        <w:tab/>
      </w:r>
      <w:r w:rsidR="00143FF6">
        <w:rPr>
          <w:rFonts w:cs="Arial" w:hAnsi="Arial" w:ascii="Arial"/>
          <w:sz w:val="20"/>
          <w:szCs w:val="20"/>
        </w:rPr>
        <w:tab/>
      </w:r>
      <w:r w:rsidR="00143FF6">
        <w:rPr>
          <w:rFonts w:cs="Arial" w:hAnsi="Arial" w:ascii="Arial"/>
          <w:sz w:val="20"/>
          <w:szCs w:val="20"/>
        </w:rPr>
        <w:tab/>
      </w:r>
      <w:r w:rsidR="00143FF6">
        <w:rPr>
          <w:rFonts w:cs="Arial" w:hAnsi="Arial" w:ascii="Arial"/>
          <w:sz w:val="20"/>
          <w:szCs w:val="20"/>
        </w:rPr>
        <w:tab/>
      </w:r>
      <w:r w:rsidR="00143FF6">
        <w:rPr>
          <w:rFonts w:cs="Arial" w:hAnsi="Arial" w:ascii="Arial"/>
          <w:sz w:val="20"/>
          <w:szCs w:val="20"/>
        </w:rPr>
        <w:tab/>
      </w:r>
      <w:r w:rsidR="00143FF6">
        <w:rPr>
          <w:rFonts w:cs="Arial" w:hAnsi="Arial" w:ascii="Arial"/>
          <w:sz w:val="20"/>
          <w:szCs w:val="20"/>
        </w:rPr>
        <w:tab/>
      </w:r>
    </w:p>
    <w:sectPr w:rsidSect="00C33E96" w:rsidR="0057407F">
      <w:footerReference w:type="default" r:id="rId10"/>
      <w:pgSz w:orient="landscape" w:h="11906" w:w="16838"/>
      <w:pgMar w:gutter="0" w:footer="708" w:header="708" w:left="993" w:bottom="568" w:right="1245" w:top="85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5B8F" w:rsidP="00EE71A9" w:rsidR="00F25B8F">
      <w:pPr>
        <w:spacing w:after="0"/>
      </w:pPr>
      <w:r>
        <w:separator/>
      </w:r>
    </w:p>
  </w:endnote>
  <w:endnote w:id="0" w:type="continuationSeparator">
    <w:p w:rsidRDefault="00F25B8F" w:rsidP="00EE71A9" w:rsidR="00F25B8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71A9" w:rsidR="00EE71A9">
    <w:pPr>
      <w:pStyle w:val="Podnoj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01AB1">
      <w:rPr>
        <w:noProof/>
      </w:rPr>
      <w:t>6</w:t>
    </w:r>
    <w:r>
      <w:rPr>
        <w:noProof/>
      </w:rPr>
      <w:fldChar w:fldCharType="end"/>
    </w:r>
  </w:p>
  <w:p w:rsidRDefault="00EE71A9" w:rsidR="00EE71A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5B8F" w:rsidP="00EE71A9" w:rsidR="00F25B8F">
      <w:pPr>
        <w:spacing w:after="0"/>
      </w:pPr>
      <w:r>
        <w:separator/>
      </w:r>
    </w:p>
  </w:footnote>
  <w:footnote w:id="0" w:type="continuationSeparator">
    <w:p w:rsidRDefault="00F25B8F" w:rsidP="00EE71A9" w:rsidR="00F25B8F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120D34"/>
    <w:multiLevelType w:val="multilevel"/>
    <w:tmpl w:val="79DEDCF4"/>
    <w:lvl w:ilvl="0">
      <w:start w:val="1"/>
      <w:numFmt w:val="upperRoman"/>
      <w:lvlText w:val="%1."/>
      <w:lvlJc w:val="left"/>
      <w:pPr>
        <w:ind w:hanging="720" w:left="108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C561BB"/>
    <w:multiLevelType w:val="hybridMultilevel"/>
    <w:tmpl w:val="33BAF138"/>
    <w:lvl w:tplc="9D181EB4" w:ilvl="0">
      <w:start w:val="1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DCC536A"/>
    <w:multiLevelType w:val="hybridMultilevel"/>
    <w:tmpl w:val="0CE88F10"/>
    <w:lvl w:tplc="50565DD4" w:ilvl="0">
      <w:start w:val="7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3CD7AFA"/>
    <w:multiLevelType w:val="hybridMultilevel"/>
    <w:tmpl w:val="F0CEBB04"/>
    <w:lvl w:tplc="F044FBDC" w:ilvl="0">
      <w:start w:val="3"/>
      <w:numFmt w:val="bullet"/>
      <w:lvlText w:val="-"/>
      <w:lvlJc w:val="left"/>
      <w:pPr>
        <w:ind w:hanging="360" w:left="525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2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9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6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8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5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285"/>
      </w:pPr>
      <w:rPr>
        <w:rFonts w:hAnsi="Wingdings" w:ascii="Wingdings" w:hint="default"/>
      </w:rPr>
    </w:lvl>
  </w:abstractNum>
  <w:abstractNum w:abstractNumId="4">
    <w:nsid w:val="38B94005"/>
    <w:multiLevelType w:val="hybridMultilevel"/>
    <w:tmpl w:val="C6B6BC68"/>
    <w:lvl w:tplc="8FECE3CC" w:ilvl="0">
      <w:start w:val="18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45E09A1"/>
    <w:multiLevelType w:val="multilevel"/>
    <w:tmpl w:val="79DEDCF4"/>
    <w:lvl w:ilvl="0">
      <w:start w:val="1"/>
      <w:numFmt w:val="upperRoman"/>
      <w:lvlText w:val="%1."/>
      <w:lvlJc w:val="left"/>
      <w:pPr>
        <w:ind w:hanging="720" w:left="108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6795B86"/>
    <w:multiLevelType w:val="hybridMultilevel"/>
    <w:tmpl w:val="C24A1B32"/>
    <w:lvl w:tplc="C35E9CB8" w:ilvl="0">
      <w:start w:val="181"/>
      <w:numFmt w:val="bullet"/>
      <w:lvlText w:val="-"/>
      <w:lvlJc w:val="left"/>
      <w:pPr>
        <w:ind w:hanging="360" w:left="405"/>
      </w:pPr>
      <w:rPr>
        <w:rFonts w:cs="Arial" w:eastAsia="Calibri" w:hAnsi="Arial" w:ascii="Arial" w:hint="default"/>
        <w:sz w:val="16"/>
      </w:rPr>
    </w:lvl>
    <w:lvl w:tentative="true" w:tplc="041A0003" w:ilvl="1">
      <w:start w:val="1"/>
      <w:numFmt w:val="bullet"/>
      <w:lvlText w:val="o"/>
      <w:lvlJc w:val="left"/>
      <w:pPr>
        <w:ind w:hanging="360" w:left="11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</w:abstractNum>
  <w:abstractNum w:abstractNumId="7">
    <w:nsid w:val="4D433CD4"/>
    <w:multiLevelType w:val="hybridMultilevel"/>
    <w:tmpl w:val="D0668430"/>
    <w:lvl w:tplc="706EC0EC" w:ilvl="0"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B662D56"/>
    <w:multiLevelType w:val="multilevel"/>
    <w:tmpl w:val="D6F62B06"/>
    <w:lvl w:ilvl="0">
      <w:start w:val="30"/>
      <w:numFmt w:val="decimal"/>
      <w:lvlText w:val="%1"/>
      <w:lvlJc w:val="left"/>
      <w:pPr>
        <w:ind w:hanging="960" w:left="960"/>
      </w:pPr>
      <w:rPr>
        <w:rFonts w:hint="default"/>
      </w:rPr>
    </w:lvl>
    <w:lvl w:ilvl="1">
      <w:start w:val="11"/>
      <w:numFmt w:val="decimal"/>
      <w:lvlText w:val="%1.%2"/>
      <w:lvlJc w:val="left"/>
      <w:pPr>
        <w:ind w:hanging="960" w:left="1320"/>
      </w:pPr>
      <w:rPr>
        <w:rFonts w:hint="default"/>
      </w:rPr>
    </w:lvl>
    <w:lvl w:ilvl="2">
      <w:start w:val="2016"/>
      <w:numFmt w:val="decimal"/>
      <w:lvlText w:val="%1.%2.%3"/>
      <w:lvlJc w:val="left"/>
      <w:pPr>
        <w:ind w:hanging="960" w:left="16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960" w:left="20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25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28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36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39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4680"/>
      </w:pPr>
      <w:rPr>
        <w:rFonts w:hint="default"/>
      </w:rPr>
    </w:lvl>
  </w:abstractNum>
  <w:abstractNum w:abstractNumId="9">
    <w:nsid w:val="5DAB3ACC"/>
    <w:multiLevelType w:val="hybridMultilevel"/>
    <w:tmpl w:val="0994DBBA"/>
    <w:lvl w:tplc="4B5C6CD0" w:ilvl="0">
      <w:start w:val="7"/>
      <w:numFmt w:val="bullet"/>
      <w:lvlText w:val="-"/>
      <w:lvlJc w:val="left"/>
      <w:pPr>
        <w:ind w:hanging="360" w:left="4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0">
    <w:nsid w:val="7E211303"/>
    <w:multiLevelType w:val="hybridMultilevel"/>
    <w:tmpl w:val="DFA8E7F6"/>
    <w:lvl w:tplc="7BBE96BA" w:ilvl="0">
      <w:start w:val="540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  <w:b/>
        <w:sz w:val="18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FA35CD6"/>
    <w:multiLevelType w:val="hybridMultilevel"/>
    <w:tmpl w:val="0860CF50"/>
    <w:lvl w:tplc="8E609718" w:ilvl="0"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1"/>
  </w:num>
  <w:num w:numId="4">
    <w:abstractNumId w:val="8"/>
  </w:num>
  <w:num w:numId="5">
    <w:abstractNumId w:val="9"/>
  </w:num>
  <w:num w:numId="6">
    <w:abstractNumId w:val="3"/>
  </w:num>
  <w:num w:numId="7">
    <w:abstractNumId w:val="10"/>
  </w:num>
  <w:num w:numId="8">
    <w:abstractNumId w:val="4"/>
  </w:num>
  <w:num w:numId="9">
    <w:abstractNumId w:val="5"/>
  </w:num>
  <w:num w:numId="10">
    <w:abstractNumId w:val="6"/>
  </w:num>
  <w:num w:numId="11">
    <w:abstractNumId w:val="1"/>
  </w:num>
  <w:num w:numId="12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5FAF"/>
    <w:rsid w:val="0000234A"/>
    <w:rsid w:val="00011DA8"/>
    <w:rsid w:val="00016975"/>
    <w:rsid w:val="000179DF"/>
    <w:rsid w:val="00021DFF"/>
    <w:rsid w:val="0002413D"/>
    <w:rsid w:val="00032B6E"/>
    <w:rsid w:val="00034320"/>
    <w:rsid w:val="00037164"/>
    <w:rsid w:val="00037991"/>
    <w:rsid w:val="00042271"/>
    <w:rsid w:val="0005512D"/>
    <w:rsid w:val="00055EE3"/>
    <w:rsid w:val="00056182"/>
    <w:rsid w:val="00063408"/>
    <w:rsid w:val="00067695"/>
    <w:rsid w:val="00070F0E"/>
    <w:rsid w:val="00075CE1"/>
    <w:rsid w:val="00080807"/>
    <w:rsid w:val="00092800"/>
    <w:rsid w:val="00095734"/>
    <w:rsid w:val="000A18D7"/>
    <w:rsid w:val="000A3561"/>
    <w:rsid w:val="000B379A"/>
    <w:rsid w:val="000C2D2E"/>
    <w:rsid w:val="000C4385"/>
    <w:rsid w:val="000D2709"/>
    <w:rsid w:val="000D563E"/>
    <w:rsid w:val="000D78E9"/>
    <w:rsid w:val="000E153B"/>
    <w:rsid w:val="000E468E"/>
    <w:rsid w:val="000E4CCC"/>
    <w:rsid w:val="000E544E"/>
    <w:rsid w:val="000E5F70"/>
    <w:rsid w:val="000F5DFD"/>
    <w:rsid w:val="00103E2F"/>
    <w:rsid w:val="00107F78"/>
    <w:rsid w:val="0011020F"/>
    <w:rsid w:val="00112C2B"/>
    <w:rsid w:val="00122F64"/>
    <w:rsid w:val="00126722"/>
    <w:rsid w:val="0013624D"/>
    <w:rsid w:val="001365EA"/>
    <w:rsid w:val="00137450"/>
    <w:rsid w:val="0014369E"/>
    <w:rsid w:val="00143FF6"/>
    <w:rsid w:val="00152929"/>
    <w:rsid w:val="001568B2"/>
    <w:rsid w:val="001628DF"/>
    <w:rsid w:val="0016438D"/>
    <w:rsid w:val="001728B3"/>
    <w:rsid w:val="00183993"/>
    <w:rsid w:val="00185794"/>
    <w:rsid w:val="001A086B"/>
    <w:rsid w:val="001A11C1"/>
    <w:rsid w:val="001A5CCB"/>
    <w:rsid w:val="001B362A"/>
    <w:rsid w:val="001B408C"/>
    <w:rsid w:val="001B4AEA"/>
    <w:rsid w:val="001B5616"/>
    <w:rsid w:val="001B5CEC"/>
    <w:rsid w:val="001B5E49"/>
    <w:rsid w:val="001C17D0"/>
    <w:rsid w:val="001C4502"/>
    <w:rsid w:val="001C482C"/>
    <w:rsid w:val="001C767E"/>
    <w:rsid w:val="001C7C9A"/>
    <w:rsid w:val="001D2F3E"/>
    <w:rsid w:val="001D3C79"/>
    <w:rsid w:val="001D4C65"/>
    <w:rsid w:val="001D7628"/>
    <w:rsid w:val="001E2262"/>
    <w:rsid w:val="001F37A9"/>
    <w:rsid w:val="001F40AF"/>
    <w:rsid w:val="001F4956"/>
    <w:rsid w:val="001F6706"/>
    <w:rsid w:val="0020137E"/>
    <w:rsid w:val="00204510"/>
    <w:rsid w:val="00206AEC"/>
    <w:rsid w:val="00212E93"/>
    <w:rsid w:val="00226D03"/>
    <w:rsid w:val="00231F43"/>
    <w:rsid w:val="0023480D"/>
    <w:rsid w:val="002404E3"/>
    <w:rsid w:val="0024152C"/>
    <w:rsid w:val="00241E26"/>
    <w:rsid w:val="00250827"/>
    <w:rsid w:val="002543ED"/>
    <w:rsid w:val="00254EBA"/>
    <w:rsid w:val="00255346"/>
    <w:rsid w:val="00257DF2"/>
    <w:rsid w:val="00264C4F"/>
    <w:rsid w:val="00265683"/>
    <w:rsid w:val="00265E92"/>
    <w:rsid w:val="0027043F"/>
    <w:rsid w:val="002706A9"/>
    <w:rsid w:val="00272BFF"/>
    <w:rsid w:val="0028560D"/>
    <w:rsid w:val="00285842"/>
    <w:rsid w:val="00293122"/>
    <w:rsid w:val="002962BE"/>
    <w:rsid w:val="00296B14"/>
    <w:rsid w:val="002A2BB7"/>
    <w:rsid w:val="002A3ABE"/>
    <w:rsid w:val="002A3DA7"/>
    <w:rsid w:val="002A6102"/>
    <w:rsid w:val="002B2EF5"/>
    <w:rsid w:val="002B7BB3"/>
    <w:rsid w:val="002C0BE7"/>
    <w:rsid w:val="002C4A59"/>
    <w:rsid w:val="002D652B"/>
    <w:rsid w:val="002E0372"/>
    <w:rsid w:val="002E2052"/>
    <w:rsid w:val="002E61F9"/>
    <w:rsid w:val="002E6907"/>
    <w:rsid w:val="002F27E6"/>
    <w:rsid w:val="002F5951"/>
    <w:rsid w:val="00302A93"/>
    <w:rsid w:val="003076B5"/>
    <w:rsid w:val="00321756"/>
    <w:rsid w:val="003326F4"/>
    <w:rsid w:val="00332D87"/>
    <w:rsid w:val="00343EEC"/>
    <w:rsid w:val="00345188"/>
    <w:rsid w:val="003452ED"/>
    <w:rsid w:val="00346B86"/>
    <w:rsid w:val="003474A1"/>
    <w:rsid w:val="00347CCB"/>
    <w:rsid w:val="00350387"/>
    <w:rsid w:val="0035149E"/>
    <w:rsid w:val="003533EC"/>
    <w:rsid w:val="0036194A"/>
    <w:rsid w:val="00367141"/>
    <w:rsid w:val="00372E38"/>
    <w:rsid w:val="0037509C"/>
    <w:rsid w:val="00384578"/>
    <w:rsid w:val="00385CF4"/>
    <w:rsid w:val="00385DAC"/>
    <w:rsid w:val="003863E5"/>
    <w:rsid w:val="00387D1F"/>
    <w:rsid w:val="0039712C"/>
    <w:rsid w:val="0039742C"/>
    <w:rsid w:val="003A4B12"/>
    <w:rsid w:val="003A4C85"/>
    <w:rsid w:val="003A52F6"/>
    <w:rsid w:val="003A5710"/>
    <w:rsid w:val="003B4279"/>
    <w:rsid w:val="003B75BC"/>
    <w:rsid w:val="003C049A"/>
    <w:rsid w:val="003C1663"/>
    <w:rsid w:val="003E3E8E"/>
    <w:rsid w:val="003E57EC"/>
    <w:rsid w:val="003E7898"/>
    <w:rsid w:val="003F1F18"/>
    <w:rsid w:val="003F2C49"/>
    <w:rsid w:val="003F37A8"/>
    <w:rsid w:val="003F68B7"/>
    <w:rsid w:val="004021E2"/>
    <w:rsid w:val="00410639"/>
    <w:rsid w:val="00412A1E"/>
    <w:rsid w:val="00413891"/>
    <w:rsid w:val="00430986"/>
    <w:rsid w:val="00432326"/>
    <w:rsid w:val="00434112"/>
    <w:rsid w:val="004351EF"/>
    <w:rsid w:val="0044214F"/>
    <w:rsid w:val="00442F42"/>
    <w:rsid w:val="004533B0"/>
    <w:rsid w:val="00457239"/>
    <w:rsid w:val="00460B69"/>
    <w:rsid w:val="00472772"/>
    <w:rsid w:val="00473512"/>
    <w:rsid w:val="00473F39"/>
    <w:rsid w:val="00477E83"/>
    <w:rsid w:val="0048460E"/>
    <w:rsid w:val="0048518D"/>
    <w:rsid w:val="0049040F"/>
    <w:rsid w:val="0049419B"/>
    <w:rsid w:val="00494FAF"/>
    <w:rsid w:val="00496313"/>
    <w:rsid w:val="004A0C3A"/>
    <w:rsid w:val="004B4230"/>
    <w:rsid w:val="004B71BD"/>
    <w:rsid w:val="004C006D"/>
    <w:rsid w:val="004C1B1B"/>
    <w:rsid w:val="004C7B76"/>
    <w:rsid w:val="004D2380"/>
    <w:rsid w:val="004D3D56"/>
    <w:rsid w:val="004E023C"/>
    <w:rsid w:val="004E3073"/>
    <w:rsid w:val="004F0CF1"/>
    <w:rsid w:val="004F236C"/>
    <w:rsid w:val="00502CF4"/>
    <w:rsid w:val="005207D7"/>
    <w:rsid w:val="00520814"/>
    <w:rsid w:val="005302E7"/>
    <w:rsid w:val="00536417"/>
    <w:rsid w:val="00536E52"/>
    <w:rsid w:val="0054083B"/>
    <w:rsid w:val="0054702B"/>
    <w:rsid w:val="005579FE"/>
    <w:rsid w:val="00563E05"/>
    <w:rsid w:val="005675BF"/>
    <w:rsid w:val="0057407F"/>
    <w:rsid w:val="00574A6C"/>
    <w:rsid w:val="00575190"/>
    <w:rsid w:val="00576B34"/>
    <w:rsid w:val="00582AF2"/>
    <w:rsid w:val="00585165"/>
    <w:rsid w:val="005911B3"/>
    <w:rsid w:val="005932A3"/>
    <w:rsid w:val="00597465"/>
    <w:rsid w:val="005A62B1"/>
    <w:rsid w:val="005B0AD2"/>
    <w:rsid w:val="005B2E7C"/>
    <w:rsid w:val="005C0D67"/>
    <w:rsid w:val="005C1B18"/>
    <w:rsid w:val="005C6003"/>
    <w:rsid w:val="005C6508"/>
    <w:rsid w:val="005D0A75"/>
    <w:rsid w:val="005D2078"/>
    <w:rsid w:val="005D3DBF"/>
    <w:rsid w:val="005E2B3D"/>
    <w:rsid w:val="005E4289"/>
    <w:rsid w:val="005F523F"/>
    <w:rsid w:val="005F6872"/>
    <w:rsid w:val="006011D8"/>
    <w:rsid w:val="0060304F"/>
    <w:rsid w:val="00604C0A"/>
    <w:rsid w:val="00617985"/>
    <w:rsid w:val="006209B0"/>
    <w:rsid w:val="00623951"/>
    <w:rsid w:val="00624B83"/>
    <w:rsid w:val="00635DF2"/>
    <w:rsid w:val="00646B55"/>
    <w:rsid w:val="0064796F"/>
    <w:rsid w:val="006515B2"/>
    <w:rsid w:val="00663026"/>
    <w:rsid w:val="0067016F"/>
    <w:rsid w:val="00670894"/>
    <w:rsid w:val="00671464"/>
    <w:rsid w:val="00673DCD"/>
    <w:rsid w:val="006754E4"/>
    <w:rsid w:val="0069646C"/>
    <w:rsid w:val="0069712B"/>
    <w:rsid w:val="006A5B8C"/>
    <w:rsid w:val="006A5B95"/>
    <w:rsid w:val="006B0F55"/>
    <w:rsid w:val="006B57C9"/>
    <w:rsid w:val="006B5D59"/>
    <w:rsid w:val="006B7798"/>
    <w:rsid w:val="006B7F67"/>
    <w:rsid w:val="006C019F"/>
    <w:rsid w:val="006D1777"/>
    <w:rsid w:val="006D2DA6"/>
    <w:rsid w:val="006D7413"/>
    <w:rsid w:val="006D7516"/>
    <w:rsid w:val="006E0B02"/>
    <w:rsid w:val="006E1891"/>
    <w:rsid w:val="006F37FE"/>
    <w:rsid w:val="007002B2"/>
    <w:rsid w:val="007024CA"/>
    <w:rsid w:val="00702AB2"/>
    <w:rsid w:val="00715C21"/>
    <w:rsid w:val="0071702D"/>
    <w:rsid w:val="00723811"/>
    <w:rsid w:val="00732915"/>
    <w:rsid w:val="00732EDB"/>
    <w:rsid w:val="0074237B"/>
    <w:rsid w:val="0075634F"/>
    <w:rsid w:val="0075693A"/>
    <w:rsid w:val="00760BE0"/>
    <w:rsid w:val="00764511"/>
    <w:rsid w:val="00765D1E"/>
    <w:rsid w:val="007668E3"/>
    <w:rsid w:val="00767EBA"/>
    <w:rsid w:val="00773199"/>
    <w:rsid w:val="00777841"/>
    <w:rsid w:val="00785F28"/>
    <w:rsid w:val="00790DE5"/>
    <w:rsid w:val="00790FB5"/>
    <w:rsid w:val="00791E20"/>
    <w:rsid w:val="00794F3A"/>
    <w:rsid w:val="00797337"/>
    <w:rsid w:val="007A094E"/>
    <w:rsid w:val="007A1036"/>
    <w:rsid w:val="007B1631"/>
    <w:rsid w:val="007B5493"/>
    <w:rsid w:val="007C0841"/>
    <w:rsid w:val="007C259F"/>
    <w:rsid w:val="007D1F2B"/>
    <w:rsid w:val="007D2540"/>
    <w:rsid w:val="007D336A"/>
    <w:rsid w:val="007D6CD6"/>
    <w:rsid w:val="007D7E4C"/>
    <w:rsid w:val="007E5D7F"/>
    <w:rsid w:val="007E6298"/>
    <w:rsid w:val="007F7941"/>
    <w:rsid w:val="0080264E"/>
    <w:rsid w:val="008108F5"/>
    <w:rsid w:val="00811387"/>
    <w:rsid w:val="00815E66"/>
    <w:rsid w:val="0082294C"/>
    <w:rsid w:val="008232EC"/>
    <w:rsid w:val="00823518"/>
    <w:rsid w:val="00826B9D"/>
    <w:rsid w:val="008271E7"/>
    <w:rsid w:val="00833582"/>
    <w:rsid w:val="0083766F"/>
    <w:rsid w:val="00842D8D"/>
    <w:rsid w:val="00843E43"/>
    <w:rsid w:val="00846A6C"/>
    <w:rsid w:val="0085123D"/>
    <w:rsid w:val="008529C9"/>
    <w:rsid w:val="00854246"/>
    <w:rsid w:val="00854E43"/>
    <w:rsid w:val="00855CAD"/>
    <w:rsid w:val="00861E9D"/>
    <w:rsid w:val="00865837"/>
    <w:rsid w:val="0087028B"/>
    <w:rsid w:val="00875FAF"/>
    <w:rsid w:val="008823F4"/>
    <w:rsid w:val="008865E8"/>
    <w:rsid w:val="00887BF1"/>
    <w:rsid w:val="00887C92"/>
    <w:rsid w:val="008914E8"/>
    <w:rsid w:val="00891BD0"/>
    <w:rsid w:val="00892891"/>
    <w:rsid w:val="00892CD3"/>
    <w:rsid w:val="00893DAC"/>
    <w:rsid w:val="008A4FA1"/>
    <w:rsid w:val="008A7D55"/>
    <w:rsid w:val="008B1912"/>
    <w:rsid w:val="008C3B4F"/>
    <w:rsid w:val="008D0184"/>
    <w:rsid w:val="008D0FD8"/>
    <w:rsid w:val="008E07F6"/>
    <w:rsid w:val="008E154F"/>
    <w:rsid w:val="008E1890"/>
    <w:rsid w:val="008E45E6"/>
    <w:rsid w:val="008E528C"/>
    <w:rsid w:val="008F555F"/>
    <w:rsid w:val="008F56A6"/>
    <w:rsid w:val="008F5E49"/>
    <w:rsid w:val="00904D9D"/>
    <w:rsid w:val="009125E1"/>
    <w:rsid w:val="00914FF2"/>
    <w:rsid w:val="009165AA"/>
    <w:rsid w:val="009172DB"/>
    <w:rsid w:val="00921B6B"/>
    <w:rsid w:val="00921D3F"/>
    <w:rsid w:val="00925C83"/>
    <w:rsid w:val="00930E48"/>
    <w:rsid w:val="00934185"/>
    <w:rsid w:val="009403DB"/>
    <w:rsid w:val="00940DA0"/>
    <w:rsid w:val="009412CE"/>
    <w:rsid w:val="009563B4"/>
    <w:rsid w:val="00957A10"/>
    <w:rsid w:val="00965C41"/>
    <w:rsid w:val="009721D7"/>
    <w:rsid w:val="00973E90"/>
    <w:rsid w:val="009759FF"/>
    <w:rsid w:val="00975C33"/>
    <w:rsid w:val="00980DE1"/>
    <w:rsid w:val="00990AAE"/>
    <w:rsid w:val="00994041"/>
    <w:rsid w:val="00995E18"/>
    <w:rsid w:val="009A5FB2"/>
    <w:rsid w:val="009B3CF5"/>
    <w:rsid w:val="009B562A"/>
    <w:rsid w:val="009B76CC"/>
    <w:rsid w:val="009B7812"/>
    <w:rsid w:val="009C05A2"/>
    <w:rsid w:val="009C166D"/>
    <w:rsid w:val="009C18BF"/>
    <w:rsid w:val="009C3A10"/>
    <w:rsid w:val="009C465C"/>
    <w:rsid w:val="009C4EA6"/>
    <w:rsid w:val="009D138F"/>
    <w:rsid w:val="009E0E97"/>
    <w:rsid w:val="009E5959"/>
    <w:rsid w:val="009E5C92"/>
    <w:rsid w:val="009E64DB"/>
    <w:rsid w:val="009F2C61"/>
    <w:rsid w:val="009F2EB1"/>
    <w:rsid w:val="009F5E13"/>
    <w:rsid w:val="00A0017D"/>
    <w:rsid w:val="00A004B1"/>
    <w:rsid w:val="00A11A1E"/>
    <w:rsid w:val="00A14678"/>
    <w:rsid w:val="00A251C8"/>
    <w:rsid w:val="00A355F2"/>
    <w:rsid w:val="00A36E3C"/>
    <w:rsid w:val="00A37F2F"/>
    <w:rsid w:val="00A46ABB"/>
    <w:rsid w:val="00A46C9B"/>
    <w:rsid w:val="00A50027"/>
    <w:rsid w:val="00A509C8"/>
    <w:rsid w:val="00A51684"/>
    <w:rsid w:val="00A52EE7"/>
    <w:rsid w:val="00A53611"/>
    <w:rsid w:val="00A53DA9"/>
    <w:rsid w:val="00A563E5"/>
    <w:rsid w:val="00A56583"/>
    <w:rsid w:val="00A577B1"/>
    <w:rsid w:val="00A76691"/>
    <w:rsid w:val="00A7762C"/>
    <w:rsid w:val="00A83331"/>
    <w:rsid w:val="00A833FF"/>
    <w:rsid w:val="00A85891"/>
    <w:rsid w:val="00A85DF3"/>
    <w:rsid w:val="00A9058A"/>
    <w:rsid w:val="00A96E5D"/>
    <w:rsid w:val="00A97572"/>
    <w:rsid w:val="00AA4EC8"/>
    <w:rsid w:val="00AA7A6F"/>
    <w:rsid w:val="00AB052E"/>
    <w:rsid w:val="00AB0F43"/>
    <w:rsid w:val="00AB4C86"/>
    <w:rsid w:val="00AC1773"/>
    <w:rsid w:val="00AC20C0"/>
    <w:rsid w:val="00AD1C0B"/>
    <w:rsid w:val="00AD31FB"/>
    <w:rsid w:val="00AD7AF9"/>
    <w:rsid w:val="00AE1FC7"/>
    <w:rsid w:val="00AE6E13"/>
    <w:rsid w:val="00AF2C04"/>
    <w:rsid w:val="00AF5E24"/>
    <w:rsid w:val="00AF75FD"/>
    <w:rsid w:val="00B004B8"/>
    <w:rsid w:val="00B10AB9"/>
    <w:rsid w:val="00B122E8"/>
    <w:rsid w:val="00B1469A"/>
    <w:rsid w:val="00B16C18"/>
    <w:rsid w:val="00B16D86"/>
    <w:rsid w:val="00B2145F"/>
    <w:rsid w:val="00B22FB2"/>
    <w:rsid w:val="00B276C9"/>
    <w:rsid w:val="00B33966"/>
    <w:rsid w:val="00B35B68"/>
    <w:rsid w:val="00B36D88"/>
    <w:rsid w:val="00B443A8"/>
    <w:rsid w:val="00B45226"/>
    <w:rsid w:val="00B60EE7"/>
    <w:rsid w:val="00B66073"/>
    <w:rsid w:val="00B66D46"/>
    <w:rsid w:val="00B723D3"/>
    <w:rsid w:val="00B75E87"/>
    <w:rsid w:val="00B7683A"/>
    <w:rsid w:val="00B7722D"/>
    <w:rsid w:val="00B77B5C"/>
    <w:rsid w:val="00B80E88"/>
    <w:rsid w:val="00B83F8A"/>
    <w:rsid w:val="00B87D3F"/>
    <w:rsid w:val="00B9504D"/>
    <w:rsid w:val="00BA125E"/>
    <w:rsid w:val="00BA2573"/>
    <w:rsid w:val="00BA5909"/>
    <w:rsid w:val="00BA6E12"/>
    <w:rsid w:val="00BB60D2"/>
    <w:rsid w:val="00BD1C48"/>
    <w:rsid w:val="00BD3750"/>
    <w:rsid w:val="00BD4594"/>
    <w:rsid w:val="00BD7561"/>
    <w:rsid w:val="00BE0FE8"/>
    <w:rsid w:val="00BE1D8D"/>
    <w:rsid w:val="00BF0BCE"/>
    <w:rsid w:val="00BF6922"/>
    <w:rsid w:val="00BF6AE2"/>
    <w:rsid w:val="00BF7A74"/>
    <w:rsid w:val="00C01AB1"/>
    <w:rsid w:val="00C03B20"/>
    <w:rsid w:val="00C147A7"/>
    <w:rsid w:val="00C15995"/>
    <w:rsid w:val="00C206E7"/>
    <w:rsid w:val="00C20E87"/>
    <w:rsid w:val="00C33E96"/>
    <w:rsid w:val="00C347F9"/>
    <w:rsid w:val="00C3599F"/>
    <w:rsid w:val="00C44D48"/>
    <w:rsid w:val="00C53CA1"/>
    <w:rsid w:val="00C557BA"/>
    <w:rsid w:val="00C603DE"/>
    <w:rsid w:val="00C65157"/>
    <w:rsid w:val="00C70531"/>
    <w:rsid w:val="00C74268"/>
    <w:rsid w:val="00C74348"/>
    <w:rsid w:val="00C74749"/>
    <w:rsid w:val="00C74947"/>
    <w:rsid w:val="00C7673D"/>
    <w:rsid w:val="00C80E16"/>
    <w:rsid w:val="00C82872"/>
    <w:rsid w:val="00C8444F"/>
    <w:rsid w:val="00C866EE"/>
    <w:rsid w:val="00C91129"/>
    <w:rsid w:val="00C92212"/>
    <w:rsid w:val="00C957CD"/>
    <w:rsid w:val="00CA1C75"/>
    <w:rsid w:val="00CA2413"/>
    <w:rsid w:val="00CA63AB"/>
    <w:rsid w:val="00CB0B19"/>
    <w:rsid w:val="00CB6ABD"/>
    <w:rsid w:val="00CC1BF4"/>
    <w:rsid w:val="00CC2ACC"/>
    <w:rsid w:val="00CD27CE"/>
    <w:rsid w:val="00CD3F6F"/>
    <w:rsid w:val="00CD7309"/>
    <w:rsid w:val="00CE1E4A"/>
    <w:rsid w:val="00CE43C7"/>
    <w:rsid w:val="00CE49DE"/>
    <w:rsid w:val="00CF08DB"/>
    <w:rsid w:val="00CF4751"/>
    <w:rsid w:val="00D01DFF"/>
    <w:rsid w:val="00D0703A"/>
    <w:rsid w:val="00D07353"/>
    <w:rsid w:val="00D110BB"/>
    <w:rsid w:val="00D173C9"/>
    <w:rsid w:val="00D20EDC"/>
    <w:rsid w:val="00D21026"/>
    <w:rsid w:val="00D214A4"/>
    <w:rsid w:val="00D2554A"/>
    <w:rsid w:val="00D2687A"/>
    <w:rsid w:val="00D26FFE"/>
    <w:rsid w:val="00D31B86"/>
    <w:rsid w:val="00D3380D"/>
    <w:rsid w:val="00D34331"/>
    <w:rsid w:val="00D40132"/>
    <w:rsid w:val="00D40EAC"/>
    <w:rsid w:val="00D4356D"/>
    <w:rsid w:val="00D4362E"/>
    <w:rsid w:val="00D4430D"/>
    <w:rsid w:val="00D47041"/>
    <w:rsid w:val="00D50EC7"/>
    <w:rsid w:val="00D54876"/>
    <w:rsid w:val="00D551D4"/>
    <w:rsid w:val="00D57D28"/>
    <w:rsid w:val="00D60085"/>
    <w:rsid w:val="00D73815"/>
    <w:rsid w:val="00D75724"/>
    <w:rsid w:val="00D81315"/>
    <w:rsid w:val="00D819F5"/>
    <w:rsid w:val="00D939F5"/>
    <w:rsid w:val="00D9402B"/>
    <w:rsid w:val="00D95D34"/>
    <w:rsid w:val="00DA06F6"/>
    <w:rsid w:val="00DA0CE0"/>
    <w:rsid w:val="00DA688B"/>
    <w:rsid w:val="00DA7AE0"/>
    <w:rsid w:val="00DB1002"/>
    <w:rsid w:val="00DB6BD2"/>
    <w:rsid w:val="00DB78FA"/>
    <w:rsid w:val="00DB7CE2"/>
    <w:rsid w:val="00DC2EA9"/>
    <w:rsid w:val="00DD563E"/>
    <w:rsid w:val="00DD646A"/>
    <w:rsid w:val="00DD7D03"/>
    <w:rsid w:val="00DE0788"/>
    <w:rsid w:val="00DE1FB3"/>
    <w:rsid w:val="00DF4F0D"/>
    <w:rsid w:val="00E0776A"/>
    <w:rsid w:val="00E12956"/>
    <w:rsid w:val="00E16296"/>
    <w:rsid w:val="00E16E9E"/>
    <w:rsid w:val="00E17722"/>
    <w:rsid w:val="00E23937"/>
    <w:rsid w:val="00E244C1"/>
    <w:rsid w:val="00E25213"/>
    <w:rsid w:val="00E26D48"/>
    <w:rsid w:val="00E43BD8"/>
    <w:rsid w:val="00E50B9E"/>
    <w:rsid w:val="00E54651"/>
    <w:rsid w:val="00E5510E"/>
    <w:rsid w:val="00E604FB"/>
    <w:rsid w:val="00E60E6A"/>
    <w:rsid w:val="00E62C19"/>
    <w:rsid w:val="00E75071"/>
    <w:rsid w:val="00E90425"/>
    <w:rsid w:val="00E92F59"/>
    <w:rsid w:val="00E9423F"/>
    <w:rsid w:val="00EA3171"/>
    <w:rsid w:val="00EA4369"/>
    <w:rsid w:val="00EA4D26"/>
    <w:rsid w:val="00EB2E48"/>
    <w:rsid w:val="00EB407C"/>
    <w:rsid w:val="00ED5476"/>
    <w:rsid w:val="00EE68A4"/>
    <w:rsid w:val="00EE71A9"/>
    <w:rsid w:val="00EF1F07"/>
    <w:rsid w:val="00EF559A"/>
    <w:rsid w:val="00F02243"/>
    <w:rsid w:val="00F06604"/>
    <w:rsid w:val="00F07100"/>
    <w:rsid w:val="00F07A45"/>
    <w:rsid w:val="00F104E2"/>
    <w:rsid w:val="00F13353"/>
    <w:rsid w:val="00F15503"/>
    <w:rsid w:val="00F24165"/>
    <w:rsid w:val="00F249F4"/>
    <w:rsid w:val="00F2584D"/>
    <w:rsid w:val="00F25B8F"/>
    <w:rsid w:val="00F269A8"/>
    <w:rsid w:val="00F40E0A"/>
    <w:rsid w:val="00F42E35"/>
    <w:rsid w:val="00F47271"/>
    <w:rsid w:val="00F47962"/>
    <w:rsid w:val="00F47ABA"/>
    <w:rsid w:val="00F519A1"/>
    <w:rsid w:val="00F51E07"/>
    <w:rsid w:val="00F51FFD"/>
    <w:rsid w:val="00F575DD"/>
    <w:rsid w:val="00F70EEC"/>
    <w:rsid w:val="00F711E0"/>
    <w:rsid w:val="00F72EF8"/>
    <w:rsid w:val="00F74F52"/>
    <w:rsid w:val="00F808EA"/>
    <w:rsid w:val="00F81AD7"/>
    <w:rsid w:val="00F81DDC"/>
    <w:rsid w:val="00F82CCF"/>
    <w:rsid w:val="00F843A0"/>
    <w:rsid w:val="00F85117"/>
    <w:rsid w:val="00FA1360"/>
    <w:rsid w:val="00FA2E2D"/>
    <w:rsid w:val="00FA3308"/>
    <w:rsid w:val="00FA35C8"/>
    <w:rsid w:val="00FA645D"/>
    <w:rsid w:val="00FB1D7E"/>
    <w:rsid w:val="00FB2E59"/>
    <w:rsid w:val="00FB44B9"/>
    <w:rsid w:val="00FB69AC"/>
    <w:rsid w:val="00FB7811"/>
    <w:rsid w:val="00FB7E4B"/>
    <w:rsid w:val="00FC2ACD"/>
    <w:rsid w:val="00FC442C"/>
    <w:rsid w:val="00FD13A1"/>
    <w:rsid w:val="00FD37BA"/>
    <w:rsid w:val="00FD56D7"/>
    <w:rsid w:val="00FD732B"/>
    <w:rsid w:val="00FE4195"/>
    <w:rsid w:val="00FF0CEB"/>
    <w:rsid w:val="00FF2CCD"/>
    <w:rsid w:val="00FF4F1E"/>
    <w:rsid w:val="00FF5A3A"/>
    <w:rsid w:val="00FF5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0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B6ABD"/>
    <w:pPr>
      <w:suppressAutoHyphens/>
      <w:autoSpaceDN w:val="false"/>
      <w:spacing w:after="8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875FAF"/>
    <w:pPr>
      <w:suppressAutoHyphens/>
      <w:autoSpaceDN w:val="false"/>
      <w:spacing w:after="80"/>
    </w:pPr>
    <w:rPr>
      <w:rFonts w:eastAsia="Times New Roman"/>
      <w:sz w:val="22"/>
      <w:szCs w:val="22"/>
      <w:lang w:eastAsia="en-US"/>
    </w:rPr>
  </w:style>
  <w:style w:styleId="Odlomakpopisa" w:type="paragraph">
    <w:name w:val="List Paragraph"/>
    <w:basedOn w:val="Normal"/>
    <w:qFormat/>
    <w:rsid w:val="00875FAF"/>
    <w:pPr>
      <w:suppressAutoHyphens w:val="false"/>
      <w:spacing w:after="0"/>
      <w:ind w:left="720"/>
    </w:pPr>
    <w:rPr>
      <w:rFonts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C2D2E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0C2D2E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E71A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E71A9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E71A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EE71A9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01A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1AB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1AB1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1AB1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1AB1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B6ABD"/>
    <w:pPr>
      <w:suppressAutoHyphens/>
      <w:autoSpaceDN w:val="0"/>
      <w:spacing w:after="80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875FAF"/>
    <w:pPr>
      <w:suppressAutoHyphens/>
      <w:autoSpaceDN w:val="0"/>
      <w:spacing w:after="80"/>
    </w:pPr>
    <w:rPr>
      <w:rFonts w:eastAsia="Times New Roman"/>
      <w:sz w:val="22"/>
      <w:szCs w:val="22"/>
      <w:lang w:eastAsia="en-US"/>
    </w:rPr>
  </w:style>
  <w:style w:styleId="Odlomakpopisa" w:type="paragraph">
    <w:name w:val="List Paragraph"/>
    <w:basedOn w:val="Normal"/>
    <w:qFormat/>
    <w:rsid w:val="00875FAF"/>
    <w:pPr>
      <w:suppressAutoHyphens w:val="0"/>
      <w:spacing w:after="0"/>
      <w:ind w:left="720"/>
    </w:pPr>
    <w:rPr>
      <w:rFonts w:ascii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C2D2E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0C2D2E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E71A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E71A9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E71A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EE71A9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01A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1AB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1AB1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1AB1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1AB1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03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733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8134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6996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70659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6426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278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3859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St-3408/2016-30</izvorni_sadrzaj>
    <derivirana_varijabla naziv="DomainObject.Oznaka_1">St-3408/2016-30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3408</izvorni_sadrzaj>
    <derivirana_varijabla naziv="DomainObject.Predmet.Broj_1">3408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Su-30/16 i 12 Su-19/16 od 01.04.2016.</izvorni_sadrzaj>
    <derivirana_varijabla naziv="DomainObject.Predmet.Opis_1">Br.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St-3408/2016</izvorni_sadrzaj>
    <derivirana_varijabla naziv="DomainObject.Predmet.OznakaBroj_1">St-3408/2016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KOLPROMET d.o.o.</izvorni_sadrzaj>
    <derivirana_varijabla naziv="DomainObject.Predmet.ProtustrankaFormated_1">  KOLPROMET d.o.o.</derivirana_varijabla>
  </DomainObject.Predmet.ProtustrankaFormated>
  <DomainObject.Predmet.ProtustrankaFormatedOIB>
    <izvorni_sadrzaj>  KOLPROMET d.o.o., OIB 69722991358</izvorni_sadrzaj>
    <derivirana_varijabla naziv="DomainObject.Predmet.ProtustrankaFormatedOIB_1">  KOLPROMET d.o.o., OIB 69722991358</derivirana_varijabla>
  </DomainObject.Predmet.ProtustrankaFormatedOIB>
  <DomainObject.Predmet.ProtustrankaFormatedWithAdress>
    <izvorni_sadrzaj> KOLPROMET d.o.o., Pazinska 31, 10000 Zagreb</izvorni_sadrzaj>
    <derivirana_varijabla naziv="DomainObject.Predmet.ProtustrankaFormatedWithAdress_1"> KOLPROMET d.o.o., Pazinska 31, 10000 Zagreb</derivirana_varijabla>
  </DomainObject.Predmet.ProtustrankaFormatedWithAdress>
  <DomainObject.Predmet.ProtustrankaFormatedWithAdressOIB>
    <izvorni_sadrzaj> KOLPROMET d.o.o., OIB 69722991358, Pazinska 31, 10000 Zagreb</izvorni_sadrzaj>
    <derivirana_varijabla naziv="DomainObject.Predmet.ProtustrankaFormatedWithAdressOIB_1"> KOLPROMET d.o.o., OIB 69722991358, Pazinska 31, 10000 Zagreb</derivirana_varijabla>
  </DomainObject.Predmet.ProtustrankaFormatedWithAdressOIB>
  <DomainObject.Predmet.ProtustrankaWithAdress>
    <izvorni_sadrzaj>KOLPROMET d.o.o. Pazinska 31, 10000 Zagreb</izvorni_sadrzaj>
    <derivirana_varijabla naziv="DomainObject.Predmet.ProtustrankaWithAdress_1">KOLPROMET d.o.o. Pazinska 31, 10000 Zagreb</derivirana_varijabla>
  </DomainObject.Predmet.ProtustrankaWithAdress>
  <DomainObject.Predmet.ProtustrankaWithAdressOIB>
    <izvorni_sadrzaj>KOLPROMET d.o.o., OIB 69722991358, Pazinska 31, 10000 Zagreb</izvorni_sadrzaj>
    <derivirana_varijabla naziv="DomainObject.Predmet.ProtustrankaWithAdressOIB_1">KOLPROMET d.o.o., OIB 69722991358, Pazinska 31, 10000 Zagreb</derivirana_varijabla>
  </DomainObject.Predmet.ProtustrankaWithAdressOIB>
  <DomainObject.Predmet.ProtustrankaNazivFormated>
    <izvorni_sadrzaj>KOLPROMET d.o.o.</izvorni_sadrzaj>
    <derivirana_varijabla naziv="DomainObject.Predmet.ProtustrankaNazivFormated_1">KOLPROMET d.o.o.</derivirana_varijabla>
  </DomainObject.Predmet.ProtustrankaNazivFormated>
  <DomainObject.Predmet.ProtustrankaNazivFormatedOIB>
    <izvorni_sadrzaj>KOLPROMET d.o.o., OIB 69722991358</izvorni_sadrzaj>
    <derivirana_varijabla naziv="DomainObject.Predmet.ProtustrankaNazivFormatedOIB_1">KOLPROMET d.o.o., OIB 69722991358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VJEROVNICI; Ante Puljiz</izvorni_sadrzaj>
    <derivirana_varijabla naziv="DomainObject.Predmet.StrankaFormated_1">  FINA Regionalni centar Zagreb; VJEROVNICI; Ante Puljiz</derivirana_varijabla>
  </DomainObject.Predmet.StrankaFormated>
  <DomainObject.Predmet.StrankaFormatedOIB>
    <izvorni_sadrzaj>  FINA Regionalni centar Zagreb, OIB 85821130368; VJEROVNICI; Ante Puljiz, OIB 96069824318</izvorni_sadrzaj>
    <derivirana_varijabla naziv="DomainObject.Predmet.StrankaFormatedOIB_1">  FINA Regionalni centar Zagreb, OIB 85821130368; VJEROVNICI; Ante Puljiz, OIB 96069824318</derivirana_varijabla>
  </DomainObject.Predmet.StrankaFormatedOIB>
  <DomainObject.Predmet.StrankaFormatedWithAdress>
    <izvorni_sadrzaj> FINA Regionalni centar Zagreb, Trg svibanjskih žrtava 1995. 1, 10000 Zagreb; VJEROVNICI; Ante Puljiz, Bijenik 1b, 10000 Zagreb</izvorni_sadrzaj>
    <derivirana_varijabla naziv="DomainObject.Predmet.StrankaFormatedWithAdress_1"> FINA Regionalni centar Zagreb, Trg svibanjskih žrtava 1995. 1, 10000 Zagreb; VJEROVNICI; Ante Puljiz, Bijenik 1b, 10000 Zagreb</derivirana_varijabla>
  </DomainObject.Predmet.StrankaFormatedWithAdress>
  <DomainObject.Predmet.StrankaFormatedWithAdressOIB>
    <izvorni_sadrzaj> FINA Regionalni centar Zagreb, OIB 85821130368, Trg svibanjskih žrtava 1995. 1, 10000 Zagreb; VJEROVNICI; Ante Puljiz, OIB 96069824318, Bijenik 1b, 10000 Zagreb</izvorni_sadrzaj>
    <derivirana_varijabla naziv="DomainObject.Predmet.StrankaFormatedWithAdressOIB_1"> FINA Regionalni centar Zagreb, OIB 85821130368, Trg svibanjskih žrtava 1995. 1, 10000 Zagreb; VJEROVNICI; Ante Puljiz, OIB 96069824318, Bijenik 1b, 10000 Zagreb</derivirana_varijabla>
  </DomainObject.Predmet.StrankaFormatedWithAdressOIB>
  <DomainObject.Predmet.StrankaWithAdress>
    <izvorni_sadrzaj>FINA Regionalni centar Zagreb Trg svibanjskih žrtava 1995. 1,10000 Zagreb,VJEROVNICI ,Ante Puljiz Bijenik 1b,10000 Zagreb</izvorni_sadrzaj>
    <derivirana_varijabla naziv="DomainObject.Predmet.StrankaWithAdress_1">FINA Regionalni centar Zagreb Trg svibanjskih žrtava 1995. 1,10000 Zagreb,VJEROVNICI ,Ante Puljiz Bijenik 1b,10000 Zagreb</derivirana_varijabla>
  </DomainObject.Predmet.StrankaWithAdress>
  <DomainObject.Predmet.StrankaWithAdressOIB>
    <izvorni_sadrzaj>FINA Regionalni centar Zagreb, OIB 85821130368, Trg svibanjskih žrtava 1995. 1,10000 Zagreb,VJEROVNICI,Ante Puljiz, OIB 96069824318, Bijenik 1b,10000 Zagreb</izvorni_sadrzaj>
    <derivirana_varijabla naziv="DomainObject.Predmet.StrankaWithAdressOIB_1">FINA Regionalni centar Zagreb, OIB 85821130368, Trg svibanjskih žrtava 1995. 1,10000 Zagreb,VJEROVNICI,Ante Puljiz, OIB 96069824318, Bijenik 1b,10000 Zagreb</derivirana_varijabla>
  </DomainObject.Predmet.StrankaWithAdressOIB>
  <DomainObject.Predmet.StrankaNazivFormated>
    <izvorni_sadrzaj>FINA Regionalni centar Zagreb,VJEROVNICI,Ante Puljiz</izvorni_sadrzaj>
    <derivirana_varijabla naziv="DomainObject.Predmet.StrankaNazivFormated_1">FINA Regionalni centar Zagreb,VJEROVNICI,Ante Puljiz</derivirana_varijabla>
  </DomainObject.Predmet.StrankaNazivFormated>
  <DomainObject.Predmet.StrankaNazivFormatedOIB>
    <izvorni_sadrzaj>FINA Regionalni centar Zagreb, OIB 85821130368,VJEROVNICI,Ante Puljiz, OIB 96069824318</izvorni_sadrzaj>
    <derivirana_varijabla naziv="DomainObject.Predmet.StrankaNazivFormatedOIB_1">FINA Regionalni centar Zagreb, OIB 85821130368,VJEROVNICI,Ante Puljiz, OIB 96069824318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  <item>Ante Puljiz</item>
    </izvorni_sadrzaj>
    <derivirana_varijabla naziv="DomainObject.Predmet.StrankaListFormated_1">
      <item>FINA Regionalni centar Zagreb</item>
      <item>VJEROVNICI</item>
      <item>Ante Puljiz</item>
    </derivirana_varijabla>
  </DomainObject.Predmet.StrankaListFormated>
  <DomainObject.Predmet.StrankaListFormatedOIB>
    <izvorni_sadrzaj>
      <item>FINA Regionalni centar Zagreb, OIB 85821130368</item>
      <item>VJEROVNICI</item>
      <item>Ante Puljiz, OIB 96069824318</item>
    </izvorni_sadrzaj>
    <derivirana_varijabla naziv="DomainObject.Predmet.StrankaListFormatedOIB_1">
      <item>FINA Regionalni centar Zagreb, OIB 85821130368</item>
      <item>VJEROVNICI</item>
      <item>Ante Puljiz, OIB 96069824318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  <item>Ante Puljiz, Bijenik 1b, 10000 Zagreb</item>
    </izvorni_sadrzaj>
    <derivirana_varijabla naziv="DomainObject.Predmet.StrankaListFormatedWithAdress_1">
      <item>FINA Regionalni centar Zagreb, Trg svibanjskih žrtava 1995. 1, 10000 Zagreb</item>
      <item>VJEROVNICI</item>
      <item>Ante Puljiz, Bijenik 1b,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  <item>Ante Puljiz, OIB 96069824318, Bijenik 1b, 10000 Zagreb</item>
    </izvorni_sadrzaj>
    <derivirana_varijabla naziv="DomainObject.Predmet.StrankaListFormatedWithAdressOIB_1">
      <item>FINA Regionalni centar Zagreb, OIB 85821130368, Trg svibanjskih žrtava 1995. 1, 10000 Zagreb</item>
      <item>VJEROVNICI</item>
      <item>Ante Puljiz, OIB 96069824318, Bijenik 1b, 10000 Zagreb</item>
    </derivirana_varijabla>
  </DomainObject.Predmet.StrankaListFormatedWithAdressOIB>
  <DomainObject.Predmet.StrankaListNazivFormated>
    <izvorni_sadrzaj>
      <item>FINA Regionalni centar Zagreb</item>
      <item>VJEROVNICI</item>
      <item>Ante Puljiz</item>
    </izvorni_sadrzaj>
    <derivirana_varijabla naziv="DomainObject.Predmet.StrankaListNazivFormated_1">
      <item>FINA Regionalni centar Zagreb</item>
      <item>VJEROVNICI</item>
      <item>Ante Puljiz</item>
    </derivirana_varijabla>
  </DomainObject.Predmet.StrankaListNazivFormated>
  <DomainObject.Predmet.StrankaListNazivFormatedOIB>
    <izvorni_sadrzaj>
      <item>FINA Regionalni centar Zagreb, OIB 85821130368</item>
      <item>VJEROVNICI</item>
      <item>Ante Puljiz, OIB 96069824318</item>
    </izvorni_sadrzaj>
    <derivirana_varijabla naziv="DomainObject.Predmet.StrankaListNazivFormatedOIB_1">
      <item>FINA Regionalni centar Zagreb, OIB 85821130368</item>
      <item>VJEROVNICI</item>
      <item>Ante Puljiz, OIB 96069824318</item>
    </derivirana_varijabla>
  </DomainObject.Predmet.StrankaListNazivFormatedOIB>
  <DomainObject.Predmet.ProtuStrankaListFormated>
    <izvorni_sadrzaj>
      <item>KOLPROMET d.o.o.</item>
    </izvorni_sadrzaj>
    <derivirana_varijabla naziv="DomainObject.Predmet.ProtuStrankaListFormated_1">
      <item>KOLPROMET d.o.o.</item>
    </derivirana_varijabla>
  </DomainObject.Predmet.ProtuStrankaListFormated>
  <DomainObject.Predmet.ProtuStrankaListFormatedOIB>
    <izvorni_sadrzaj>
      <item>KOLPROMET d.o.o., OIB 69722991358</item>
    </izvorni_sadrzaj>
    <derivirana_varijabla naziv="DomainObject.Predmet.ProtuStrankaListFormatedOIB_1">
      <item>KOLPROMET d.o.o., OIB 69722991358</item>
    </derivirana_varijabla>
  </DomainObject.Predmet.ProtuStrankaListFormatedOIB>
  <DomainObject.Predmet.ProtuStrankaListFormatedWithAdress>
    <izvorni_sadrzaj>
      <item>KOLPROMET d.o.o., Pazinska 31, 10000 Zagreb</item>
    </izvorni_sadrzaj>
    <derivirana_varijabla naziv="DomainObject.Predmet.ProtuStrankaListFormatedWithAdress_1">
      <item>KOLPROMET d.o.o., Pazinska 31, 10000 Zagreb</item>
    </derivirana_varijabla>
  </DomainObject.Predmet.ProtuStrankaListFormatedWithAdress>
  <DomainObject.Predmet.ProtuStrankaListFormatedWithAdressOIB>
    <izvorni_sadrzaj>
      <item>KOLPROMET d.o.o., OIB 69722991358, Pazinska 31, 10000 Zagreb</item>
    </izvorni_sadrzaj>
    <derivirana_varijabla naziv="DomainObject.Predmet.ProtuStrankaListFormatedWithAdressOIB_1">
      <item>KOLPROMET d.o.o., OIB 69722991358, Pazinska 31, 10000 Zagreb</item>
    </derivirana_varijabla>
  </DomainObject.Predmet.ProtuStrankaListFormatedWithAdressOIB>
  <DomainObject.Predmet.ProtuStrankaListNazivFormated>
    <izvorni_sadrzaj>
      <item>KOLPROMET d.o.o.</item>
    </izvorni_sadrzaj>
    <derivirana_varijabla naziv="DomainObject.Predmet.ProtuStrankaListNazivFormated_1">
      <item>KOLPROMET d.o.o.</item>
    </derivirana_varijabla>
  </DomainObject.Predmet.ProtuStrankaListNazivFormated>
  <DomainObject.Predmet.ProtuStrankaListNazivFormatedOIB>
    <izvorni_sadrzaj>
      <item>KOLPROMET d.o.o., OIB 69722991358</item>
    </izvorni_sadrzaj>
    <derivirana_varijabla naziv="DomainObject.Predmet.ProtuStrankaListNazivFormatedOIB_1">
      <item>KOLPROMET d.o.o., OIB 69722991358</item>
    </derivirana_varijabla>
  </DomainObject.Predmet.ProtuStrankaListNazivFormatedOIB>
  <DomainObject.Predmet.OstaliListFormated>
    <izvorni_sadrzaj>
      <item>Željko Novoselac</item>
      <item>Zoran Puljiz</item>
    </izvorni_sadrzaj>
    <derivirana_varijabla naziv="DomainObject.Predmet.OstaliListFormated_1">
      <item>Željko Novoselac</item>
      <item>Zoran Puljiz</item>
    </derivirana_varijabla>
  </DomainObject.Predmet.OstaliListFormated>
  <DomainObject.Predmet.OstaliListFormatedOIB>
    <izvorni_sadrzaj>
      <item>Željko Novoselac, OIB 09986023800</item>
      <item>Zoran Puljiz, OIB 58345109800</item>
    </izvorni_sadrzaj>
    <derivirana_varijabla naziv="DomainObject.Predmet.OstaliListFormatedOIB_1">
      <item>Željko Novoselac, OIB 09986023800</item>
      <item>Zoran Puljiz, OIB 58345109800</item>
    </derivirana_varijabla>
  </DomainObject.Predmet.OstaliListFormatedOIB>
  <DomainObject.Predmet.OstaliListFormatedWithAdress>
    <izvorni_sadrzaj>
      <item>Željko Novoselac, Janka Jurkovića 9, 34000 Požega</item>
      <item>Zoran Puljiz, Grahorova 24, 10000 Zagreb</item>
    </izvorni_sadrzaj>
    <derivirana_varijabla naziv="DomainObject.Predmet.OstaliListFormatedWithAdress_1">
      <item>Željko Novoselac, Janka Jurkovića 9, 34000 Požega</item>
      <item>Zoran Puljiz, Grahorova 24, 10000 Zagreb</item>
    </derivirana_varijabla>
  </DomainObject.Predmet.OstaliListFormatedWithAdress>
  <DomainObject.Predmet.OstaliListFormatedWithAdressOIB>
    <izvorni_sadrzaj>
      <item>Željko Novoselac, OIB 09986023800, Janka Jurkovića 9, 34000 Požega</item>
      <item>Zoran Puljiz, OIB 58345109800, Grahorova 24, 10000 Zagreb</item>
    </izvorni_sadrzaj>
    <derivirana_varijabla naziv="DomainObject.Predmet.OstaliListFormatedWithAdressOIB_1">
      <item>Željko Novoselac, OIB 09986023800, Janka Jurkovića 9, 34000 Požega</item>
      <item>Zoran Puljiz, OIB 58345109800, Grahorova 24, 10000 Zagreb</item>
    </derivirana_varijabla>
  </DomainObject.Predmet.OstaliListFormatedWithAdressOIB>
  <DomainObject.Predmet.OstaliListNazivFormated>
    <izvorni_sadrzaj>
      <item>Željko Novoselac</item>
      <item>Zoran Puljiz</item>
    </izvorni_sadrzaj>
    <derivirana_varijabla naziv="DomainObject.Predmet.OstaliListNazivFormated_1">
      <item>Željko Novoselac</item>
      <item>Zoran Puljiz</item>
    </derivirana_varijabla>
  </DomainObject.Predmet.OstaliListNazivFormated>
  <DomainObject.Predmet.OstaliListNazivFormatedOIB>
    <izvorni_sadrzaj>
      <item>Željko Novoselac, OIB 09986023800</item>
      <item>Zoran Puljiz, OIB 58345109800</item>
    </izvorni_sadrzaj>
    <derivirana_varijabla naziv="DomainObject.Predmet.OstaliListNazivFormatedOIB_1">
      <item>Željko Novoselac, OIB 09986023800</item>
      <item>Zoran Puljiz, OIB 58345109800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2017.</izvorni_sadrzaj>
    <derivirana_varijabla naziv="DomainObject.Datum_1">29.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KOLPROMET d.o.o.</izvorni_sadrzaj>
    <derivirana_varijabla naziv="DomainObject.Predmet.ProtustrankaIDrugi_1">KOLPROMET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KOLPROMET d.o.o., OIB 69722991358, Pazinska 31, 10000 Zagreb</izvorni_sadrzaj>
    <derivirana_varijabla naziv="DomainObject.Predmet.ProtustrankaIDrugiAdressOIB_1">KOLPROMET d.o.o., OIB 69722991358, Pazinska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KOLPROMET d.o.o.</item>
      <item>Željko Novoselac</item>
      <item>VJEROVNICI</item>
      <item>Ante Puljiz</item>
      <item>Zoran Puljiz</item>
    </izvorni_sadrzaj>
    <derivirana_varijabla naziv="DomainObject.Predmet.SudioniciListNaziv_1">
      <item>FINA Regionalni centar Zagreb</item>
      <item>KOLPROMET d.o.o.</item>
      <item>Željko Novoselac</item>
      <item>VJEROVNICI</item>
      <item>Ante Puljiz</item>
      <item>Zoran Puljiz</item>
    </derivirana_varijabla>
  </DomainObject.Predmet.SudioniciListNaziv>
  <DomainObject.Predmet.SudioniciListAdressOIB>
    <izvorni_sadrzaj>
      <item>FINA Regionalni centar Zagreb, OIB 85821130368, Trg svibanjskih žrtava 1995. 1,10000 Zagreb</item>
      <item>KOLPROMET d.o.o., OIB 69722991358, Pazinska 31,10000 Zagreb</item>
      <item>Željko Novoselac, OIB 09986023800, Janka Jurkovića 9,34000 Požega</item>
      <item>VJEROVNICI</item>
      <item>Ante Puljiz, OIB 96069824318, Bijenik 1b,10000 Zagreb</item>
      <item>Zoran Puljiz, OIB 58345109800, Grahorova 24,10000 Zagreb</item>
    </izvorni_sadrzaj>
    <derivirana_varijabla naziv="DomainObject.Predmet.SudioniciListAdressOIB_1">
      <item>FINA Regionalni centar Zagreb, OIB 85821130368, Trg svibanjskih žrtava 1995. 1,10000 Zagreb</item>
      <item>KOLPROMET d.o.o., OIB 69722991358, Pazinska 31,10000 Zagreb</item>
      <item>Željko Novoselac, OIB 09986023800, Janka Jurkovića 9,34000 Požega</item>
      <item>VJEROVNICI</item>
      <item>Ante Puljiz, OIB 96069824318, Bijenik 1b,10000 Zagreb</item>
      <item>Zoran Puljiz, OIB 58345109800, Grahorova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69722991358</item>
      <item>, OIB 09986023800</item>
      <item>, OIB null</item>
      <item>, OIB 96069824318</item>
      <item>, OIB 58345109800</item>
    </izvorni_sadrzaj>
    <derivirana_varijabla naziv="DomainObject.Predmet.SudioniciListNazivOIB_1">
      <item>, OIB 85821130368</item>
      <item>, OIB 69722991358</item>
      <item>, OIB 09986023800</item>
      <item>, OIB null</item>
      <item>, OIB 96069824318</item>
      <item>, OIB 58345109800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Paić, OIB 55654806007, IV. Požarinje 6, 10000 Zagreb</item>
    </izvorni_sadrzaj>
    <derivirana_varijabla naziv="DomainObject.Predmet.StecajniUpraviteljiListAddressOIB_1">
      <item>Marinko Paić, OIB 55654806007, IV. Požarinje 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0E4A88-75BD-4658-B9E8-A08E325F65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1193</properties:Words>
  <properties:Characters>7463</properties:Characters>
  <properties:Lines>480</properties:Lines>
  <properties:Paragraphs>238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8780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2017-05-26T07:33:00Z</dcterms:created>
  <dc:creator>Darko</dc:creator>
  <cp:lastModifiedBy>Vinka Mihalinčić</cp:lastModifiedBy>
  <cp:lastPrinted>2017-05-25T05:49:00Z</cp:lastPrinted>
  <dcterms:modified xmlns:xsi="http://www.w3.org/2001/XMLSchema-instance" xsi:type="dcterms:W3CDTF">2017-05-29T11:09:00Z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St-3408/2016-30 / Podnesak - Podnesak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