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ae4f" w14:paraId="024ae4f" w:rsidRDefault="00D16393" w:rsidP="00D16393" w:rsidR="00D16393" w:rsidRPr="00DE609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DE609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DE609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DE609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22063" w:rsidRPr="00DE6098">
        <w:rPr>
          <w:rFonts w:hAnsi="Times New Roman" w:ascii="Times New Roman"/>
          <w:color w:val="auto"/>
          <w:sz w:val="24"/>
          <w:szCs w:val="24"/>
          <w:lang w:val="pl-PL"/>
        </w:rPr>
        <w:t>5634/16-33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DE609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DE609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DE6098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DE6098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22063" w:rsidRPr="00DE6098">
        <w:rPr>
          <w:rFonts w:hAnsi="Times New Roman" w:ascii="Times New Roman"/>
          <w:color w:val="auto"/>
          <w:sz w:val="24"/>
          <w:szCs w:val="24"/>
        </w:rPr>
        <w:t>ZMAJSKI DVORAC d. o. o., Zagreb, Aleja lipa 1, OIB 00011446510</w:t>
      </w:r>
      <w:r w:rsidR="00862F18" w:rsidRPr="00DE6098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DE6098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DE609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DE609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DE609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DE6098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22063" w:rsidRPr="00DE6098">
        <w:rPr>
          <w:rFonts w:hAnsi="Times New Roman" w:ascii="Times New Roman"/>
          <w:color w:val="auto"/>
          <w:sz w:val="24"/>
          <w:szCs w:val="24"/>
        </w:rPr>
        <w:t>ZMAJSKI DVORAC d. o. o., Zagreb, Aleja lipa 1, OIB 00011446510</w:t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BD0E1E" w:rsidRPr="00DE609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CE7809" w:rsidRPr="00DE609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F22063" w:rsidRPr="00DE6098">
        <w:rPr>
          <w:rFonts w:hAnsi="Times New Roman" w:ascii="Times New Roman"/>
          <w:color w:val="auto"/>
          <w:sz w:val="24"/>
          <w:szCs w:val="24"/>
          <w:lang w:val="pl-PL"/>
        </w:rPr>
        <w:t>Edita Đurkin, Osijek, Donjodravska obala 16, OIB 65118926772.</w:t>
      </w:r>
    </w:p>
    <w:p w:rsidRDefault="00E2213A" w:rsidP="00E2213A" w:rsidR="00E2213A" w:rsidRPr="00DE609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22063" w:rsidRPr="00DE6098">
        <w:rPr>
          <w:rFonts w:hAnsi="Times New Roman" w:ascii="Times New Roman"/>
          <w:color w:val="auto"/>
          <w:sz w:val="24"/>
          <w:szCs w:val="24"/>
        </w:rPr>
        <w:t>ZMAJSKI DVORAC d. o. o., Zagreb, Aleja lipa 1, OIB 00011446510</w:t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DE609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DE609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F22063" w:rsidP="00E2213A" w:rsidR="00F22063" w:rsidRPr="00DE609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37776" w:rsidP="00237776" w:rsidR="00237776" w:rsidRPr="00DE609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E609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30. ožujka 2016. prijedlog za otvaranje stečajnog postupka nad gore navedenom pravnom osobom.</w:t>
      </w:r>
    </w:p>
    <w:p w:rsidRDefault="00237776" w:rsidP="00237776" w:rsidR="00237776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986 dana u ukupnom iznosu od 40.706,31 kn.</w:t>
      </w:r>
    </w:p>
    <w:p w:rsidRDefault="00237776" w:rsidP="00237776" w:rsidR="00237776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237776" w:rsidP="00237776" w:rsidR="00237776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237776" w:rsidP="00237776" w:rsidR="00237776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St-5634/16-21 od 30. rujna 2016. pokrenut prethodni postupak radi utvrđivanja uvjeta za otvaranje stečajnog postupka.</w:t>
      </w:r>
    </w:p>
    <w:p w:rsidRDefault="00E2213A" w:rsidP="00E2213A" w:rsidR="00FA104B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237776" w:rsidP="00237776" w:rsidR="00237776" w:rsidRPr="00DE6098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uvjeta za otvaranje stečajnog postupka održanom 26. siječnja 2017., nije pristupio uredno pozvan direktor dužnika.</w:t>
      </w:r>
    </w:p>
    <w:p w:rsidRDefault="00237776" w:rsidP="00237776" w:rsidR="00237776" w:rsidRPr="00DE609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DE6098">
        <w:rPr>
          <w:rFonts w:hAnsi="Times New Roman" w:ascii="Times New Roman"/>
          <w:color w:val="auto"/>
          <w:sz w:val="24"/>
          <w:szCs w:val="24"/>
        </w:rPr>
        <w:t>Iz potvrde FINA-e od 4. listopada 2016. proizlazi da dužnik na dan izdavanja potvrde ima evidentiranu blokadu računa u trajanju od 441 dana neprekidno, a iznos evidentiranih nepodmirenih obveza u iznosu od 90.548,34 kn.</w:t>
      </w:r>
    </w:p>
    <w:p w:rsidRDefault="00FA20B9" w:rsidP="00FA20B9" w:rsidR="00FA20B9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50.000,00 kn na ime predujma za vođenje stečajnog postupka, u skladu s odredbom čl. 132 Stečajnog zakona. Ovo </w:t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stoga, što imovina dužnika nije dostatna ni za troškove vođenja prethodnog kao i stečajnog postupka, te ni za namirenje vjerovnika.</w:t>
      </w:r>
    </w:p>
    <w:p w:rsidRDefault="00E2213A" w:rsidP="00ED3DC7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DE609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37776" w:rsidRPr="00DE609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DE609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DE609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37776" w:rsidRPr="00DE609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DE609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DE60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DE609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237776" w:rsidRPr="00DE6098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3C7FDE" w:rsidRPr="00DE6098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DE60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DE6098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DE6098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DE609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DE6098" w:rsidRPr="00DE6098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E6098" w:rsidP="00D16393" w:rsidR="00DE6098" w:rsidRPr="00DE609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E6098" w:rsidP="00AB7A2F" w:rsidR="00DE6098" w:rsidRPr="00DE609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E6098" w:rsidP="00995CE9" w:rsidR="00DE6098" w:rsidRPr="00DE609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E609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DE609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E609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DE609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DE609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DE6098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DE6098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DE609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E609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22063">
      <w:rPr>
        <w:rFonts w:hAnsi="Verdana" w:ascii="Verdana"/>
        <w:color w:val="auto"/>
        <w:sz w:val="22"/>
        <w:szCs w:val="22"/>
      </w:rPr>
      <w:t>5634/</w:t>
    </w:r>
    <w:r w:rsidR="00223264">
      <w:rPr>
        <w:rFonts w:hAnsi="Verdana" w:ascii="Verdana"/>
        <w:color w:val="auto"/>
        <w:sz w:val="22"/>
        <w:szCs w:val="22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E5A2C"/>
    <w:rsid w:val="00223264"/>
    <w:rsid w:val="002256D8"/>
    <w:rsid w:val="00237776"/>
    <w:rsid w:val="00251019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B1E64"/>
    <w:rsid w:val="004C3B7F"/>
    <w:rsid w:val="00513231"/>
    <w:rsid w:val="00514805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B53"/>
    <w:rsid w:val="00D85964"/>
    <w:rsid w:val="00DA14DE"/>
    <w:rsid w:val="00DE6098"/>
    <w:rsid w:val="00E11F9B"/>
    <w:rsid w:val="00E17C04"/>
    <w:rsid w:val="00E2213A"/>
    <w:rsid w:val="00EB45A0"/>
    <w:rsid w:val="00EC515F"/>
    <w:rsid w:val="00ED3DC7"/>
    <w:rsid w:val="00F13038"/>
    <w:rsid w:val="00F22063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9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9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9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9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9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5634</izvorni_sadrzaj>
    <derivirana_varijabla naziv="DomainObject.Predmet.Broj_1">5634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St-5634/2016</izvorni_sadrzaj>
    <derivirana_varijabla naziv="DomainObject.Predmet.OznakaBroj_1">St-5634/2016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ZMAJSKI DVORAC d.o.o.</izvorni_sadrzaj>
    <derivirana_varijabla naziv="DomainObject.Predmet.ProtustrankaFormated_1">  ZMAJSKI DVORAC d.o.o.</derivirana_varijabla>
  </DomainObject.Predmet.ProtustrankaFormated>
  <DomainObject.Predmet.ProtustrankaFormatedOIB>
    <izvorni_sadrzaj>  ZMAJSKI DVORAC d.o.o., OIB 00011446510</izvorni_sadrzaj>
    <derivirana_varijabla naziv="DomainObject.Predmet.ProtustrankaFormatedOIB_1">  ZMAJSKI DVORAC d.o.o., OIB 00011446510</derivirana_varijabla>
  </DomainObject.Predmet.ProtustrankaFormatedOIB>
  <DomainObject.Predmet.ProtustrankaFormatedWithAdress>
    <izvorni_sadrzaj> ZMAJSKI DVORAC d.o.o., Alea lipa 1/g, 10000 Zagreb</izvorni_sadrzaj>
    <derivirana_varijabla naziv="DomainObject.Predmet.ProtustrankaFormatedWithAdress_1"> ZMAJSKI DVORAC d.o.o., Alea lipa 1/g, 10000 Zagreb</derivirana_varijabla>
  </DomainObject.Predmet.ProtustrankaFormatedWithAdress>
  <DomainObject.Predmet.ProtustrankaFormatedWithAdressOIB>
    <izvorni_sadrzaj> ZMAJSKI DVORAC d.o.o., OIB 00011446510, Alea lipa 1/g, 10000 Zagreb</izvorni_sadrzaj>
    <derivirana_varijabla naziv="DomainObject.Predmet.ProtustrankaFormatedWithAdressOIB_1"> ZMAJSKI DVORAC d.o.o., OIB 00011446510, Alea lipa 1/g, 10000 Zagreb</derivirana_varijabla>
  </DomainObject.Predmet.ProtustrankaFormatedWithAdressOIB>
  <DomainObject.Predmet.ProtustrankaWithAdress>
    <izvorni_sadrzaj>ZMAJSKI DVORAC d.o.o. Alea lipa 1/g, 10000 Zagreb</izvorni_sadrzaj>
    <derivirana_varijabla naziv="DomainObject.Predmet.ProtustrankaWithAdress_1">ZMAJSKI DVORAC d.o.o. Alea lipa 1/g, 10000 Zagreb</derivirana_varijabla>
  </DomainObject.Predmet.ProtustrankaWithAdress>
  <DomainObject.Predmet.ProtustrankaWithAdressOIB>
    <izvorni_sadrzaj>ZMAJSKI DVORAC d.o.o., OIB 00011446510, Alea lipa 1/g, 10000 Zagreb</izvorni_sadrzaj>
    <derivirana_varijabla naziv="DomainObject.Predmet.ProtustrankaWithAdressOIB_1">ZMAJSKI DVORAC d.o.o., OIB 00011446510, Alea lipa 1/g, 10000 Zagreb</derivirana_varijabla>
  </DomainObject.Predmet.ProtustrankaWithAdressOIB>
  <DomainObject.Predmet.ProtustrankaNazivFormated>
    <izvorni_sadrzaj>ZMAJSKI DVORAC d.o.o.</izvorni_sadrzaj>
    <derivirana_varijabla naziv="DomainObject.Predmet.ProtustrankaNazivFormated_1">ZMAJSKI DVORAC d.o.o.</derivirana_varijabla>
  </DomainObject.Predmet.ProtustrankaNazivFormated>
  <DomainObject.Predmet.ProtustrankaNazivFormatedOIB>
    <izvorni_sadrzaj>ZMAJSKI DVORAC d.o.o., OIB 00011446510</izvorni_sadrzaj>
    <derivirana_varijabla naziv="DomainObject.Predmet.ProtustrankaNazivFormatedOIB_1">ZMAJSKI DVORAC d.o.o., OIB 00011446510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Natalia Reinova; vjerovnici</izvorni_sadrzaj>
    <derivirana_varijabla naziv="DomainObject.Predmet.StrankaFormated_1">  FINA Regionalni centar Zagreb; Natalia Reinova; vjerovnici</derivirana_varijabla>
  </DomainObject.Predmet.StrankaFormated>
  <DomainObject.Predmet.StrankaFormatedOIB>
    <izvorni_sadrzaj>  FINA Regionalni centar Zagreb, OIB 85821130368; Natalia Reinova, OIB 05799302761; vjerovnici</izvorni_sadrzaj>
    <derivirana_varijabla naziv="DomainObject.Predmet.StrankaFormatedOIB_1">  FINA Regionalni centar Zagreb, OIB 85821130368; Natalia Reinova, OIB 05799302761; vjerovnici</derivirana_varijabla>
  </DomainObject.Predmet.StrankaFormatedOIB>
  <DomainObject.Predmet.StrankaFormatedWithAdress>
    <izvorni_sadrzaj> FINA Regionalni centar Zagreb, Trg svibanjskih žrtava 1995. br.1, 10000 Zagreb; Natalia Reinova, Đorđićeva Ulica 5, 10000 Zagreb; vjerovnici</izvorni_sadrzaj>
    <derivirana_varijabla naziv="DomainObject.Predmet.StrankaFormatedWithAdress_1"> FINA Regionalni centar Zagreb, Trg svibanjskih žrtava 1995. br.1, 10000 Zagreb; Natalia Reinova, Đorđićeva Ulica 5, 10000 Zagreb; vjerovnici</derivirana_varijabla>
  </DomainObject.Predmet.StrankaFormatedWithAdress>
  <DomainObject.Predmet.StrankaFormatedWithAdressOIB>
    <izvorni_sadrzaj> FINA Regionalni centar Zagreb, OIB 85821130368, Trg svibanjskih žrtava 1995. br.1, 10000 Zagreb; Natalia Reinova, OIB 05799302761, Đorđićeva Ulica 5, 10000 Zagreb; vjerovnici</izvorni_sadrzaj>
    <derivirana_varijabla naziv="DomainObject.Predmet.StrankaFormatedWithAdressOIB_1"> FINA Regionalni centar Zagreb, OIB 85821130368, Trg svibanjskih žrtava 1995. br.1, 10000 Zagreb; Natalia Reinova, OIB 05799302761, Đorđićeva Ulica 5, 10000 Zagreb; vjerovnici</derivirana_varijabla>
  </DomainObject.Predmet.StrankaFormatedWithAdressOIB>
  <DomainObject.Predmet.StrankaWithAdress>
    <izvorni_sadrzaj>FINA Regionalni centar Zagreb Trg svibanjskih žrtava 1995. br.1,10000 Zagreb,Natalia Reinova Đorđićeva Ulica 5,10000 Zagreb,vjerovnici </izvorni_sadrzaj>
    <derivirana_varijabla naziv="DomainObject.Predmet.StrankaWithAdress_1">FINA Regionalni centar Zagreb Trg svibanjskih žrtava 1995. br.1,10000 Zagreb,Natalia Reinova Đorđićeva Ulica 5,10000 Zagreb,vjerovnici </derivirana_varijabla>
  </DomainObject.Predmet.StrankaWithAdress>
  <DomainObject.Predmet.StrankaWithAdressOIB>
    <izvorni_sadrzaj>FINA Regionalni centar Zagreb, OIB 85821130368, Trg svibanjskih žrtava 1995. br.1,10000 Zagreb,Natalia Reinova, OIB 05799302761, Đorđićeva Ulica 5,10000 Zagreb,vjerovnici</izvorni_sadrzaj>
    <derivirana_varijabla naziv="DomainObject.Predmet.StrankaWithAdressOIB_1">FINA Regionalni centar Zagreb, OIB 85821130368, Trg svibanjskih žrtava 1995. br.1,10000 Zagreb,Natalia Reinova, OIB 05799302761, Đorđićeva Ulica 5,10000 Zagreb,vjerovnici</derivirana_varijabla>
  </DomainObject.Predmet.StrankaWithAdressOIB>
  <DomainObject.Predmet.StrankaNazivFormated>
    <izvorni_sadrzaj>FINA Regionalni centar Zagreb,Natalia Reinova,vjerovnici</izvorni_sadrzaj>
    <derivirana_varijabla naziv="DomainObject.Predmet.StrankaNazivFormated_1">FINA Regionalni centar Zagreb,Natalia Reinova,vjerovnici</derivirana_varijabla>
  </DomainObject.Predmet.StrankaNazivFormated>
  <DomainObject.Predmet.StrankaNazivFormatedOIB>
    <izvorni_sadrzaj>FINA Regionalni centar Zagreb, OIB 85821130368,Natalia Reinova, OIB 05799302761,vjerovnici</izvorni_sadrzaj>
    <derivirana_varijabla naziv="DomainObject.Predmet.StrankaNazivFormatedOIB_1">FINA Regionalni centar Zagreb, OIB 85821130368,Natalia Reinova, OIB 05799302761,vjerovnici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Natalia Reinova</item>
      <item>vjerovnici</item>
    </izvorni_sadrzaj>
    <derivirana_varijabla naziv="DomainObject.Predmet.StrankaListFormated_1">
      <item>FINA Regionalni centar Zagreb</item>
      <item>Natalia Reinova</item>
      <item>vjerovnici</item>
    </derivirana_varijabla>
  </DomainObject.Predmet.StrankaListFormated>
  <DomainObject.Predmet.StrankaListFormatedOIB>
    <izvorni_sadrzaj>
      <item>FINA Regionalni centar Zagreb, OIB 85821130368</item>
      <item>Natalia Reinova, OIB 05799302761</item>
      <item>vjerovnici</item>
    </izvorni_sadrzaj>
    <derivirana_varijabla naziv="DomainObject.Predmet.StrankaListFormatedOIB_1">
      <item>FINA Regionalni centar Zagreb, OIB 85821130368</item>
      <item>Natalia Reinova, OIB 05799302761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Natalia Reinova, Đorđićeva Ulica 5, 10000 Zagreb</item>
      <item>vjerovnici</item>
    </izvorni_sadrzaj>
    <derivirana_varijabla naziv="DomainObject.Predmet.StrankaListFormatedWithAdress_1">
      <item>FINA Regionalni centar Zagreb, Trg svibanjskih žrtava 1995. br.1, 10000 Zagreb</item>
      <item>Natalia Reinova, Đorđićeva Ulica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Natalia Reinova, OIB 05799302761, Đorđićeva Ulica 5,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Natalia Reinova, OIB 05799302761, Đorđićeva Ulica 5, 10000 Zagreb</item>
      <item>vjerovnici</item>
    </derivirana_varijabla>
  </DomainObject.Predmet.StrankaListFormatedWithAdressOIB>
  <DomainObject.Predmet.StrankaListNazivFormated>
    <izvorni_sadrzaj>
      <item>FINA Regionalni centar Zagreb</item>
      <item>Natalia Reinova</item>
      <item>vjerovnici</item>
    </izvorni_sadrzaj>
    <derivirana_varijabla naziv="DomainObject.Predmet.StrankaListNazivFormated_1">
      <item>FINA Regionalni centar Zagreb</item>
      <item>Natalia Reinova</item>
      <item>vjerovnici</item>
    </derivirana_varijabla>
  </DomainObject.Predmet.StrankaListNazivFormated>
  <DomainObject.Predmet.StrankaListNazivFormatedOIB>
    <izvorni_sadrzaj>
      <item>FINA Regionalni centar Zagreb, OIB 85821130368</item>
      <item>Natalia Reinova, OIB 05799302761</item>
      <item>vjerovnici</item>
    </izvorni_sadrzaj>
    <derivirana_varijabla naziv="DomainObject.Predmet.StrankaListNazivFormatedOIB_1">
      <item>FINA Regionalni centar Zagreb, OIB 85821130368</item>
      <item>Natalia Reinova, OIB 05799302761</item>
      <item>vjerovnici</item>
    </derivirana_varijabla>
  </DomainObject.Predmet.StrankaListNazivFormatedOIB>
  <DomainObject.Predmet.ProtuStrankaListFormated>
    <izvorni_sadrzaj>
      <item>ZMAJSKI DVORAC d.o.o.</item>
    </izvorni_sadrzaj>
    <derivirana_varijabla naziv="DomainObject.Predmet.ProtuStrankaListFormated_1">
      <item>ZMAJSKI DVORAC d.o.o.</item>
    </derivirana_varijabla>
  </DomainObject.Predmet.ProtuStrankaListFormated>
  <DomainObject.Predmet.ProtuStrankaListFormatedOIB>
    <izvorni_sadrzaj>
      <item>ZMAJSKI DVORAC d.o.o., OIB 00011446510</item>
    </izvorni_sadrzaj>
    <derivirana_varijabla naziv="DomainObject.Predmet.ProtuStrankaListFormatedOIB_1">
      <item>ZMAJSKI DVORAC d.o.o., OIB 00011446510</item>
    </derivirana_varijabla>
  </DomainObject.Predmet.ProtuStrankaListFormatedOIB>
  <DomainObject.Predmet.ProtuStrankaListFormatedWithAdress>
    <izvorni_sadrzaj>
      <item>ZMAJSKI DVORAC d.o.o., Alea lipa 1/g, 10000 Zagreb</item>
    </izvorni_sadrzaj>
    <derivirana_varijabla naziv="DomainObject.Predmet.ProtuStrankaListFormatedWithAdress_1">
      <item>ZMAJSKI DVORAC d.o.o., Alea lipa 1/g, 10000 Zagreb</item>
    </derivirana_varijabla>
  </DomainObject.Predmet.ProtuStrankaListFormatedWithAdress>
  <DomainObject.Predmet.ProtuStrankaListFormatedWithAdressOIB>
    <izvorni_sadrzaj>
      <item>ZMAJSKI DVORAC d.o.o., OIB 00011446510, Alea lipa 1/g, 10000 Zagreb</item>
    </izvorni_sadrzaj>
    <derivirana_varijabla naziv="DomainObject.Predmet.ProtuStrankaListFormatedWithAdressOIB_1">
      <item>ZMAJSKI DVORAC d.o.o., OIB 00011446510, Alea lipa 1/g, 10000 Zagreb</item>
    </derivirana_varijabla>
  </DomainObject.Predmet.ProtuStrankaListFormatedWithAdressOIB>
  <DomainObject.Predmet.ProtuStrankaListNazivFormated>
    <izvorni_sadrzaj>
      <item>ZMAJSKI DVORAC d.o.o.</item>
    </izvorni_sadrzaj>
    <derivirana_varijabla naziv="DomainObject.Predmet.ProtuStrankaListNazivFormated_1">
      <item>ZMAJSKI DVORAC d.o.o.</item>
    </derivirana_varijabla>
  </DomainObject.Predmet.ProtuStrankaListNazivFormated>
  <DomainObject.Predmet.ProtuStrankaListNazivFormatedOIB>
    <izvorni_sadrzaj>
      <item>ZMAJSKI DVORAC d.o.o., OIB 00011446510</item>
    </izvorni_sadrzaj>
    <derivirana_varijabla naziv="DomainObject.Predmet.ProtuStrankaListNazivFormatedOIB_1">
      <item>ZMAJSKI DVORAC d.o.o., OIB 00011446510</item>
    </derivirana_varijabla>
  </DomainObject.Predmet.ProtuStrankaListNazivFormatedOIB>
  <DomainObject.Predmet.OstaliListFormated>
    <izvorni_sadrzaj>
      <item>Natalia Reinova</item>
      <item>Edita Đurkin</item>
    </izvorni_sadrzaj>
    <derivirana_varijabla naziv="DomainObject.Predmet.OstaliListFormated_1">
      <item>Natalia Reinova</item>
      <item>Edita Đurkin</item>
    </derivirana_varijabla>
  </DomainObject.Predmet.OstaliListFormated>
  <DomainObject.Predmet.OstaliListFormatedOIB>
    <izvorni_sadrzaj>
      <item>Natalia Reinova, OIB 05799302761</item>
      <item>Edita Đurkin, OIB 65118926772</item>
    </izvorni_sadrzaj>
    <derivirana_varijabla naziv="DomainObject.Predmet.OstaliListFormatedOIB_1">
      <item>Natalia Reinova, OIB 05799302761</item>
      <item>Edita Đurkin, OIB 65118926772</item>
    </derivirana_varijabla>
  </DomainObject.Predmet.OstaliListFormatedOIB>
  <DomainObject.Predmet.OstaliListFormatedWithAdress>
    <izvorni_sadrzaj>
      <item>Natalia Reinova, Đorđićeva Ulica 5, 10000 Zagreb</item>
      <item>Edita Đurkin, Donjodravska Obala 16, 31000 Osijek</item>
    </izvorni_sadrzaj>
    <derivirana_varijabla naziv="DomainObject.Predmet.OstaliListFormatedWithAdress_1">
      <item>Natalia Reinova, Đorđićeva Ulica 5, 10000 Zagreb</item>
      <item>Edita Đurkin, Donjodravska Obala 16, 31000 Osijek</item>
    </derivirana_varijabla>
  </DomainObject.Predmet.OstaliListFormatedWithAdress>
  <DomainObject.Predmet.OstaliListFormatedWithAdressOIB>
    <izvorni_sadrzaj>
      <item>Natalia Reinova, OIB 05799302761, Đorđićeva Ulica 5, 10000 Zagreb</item>
      <item>Edita Đurkin, OIB 65118926772, Donjodravska Obala 16, 31000 Osijek</item>
    </izvorni_sadrzaj>
    <derivirana_varijabla naziv="DomainObject.Predmet.OstaliListFormatedWithAdressOIB_1">
      <item>Natalia Reinova, OIB 05799302761, Đorđićeva Ulica 5, 10000 Zagreb</item>
      <item>Edita Đurkin, OIB 65118926772, Donjodravska Obala 16, 31000 Osijek</item>
    </derivirana_varijabla>
  </DomainObject.Predmet.OstaliListFormatedWithAdressOIB>
  <DomainObject.Predmet.OstaliListNazivFormated>
    <izvorni_sadrzaj>
      <item>Natalia Reinova</item>
      <item>Edita Đurkin</item>
    </izvorni_sadrzaj>
    <derivirana_varijabla naziv="DomainObject.Predmet.OstaliListNazivFormated_1">
      <item>Natalia Reinova</item>
      <item>Edita Đurkin</item>
    </derivirana_varijabla>
  </DomainObject.Predmet.OstaliListNazivFormated>
  <DomainObject.Predmet.OstaliListNazivFormatedOIB>
    <izvorni_sadrzaj>
      <item>Natalia Reinova, OIB 05799302761</item>
      <item>Edita Đurkin, OIB 65118926772</item>
    </izvorni_sadrzaj>
    <derivirana_varijabla naziv="DomainObject.Predmet.OstaliListNazivFormatedOIB_1">
      <item>Natalia Reinova, OIB 05799302761</item>
      <item>Edita Đurkin, OIB 65118926772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ZMAJSKI DVORAC d.o.o.</izvorni_sadrzaj>
    <derivirana_varijabla naziv="DomainObject.Predmet.ProtustrankaIDrugi_1">ZMAJSKI DVORAC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ZMAJSKI DVORAC d.o.o., OIB 00011446510, Alea lipa 1/g, 10000 Zagreb</izvorni_sadrzaj>
    <derivirana_varijabla naziv="DomainObject.Predmet.ProtustrankaIDrugiAdressOIB_1">ZMAJSKI DVORAC d.o.o., OIB 00011446510, Alea lipa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ZMAJSKI DVORAC d.o.o.</item>
      <item>FINA Regionalni centar Zagreb</item>
      <item>Natalia Reinova</item>
      <item>Natalia Reinova</item>
      <item>vjerovnici</item>
      <item>Edita Đurkin</item>
    </izvorni_sadrzaj>
    <derivirana_varijabla naziv="DomainObject.Predmet.SudioniciListNaziv_1">
      <item>ZMAJSKI DVORAC d.o.o.</item>
      <item>FINA Regionalni centar Zagreb</item>
      <item>Natalia Reinova</item>
      <item>Natalia Reinova</item>
      <item>vjerovnici</item>
      <item>Edita Đurkin</item>
    </derivirana_varijabla>
  </DomainObject.Predmet.SudioniciListNaziv>
  <DomainObject.Predmet.SudioniciListAdressOIB>
    <izvorni_sadrzaj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  <item>vjerovnici</item>
      <item>Edita Đurkin, OIB 65118926772, Donjodravska Obala 16,31000 Osijek</item>
    </izvorni_sadrzaj>
    <derivirana_varijabla naziv="DomainObject.Predmet.SudioniciListAdressOIB_1"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  <item>vjerovnici</item>
      <item>Edita Đurkin, OIB 65118926772, Donjodravska Obala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00011446510</item>
      <item>, OIB 85821130368</item>
      <item>, OIB 05799302761</item>
      <item>, OIB 05799302761</item>
      <item>, OIB null</item>
      <item>, OIB 65118926772</item>
    </izvorni_sadrzaj>
    <derivirana_varijabla naziv="DomainObject.Predmet.SudioniciListNazivOIB_1">
      <item>, OIB 00011446510</item>
      <item>, OIB 85821130368</item>
      <item>, OIB 05799302761</item>
      <item>, OIB 05799302761</item>
      <item>, OIB null</item>
      <item>, OIB 65118926772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4015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2017-03-29T11:16:00Z</dcterms:created>
  <dc:creator>ksvajger</dc:creator>
  <cp:lastModifiedBy>Kristina Švajger</cp:lastModifiedBy>
  <cp:lastPrinted>2017-03-29T11:17:00Z</cp:lastPrinted>
  <dcterms:modified xmlns:xsi="http://www.w3.org/2001/XMLSchema-instance" xsi:type="dcterms:W3CDTF">2017-03-29T11:17:00Z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