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f4da" w14:paraId="eddf4d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F7BE1">
        <w:t>118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7C288D">
        <w:t xml:space="preserve"> </w:t>
      </w:r>
      <w:proofErr w:type="spellStart"/>
      <w:r w:rsidR="00DF7BE1" w:rsidRPr="00DF7BE1">
        <w:t>STATION</w:t>
      </w:r>
      <w:proofErr w:type="spellEnd"/>
      <w:r w:rsidR="00DF7BE1" w:rsidRPr="00DF7BE1">
        <w:t xml:space="preserve"> j.d.o.o. za trgovinu i usluge</w:t>
      </w:r>
      <w:r w:rsidR="00DF7BE1">
        <w:t xml:space="preserve"> </w:t>
      </w:r>
      <w:proofErr w:type="spellStart"/>
      <w:r w:rsidR="00DF7BE1">
        <w:t>Ivankovo</w:t>
      </w:r>
      <w:proofErr w:type="spellEnd"/>
      <w:r w:rsidR="00DF7BE1">
        <w:t xml:space="preserve">, Kralja Petra Krešimira IV 4, </w:t>
      </w:r>
      <w:proofErr w:type="spellStart"/>
      <w:r w:rsidR="00DF7BE1">
        <w:t>OIB</w:t>
      </w:r>
      <w:proofErr w:type="spellEnd"/>
      <w:r w:rsidR="00DF7BE1">
        <w:t xml:space="preserve">: </w:t>
      </w:r>
      <w:r w:rsidR="00DF7BE1" w:rsidRPr="00DF7BE1">
        <w:t>29582295424</w:t>
      </w:r>
      <w:r w:rsidR="00DF7BE1">
        <w:t xml:space="preserve"> </w:t>
      </w:r>
      <w:proofErr w:type="spellStart"/>
      <w:r w:rsidR="00DF7BE1">
        <w:t>MBS</w:t>
      </w:r>
      <w:proofErr w:type="spellEnd"/>
      <w:r w:rsidR="00DF7BE1">
        <w:t xml:space="preserve">: 030158707, </w:t>
      </w:r>
      <w:r>
        <w:t>temeljem članka 430. Stečajnog zakona (Narodne novine 71/15), dana</w:t>
      </w:r>
      <w:r w:rsidR="00920CF8">
        <w:t xml:space="preserve"> 1</w:t>
      </w:r>
      <w:r w:rsidR="00DF7BE1">
        <w:t>3</w:t>
      </w:r>
      <w:r w:rsidR="00920CF8">
        <w:t xml:space="preserve">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DF7BE1" w:rsidRPr="00DF7BE1">
        <w:t>STATION</w:t>
      </w:r>
      <w:proofErr w:type="spellEnd"/>
      <w:r w:rsidR="00DF7BE1" w:rsidRPr="00DF7BE1">
        <w:t xml:space="preserve"> j.d.o.o. za trgovinu i usluge</w:t>
      </w:r>
      <w:r w:rsidR="00DF7BE1">
        <w:t xml:space="preserve"> </w:t>
      </w:r>
      <w:proofErr w:type="spellStart"/>
      <w:r w:rsidR="00DF7BE1">
        <w:t>Ivankovo</w:t>
      </w:r>
      <w:proofErr w:type="spellEnd"/>
      <w:r w:rsidR="00DF7BE1">
        <w:t xml:space="preserve">, Kralja Petra Krešimira IV 4, </w:t>
      </w:r>
      <w:proofErr w:type="spellStart"/>
      <w:r w:rsidR="00DF7BE1">
        <w:t>OIB</w:t>
      </w:r>
      <w:proofErr w:type="spellEnd"/>
      <w:r w:rsidR="00DF7BE1">
        <w:t xml:space="preserve">: </w:t>
      </w:r>
      <w:r w:rsidR="00DF7BE1" w:rsidRPr="00DF7BE1">
        <w:t>29582295424</w:t>
      </w:r>
      <w:r w:rsidR="00DF7BE1">
        <w:t xml:space="preserve"> </w:t>
      </w:r>
      <w:proofErr w:type="spellStart"/>
      <w:r w:rsidR="00DF7BE1">
        <w:t>MBS</w:t>
      </w:r>
      <w:proofErr w:type="spellEnd"/>
      <w:r w:rsidR="00DF7BE1">
        <w:t>: 030158707, iznosi 18.414,98 kn.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DF7BE1">
        <w:t xml:space="preserve">Tomislav </w:t>
      </w:r>
      <w:proofErr w:type="spellStart"/>
      <w:r w:rsidR="00DF7BE1">
        <w:t>Špoljarec</w:t>
      </w:r>
      <w:proofErr w:type="spellEnd"/>
      <w:r w:rsidR="00DF7BE1">
        <w:t xml:space="preserve">, </w:t>
      </w:r>
      <w:proofErr w:type="spellStart"/>
      <w:r w:rsidR="00DF7BE1">
        <w:t>Ivankovo</w:t>
      </w:r>
      <w:proofErr w:type="spellEnd"/>
      <w:r w:rsidR="00DF7BE1">
        <w:t xml:space="preserve">, Kralja Petra Krešimira IV 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DF7BE1">
        <w:t>118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920CF8">
        <w:t>1</w:t>
      </w:r>
      <w:r w:rsidR="00DF7BE1">
        <w:t>3</w:t>
      </w:r>
      <w:r w:rsidR="00920CF8">
        <w:t xml:space="preserve">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5F12"/>
    <w:rsid w:val="003561EA"/>
    <w:rsid w:val="003703B4"/>
    <w:rsid w:val="003A303D"/>
    <w:rsid w:val="003B5EDE"/>
    <w:rsid w:val="003C57D4"/>
    <w:rsid w:val="003E3F81"/>
    <w:rsid w:val="004726DA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B40AF"/>
    <w:rsid w:val="00DB5246"/>
    <w:rsid w:val="00DE0702"/>
    <w:rsid w:val="00DE33B1"/>
    <w:rsid w:val="00DF7BE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55F1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55F1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F1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F1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55F1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55F1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F1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F1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STATION j.d.o.o. za trgovinu i usluge</izvorni_sadrzaj>
    <derivirana_varijabla naziv="DomainObject.Predmet.ProtustrankaFormated_1">  STATION j.d.o.o. za trgovinu i usluge</derivirana_varijabla>
  </DomainObject.Predmet.ProtustrankaFormated>
  <DomainObject.Predmet.ProtustrankaFormatedOIB>
    <izvorni_sadrzaj>  STATION j.d.o.o. za trgovinu i usluge, OIB 29582295424</izvorni_sadrzaj>
    <derivirana_varijabla naziv="DomainObject.Predmet.ProtustrankaFormatedOIB_1">  STATION j.d.o.o. za trgovinu i usluge, OIB 29582295424</derivirana_varijabla>
  </DomainObject.Predmet.ProtustrankaFormatedOIB>
  <DomainObject.Predmet.ProtustrankaFormatedWithAdress>
    <izvorni_sadrzaj> STATION j.d.o.o. za trgovinu i usluge, Kralja Petra Krešimira IV 4, 32281 Ivankovo</izvorni_sadrzaj>
    <derivirana_varijabla naziv="DomainObject.Predmet.ProtustrankaFormatedWithAdress_1"> STATION j.d.o.o. za trgovinu i usluge, Kralja Petra Krešimira IV 4, 32281 Ivankovo</derivirana_varijabla>
  </DomainObject.Predmet.ProtustrankaFormatedWithAdress>
  <DomainObject.Predmet.ProtustrankaFormatedWithAdressOIB>
    <izvorni_sadrzaj> STATION j.d.o.o. za trgovinu i usluge, OIB 29582295424, Kralja Petra Krešimira IV 4, 32281 Ivankovo</izvorni_sadrzaj>
    <derivirana_varijabla naziv="DomainObject.Predmet.ProtustrankaFormatedWithAdressOIB_1"> STATION j.d.o.o. za trgovinu i usluge, OIB 29582295424, Kralja Petra Krešimira IV 4, 32281 Ivankovo</derivirana_varijabla>
  </DomainObject.Predmet.ProtustrankaFormatedWithAdressOIB>
  <DomainObject.Predmet.ProtustrankaWithAdress>
    <izvorni_sadrzaj>STATION j.d.o.o. za trgovinu i usluge Kralja Petra Krešimira IV 4, 32281 Ivankovo</izvorni_sadrzaj>
    <derivirana_varijabla naziv="DomainObject.Predmet.ProtustrankaWithAdress_1">STATION j.d.o.o. za trgovinu i usluge Kralja Petra Krešimira IV 4, 32281 Ivankovo</derivirana_varijabla>
  </DomainObject.Predmet.ProtustrankaWithAdress>
  <DomainObject.Predmet.ProtustrankaWithAdressOIB>
    <izvorni_sadrzaj>STATION j.d.o.o. za trgovinu i usluge, OIB 29582295424, Kralja Petra Krešimira IV 4, 32281 Ivankovo</izvorni_sadrzaj>
    <derivirana_varijabla naziv="DomainObject.Predmet.ProtustrankaWithAdressOIB_1">STATION j.d.o.o. za trgovinu i usluge, OIB 29582295424, Kralja Petra Krešimira IV 4, 32281 Ivankovo</derivirana_varijabla>
  </DomainObject.Predmet.ProtustrankaWithAdressOIB>
  <DomainObject.Predmet.ProtustrankaNazivFormated>
    <izvorni_sadrzaj>STATION j.d.o.o. za trgovinu i usluge</izvorni_sadrzaj>
    <derivirana_varijabla naziv="DomainObject.Predmet.ProtustrankaNazivFormated_1">STATION j.d.o.o. za trgovinu i usluge</derivirana_varijabla>
  </DomainObject.Predmet.ProtustrankaNazivFormated>
  <DomainObject.Predmet.ProtustrankaNazivFormatedOIB>
    <izvorni_sadrzaj>STATION j.d.o.o. za trgovinu i usluge, OIB 29582295424</izvorni_sadrzaj>
    <derivirana_varijabla naziv="DomainObject.Predmet.ProtustrankaNazivFormatedOIB_1">STATION j.d.o.o. za trgovinu i usluge, OIB 29582295424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STATION j.d.o.o. za trgovinu i usluge</item>
    </izvorni_sadrzaj>
    <derivirana_varijabla naziv="DomainObject.Predmet.ProtuStrankaListFormated_1">
      <item>STATION j.d.o.o. za trgovinu i usluge</item>
    </derivirana_varijabla>
  </DomainObject.Predmet.ProtuStrankaListFormated>
  <DomainObject.Predmet.ProtuStrankaListFormatedOIB>
    <izvorni_sadrzaj>
      <item>STATION j.d.o.o. za trgovinu i usluge, OIB 29582295424</item>
    </izvorni_sadrzaj>
    <derivirana_varijabla naziv="DomainObject.Predmet.ProtuStrankaListFormatedOIB_1">
      <item>STATION j.d.o.o. za trgovinu i usluge, OIB 29582295424</item>
    </derivirana_varijabla>
  </DomainObject.Predmet.ProtuStrankaListFormatedOIB>
  <DomainObject.Predmet.ProtuStrankaListFormatedWithAdress>
    <izvorni_sadrzaj>
      <item>STATION j.d.o.o. za trgovinu i usluge, Kralja Petra Krešimira IV 4, 32281 Ivankovo</item>
    </izvorni_sadrzaj>
    <derivirana_varijabla naziv="DomainObject.Predmet.ProtuStrankaListFormatedWithAdress_1">
      <item>STATION j.d.o.o. za trgovinu i usluge, Kralja Petra Krešimira IV 4, 32281 Ivankovo</item>
    </derivirana_varijabla>
  </DomainObject.Predmet.ProtuStrankaListFormatedWithAdress>
  <DomainObject.Predmet.ProtuStrankaListFormatedWithAdressOIB>
    <izvorni_sadrzaj>
      <item>STATION j.d.o.o. za trgovinu i usluge, OIB 29582295424, Kralja Petra Krešimira IV 4, 32281 Ivankovo</item>
    </izvorni_sadrzaj>
    <derivirana_varijabla naziv="DomainObject.Predmet.ProtuStrankaListFormatedWithAdressOIB_1">
      <item>STATION j.d.o.o. za trgovinu i usluge, OIB 29582295424, Kralja Petra Krešimira IV 4, 32281 Ivankovo</item>
    </derivirana_varijabla>
  </DomainObject.Predmet.ProtuStrankaListFormatedWithAdressOIB>
  <DomainObject.Predmet.ProtuStrankaListNazivFormated>
    <izvorni_sadrzaj>
      <item>STATION j.d.o.o. za trgovinu i usluge</item>
    </izvorni_sadrzaj>
    <derivirana_varijabla naziv="DomainObject.Predmet.ProtuStrankaListNazivFormated_1">
      <item>STATION j.d.o.o. za trgovinu i usluge</item>
    </derivirana_varijabla>
  </DomainObject.Predmet.ProtuStrankaListNazivFormated>
  <DomainObject.Predmet.ProtuStrankaListNazivFormatedOIB>
    <izvorni_sadrzaj>
      <item>STATION j.d.o.o. za trgovinu i usluge, OIB 29582295424</item>
    </izvorni_sadrzaj>
    <derivirana_varijabla naziv="DomainObject.Predmet.ProtuStrankaListNazivFormatedOIB_1">
      <item>STATION j.d.o.o. za trgovinu i usluge, OIB 29582295424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STATION j.d.o.o. za trgovinu i usluge</izvorni_sadrzaj>
    <derivirana_varijabla naziv="DomainObject.Predmet.ProtustrankaIDrugi_1">STATION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STATION j.d.o.o. za trgovinu i usluge, OIB 29582295424, Kralja Petra Krešimira IV 4, 32281 Ivankovo</izvorni_sadrzaj>
    <derivirana_varijabla naziv="DomainObject.Predmet.ProtustrankaIDrugiAdressOIB_1">STATION j.d.o.o. za trgovinu i usluge, OIB 29582295424, Kralja Petra Krešimira IV 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STATION j.d.o.o. za trgovinu i usluge</item>
    </izvorni_sadrzaj>
    <derivirana_varijabla naziv="DomainObject.Predmet.SudioniciListNaziv_1">
      <item>FINA RC OSIJEK</item>
      <item>STATION j.d.o.o. za trgovinu i usluge</item>
    </derivirana_varijabla>
  </DomainObject.Predmet.SudioniciListNaziv>
  <DomainObject.Predmet.SudioniciListAdressOIB>
    <izvorni_sadrzaj>
      <item>FINA RC OSIJEK, OIB 85821130368</item>
      <item>STATION j.d.o.o. za trgovinu i usluge, OIB 29582295424, Kralja Petra Krešimira IV 4,32281 Ivankovo</item>
    </izvorni_sadrzaj>
    <derivirana_varijabla naziv="DomainObject.Predmet.SudioniciListAdressOIB_1">
      <item>FINA RC OSIJEK, OIB 85821130368</item>
      <item>STATION j.d.o.o. za trgovinu i usluge, OIB 29582295424, Kralja Petra Krešimira IV 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29582295424</item>
    </izvorni_sadrzaj>
    <derivirana_varijabla naziv="DomainObject.Predmet.SudioniciListNazivOIB_1">
      <item>, OIB 85821130368</item>
      <item>, OIB 29582295424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1974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2018-02-13T11:11:00Z</dcterms:created>
  <dc:creator>korisnik</dc:creator>
  <cp:lastModifiedBy>Ljiljana Floršić</cp:lastModifiedBy>
  <cp:lastPrinted>2018-01-15T09:04:00Z</cp:lastPrinted>
  <dcterms:modified xmlns:xsi="http://www.w3.org/2001/XMLSchema-instance" xsi:type="dcterms:W3CDTF">2018-02-13T11:13:00Z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