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13756" w14:paraId="3c13756" w:rsidRDefault="00F7248E" w:rsidP="00A16878" w:rsidR="00A16878" w:rsidRPr="00A16878">
      <w:pPr>
        <w15:collapsed w:val="false"/>
      </w:pPr>
      <w:bookmarkStart w:name="_GoBack" w:id="0"/>
      <w:bookmarkEnd w:id="0"/>
      <w:r>
        <w:t xml:space="preserve"> </w:t>
      </w:r>
      <w:r w:rsidR="00A16878" w:rsidRPr="00A16878">
        <w:t xml:space="preserve">         </w:t>
      </w:r>
      <w:r w:rsidR="00A16878" w:rsidRPr="00A16878">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A16878" w:rsidP="005913C4" w:rsidR="00A16878" w:rsidRPr="00A16878">
      <w:pPr>
        <w:spacing w:before="100"/>
      </w:pPr>
      <w:r w:rsidRPr="00A16878">
        <w:t>REPUBLIKA HRVATSKA</w:t>
      </w:r>
      <w:r w:rsidRPr="00A16878">
        <w:tab/>
      </w:r>
      <w:r w:rsidRPr="00A16878">
        <w:tab/>
      </w:r>
      <w:r w:rsidRPr="00A16878">
        <w:tab/>
      </w:r>
      <w:r w:rsidRPr="00A16878">
        <w:tab/>
      </w:r>
      <w:r w:rsidRPr="00A16878">
        <w:tab/>
      </w:r>
      <w:r w:rsidRPr="00A16878">
        <w:tab/>
        <w:t xml:space="preserve">      </w:t>
      </w:r>
    </w:p>
    <w:p w:rsidRDefault="00A16878" w:rsidP="00A16878" w:rsidR="00A16878">
      <w:pPr>
        <w:jc w:val="both"/>
      </w:pPr>
      <w:r w:rsidRPr="00A16878">
        <w:t>TRGOVAČKI SUD U SPLITU</w:t>
      </w:r>
      <w:r>
        <w:t xml:space="preserve"> </w:t>
      </w:r>
    </w:p>
    <w:p w:rsidRDefault="00AD3DCE" w:rsidP="00A16878" w:rsidR="00AD3DCE">
      <w:pPr>
        <w:jc w:val="both"/>
      </w:pPr>
      <w:r>
        <w:t xml:space="preserve">Split, Sukoišanska 6                                                   </w:t>
      </w:r>
    </w:p>
    <w:p w:rsidRDefault="00A16878" w:rsidP="005913C4" w:rsidR="00A16878" w:rsidRPr="00A16878">
      <w:pPr>
        <w:spacing w:after="160" w:before="160"/>
        <w:jc w:val="center"/>
        <w:rPr>
          <w:rFonts w:eastAsiaTheme="minorHAnsi"/>
          <w:lang w:eastAsia="en-US"/>
        </w:rPr>
      </w:pPr>
      <w:r w:rsidRPr="00A16878">
        <w:rPr>
          <w:rFonts w:eastAsiaTheme="minorHAnsi"/>
          <w:lang w:eastAsia="en-US"/>
        </w:rPr>
        <w:t>R E P U B L I K A  H R V A T S K A</w:t>
      </w:r>
    </w:p>
    <w:p w:rsidRDefault="00A16878" w:rsidP="005913C4" w:rsidR="00A16878" w:rsidRPr="00A16878">
      <w:pPr>
        <w:spacing w:after="160" w:before="160"/>
        <w:jc w:val="center"/>
        <w:rPr>
          <w:rFonts w:eastAsiaTheme="minorHAnsi"/>
          <w:lang w:eastAsia="en-US"/>
        </w:rPr>
      </w:pPr>
      <w:r w:rsidRPr="00A16878">
        <w:rPr>
          <w:rFonts w:eastAsiaTheme="minorHAnsi"/>
          <w:lang w:eastAsia="en-US"/>
        </w:rPr>
        <w:t>R J E Š E N J E</w:t>
      </w:r>
    </w:p>
    <w:p w:rsidRDefault="005913C4" w:rsidP="0038748A" w:rsidR="006951FE" w:rsidRPr="00037EED">
      <w:pPr>
        <w:jc w:val="both"/>
      </w:pPr>
      <w:r>
        <w:tab/>
        <w:t>Trgovački sud u Splitu, po</w:t>
      </w:r>
      <w:r w:rsidR="00AD3DCE">
        <w:t xml:space="preserve"> sutkinji Ani Golub Gruić</w:t>
      </w:r>
      <w:r w:rsidR="00DF524F" w:rsidRPr="00DF524F">
        <w:t>,</w:t>
      </w:r>
      <w:r w:rsidR="00002171" w:rsidRPr="00002171">
        <w:t xml:space="preserve"> </w:t>
      </w:r>
      <w:r w:rsidR="00EB1A81" w:rsidRPr="00EB1A81">
        <w:t xml:space="preserve">u stečajnom postupku nad imovinom dužnika DRAGANA BAŠIĆA, vlasnika obrta D&amp;M BAŠIĆ obrt za građevinarstvo, </w:t>
      </w:r>
      <w:r w:rsidRPr="00EB1A81">
        <w:t>OIB: 23632869642</w:t>
      </w:r>
      <w:r>
        <w:t xml:space="preserve">, </w:t>
      </w:r>
      <w:r w:rsidRPr="00EB1A81">
        <w:t xml:space="preserve">Imotski, </w:t>
      </w:r>
      <w:r w:rsidR="00EB1A81" w:rsidRPr="00EB1A81">
        <w:t xml:space="preserve">Glavina Donja b.b., </w:t>
      </w:r>
      <w:r w:rsidR="00B12AE6">
        <w:t xml:space="preserve">odlučujući o prijedlogu </w:t>
      </w:r>
      <w:r w:rsidR="00EB1A81">
        <w:t>stečajnog upravitelja Ante Mrkonjića</w:t>
      </w:r>
      <w:r w:rsidR="00127977">
        <w:t xml:space="preserve"> za sazivanje skupštine vjerovnika</w:t>
      </w:r>
      <w:r w:rsidR="00DF524F" w:rsidRPr="00792894">
        <w:t>,</w:t>
      </w:r>
      <w:r w:rsidR="00127977">
        <w:t xml:space="preserve"> dana </w:t>
      </w:r>
      <w:r w:rsidR="00650464">
        <w:t>8</w:t>
      </w:r>
      <w:r>
        <w:t>. rujna 2016</w:t>
      </w:r>
      <w:r w:rsidR="00127977">
        <w:t>. godine</w:t>
      </w:r>
    </w:p>
    <w:p w:rsidRDefault="006951FE" w:rsidP="005913C4" w:rsidR="006951FE" w:rsidRPr="00037EED">
      <w:pPr>
        <w:spacing w:after="200" w:before="100"/>
        <w:jc w:val="center"/>
      </w:pPr>
      <w:r w:rsidRPr="00037EED">
        <w:t xml:space="preserve">r i j e š i o  j e </w:t>
      </w:r>
    </w:p>
    <w:p w:rsidRDefault="00B92914" w:rsidP="004F77B6" w:rsidR="00A16878">
      <w:pPr>
        <w:pStyle w:val="Tijeloteksta2"/>
        <w:ind w:firstLine="708"/>
      </w:pPr>
      <w:r>
        <w:t xml:space="preserve">I. </w:t>
      </w:r>
      <w:r w:rsidR="00590E39" w:rsidRPr="00037EED">
        <w:t>Saziva se skupština vjerovnika u stečajnom postupku</w:t>
      </w:r>
      <w:r w:rsidR="007B40F5" w:rsidRPr="00037EED">
        <w:t xml:space="preserve"> </w:t>
      </w:r>
      <w:r w:rsidR="00127977" w:rsidRPr="00127977">
        <w:t xml:space="preserve">koji se vodi kod ovoga suda </w:t>
      </w:r>
      <w:r w:rsidR="00EB1A81" w:rsidRPr="00EB1A81">
        <w:t xml:space="preserve">nad imovinom dužnika DRAGANA BAŠIĆA, vlasnika obrta D&amp;M BAŠIĆ obrt za građevinarstvo, </w:t>
      </w:r>
      <w:r w:rsidR="005913C4" w:rsidRPr="005913C4">
        <w:t>OIB: 236328696</w:t>
      </w:r>
      <w:r w:rsidR="005913C4">
        <w:t>42, Imotski, Glavina Donja b.b.</w:t>
      </w:r>
      <w:r w:rsidR="00B92232" w:rsidRPr="00037EED">
        <w:t>,</w:t>
      </w:r>
      <w:r w:rsidR="00C14E5E" w:rsidRPr="00037EED">
        <w:t xml:space="preserve"> </w:t>
      </w:r>
      <w:r w:rsidR="00590E39" w:rsidRPr="00037EED">
        <w:t>za dan</w:t>
      </w:r>
      <w:r w:rsidR="004F77B6">
        <w:t xml:space="preserve"> </w:t>
      </w:r>
      <w:r w:rsidR="005913C4">
        <w:t>10. listopada</w:t>
      </w:r>
      <w:r w:rsidR="0027523B">
        <w:rPr>
          <w:bCs/>
        </w:rPr>
        <w:t xml:space="preserve"> 2016</w:t>
      </w:r>
      <w:r w:rsidR="00256C42" w:rsidRPr="004F77B6">
        <w:rPr>
          <w:bCs/>
        </w:rPr>
        <w:t xml:space="preserve">. godine u </w:t>
      </w:r>
      <w:r w:rsidR="00DC3B26">
        <w:rPr>
          <w:bCs/>
        </w:rPr>
        <w:t>12</w:t>
      </w:r>
      <w:r w:rsidR="0027523B">
        <w:rPr>
          <w:bCs/>
        </w:rPr>
        <w:t>:</w:t>
      </w:r>
      <w:r w:rsidR="008D723D">
        <w:rPr>
          <w:bCs/>
        </w:rPr>
        <w:t>3</w:t>
      </w:r>
      <w:r w:rsidR="0027523B">
        <w:rPr>
          <w:bCs/>
        </w:rPr>
        <w:t>0</w:t>
      </w:r>
      <w:r w:rsidR="00256C42" w:rsidRPr="004F77B6">
        <w:rPr>
          <w:bCs/>
        </w:rPr>
        <w:t xml:space="preserve"> sati</w:t>
      </w:r>
      <w:r w:rsidR="00A16878">
        <w:rPr>
          <w:bCs/>
        </w:rPr>
        <w:t>, koje ročište</w:t>
      </w:r>
      <w:r w:rsidR="00A16878" w:rsidRPr="00A16878">
        <w:t xml:space="preserve"> </w:t>
      </w:r>
      <w:r w:rsidR="00A16878">
        <w:t xml:space="preserve">će se održati </w:t>
      </w:r>
      <w:r w:rsidR="00002171">
        <w:t xml:space="preserve">u </w:t>
      </w:r>
      <w:r w:rsidR="0027523B">
        <w:t xml:space="preserve">sobi br. </w:t>
      </w:r>
      <w:r w:rsidR="00EB1A81">
        <w:t>20</w:t>
      </w:r>
      <w:r w:rsidR="005913C4">
        <w:t>4</w:t>
      </w:r>
      <w:r w:rsidR="00EB1A81">
        <w:t>/II</w:t>
      </w:r>
      <w:r w:rsidR="00002171">
        <w:t xml:space="preserve"> Trgovačkog suda u Splitu, Sukoišanska 6.</w:t>
      </w:r>
    </w:p>
    <w:p w:rsidRDefault="00127977" w:rsidP="005913C4" w:rsidR="00590E39" w:rsidRPr="00037EED">
      <w:pPr>
        <w:spacing w:after="180" w:before="180"/>
        <w:jc w:val="center"/>
      </w:pPr>
      <w:r>
        <w:t>DNEVNI RED:</w:t>
      </w:r>
    </w:p>
    <w:p w:rsidRDefault="00002171" w:rsidP="005913C4" w:rsidR="00135CCC">
      <w:pPr>
        <w:pStyle w:val="Odlomakpopisa"/>
        <w:numPr>
          <w:ilvl w:val="0"/>
          <w:numId w:val="4"/>
        </w:numPr>
        <w:spacing w:before="100"/>
        <w:ind w:hanging="357" w:left="1060"/>
        <w:contextualSpacing w:val="false"/>
        <w:jc w:val="both"/>
      </w:pPr>
      <w:r>
        <w:t xml:space="preserve">Donošenje odluke o </w:t>
      </w:r>
      <w:r w:rsidR="008D723D">
        <w:t>načinu unovčenja pokretne i nepokretne imovine</w:t>
      </w:r>
    </w:p>
    <w:p w:rsidRDefault="00B92914" w:rsidP="0027523B" w:rsidR="00B92914">
      <w:pPr>
        <w:spacing w:before="200"/>
        <w:ind w:firstLine="703"/>
        <w:jc w:val="both"/>
      </w:pPr>
      <w:r>
        <w:t xml:space="preserve">II. </w:t>
      </w:r>
      <w:r w:rsidR="00237BF5">
        <w:t xml:space="preserve">  </w:t>
      </w:r>
      <w:r>
        <w:t>Na skupštinu se pozivaju svi vjerovnici stečajnog dužnika i ste</w:t>
      </w:r>
      <w:r w:rsidR="00B12AE6">
        <w:t>čajn</w:t>
      </w:r>
      <w:r w:rsidR="00EB1A81">
        <w:t>i</w:t>
      </w:r>
      <w:r w:rsidR="00B12AE6">
        <w:t xml:space="preserve"> upravitelj</w:t>
      </w:r>
      <w:r>
        <w:t>.</w:t>
      </w:r>
    </w:p>
    <w:p w:rsidRDefault="00B92914" w:rsidP="0027523B" w:rsidR="00590E39" w:rsidRPr="00037EED">
      <w:pPr>
        <w:spacing w:before="200"/>
        <w:ind w:firstLine="703"/>
        <w:jc w:val="both"/>
      </w:pPr>
      <w:r>
        <w:t xml:space="preserve">III. </w:t>
      </w:r>
      <w:r w:rsidR="00EB1A81">
        <w:t>Na</w:t>
      </w:r>
      <w:r w:rsidR="0027523B">
        <w:t xml:space="preserve"> mrežnoj stranici e-Oglasna ploča sudova</w:t>
      </w:r>
      <w:r>
        <w:t xml:space="preserve"> može se i</w:t>
      </w:r>
      <w:r w:rsidR="00B12AE6">
        <w:t xml:space="preserve">zvršiti uvid u </w:t>
      </w:r>
      <w:r w:rsidR="00EC6337">
        <w:t>izvješće</w:t>
      </w:r>
      <w:r w:rsidR="00EB1A81">
        <w:t xml:space="preserve"> stečajnog upravitelja</w:t>
      </w:r>
      <w:r w:rsidR="00EC6337">
        <w:t xml:space="preserve"> </w:t>
      </w:r>
      <w:r>
        <w:t xml:space="preserve">od </w:t>
      </w:r>
      <w:r w:rsidR="005913C4">
        <w:t>5. rujna 2016</w:t>
      </w:r>
      <w:r w:rsidR="009133B2">
        <w:t>. godine</w:t>
      </w:r>
      <w:r w:rsidR="00FA40C6">
        <w:t>.</w:t>
      </w:r>
    </w:p>
    <w:p w:rsidRDefault="00624107" w:rsidP="0027523B" w:rsidR="00FA40C6">
      <w:pPr>
        <w:spacing w:after="120" w:before="240"/>
        <w:jc w:val="center"/>
      </w:pPr>
      <w:r>
        <w:t>Obrazloženje</w:t>
      </w:r>
    </w:p>
    <w:p w:rsidRDefault="00FA40C6" w:rsidP="00F7248E" w:rsidR="00B760A6">
      <w:pPr>
        <w:spacing w:after="100"/>
        <w:jc w:val="both"/>
      </w:pPr>
      <w:r>
        <w:tab/>
        <w:t xml:space="preserve">U stečajnom postupku koji se vodi kod ovoga suda </w:t>
      </w:r>
      <w:r w:rsidR="00EB1A81" w:rsidRPr="00EB1A81">
        <w:t xml:space="preserve">u nad imovinom dužnika DRAGANA BAŠIĆA, vlasnika obrta D&amp;M BAŠIĆ obrt za građevinarstvo, </w:t>
      </w:r>
      <w:r w:rsidR="005913C4" w:rsidRPr="005913C4">
        <w:t>OIB: 23632869642, Imotski, Glavina Donja b.b.</w:t>
      </w:r>
      <w:r w:rsidR="00B760A6">
        <w:t xml:space="preserve">, podneskom od </w:t>
      </w:r>
      <w:r w:rsidR="005913C4">
        <w:t>5. rujna</w:t>
      </w:r>
      <w:r w:rsidR="00B760A6">
        <w:t xml:space="preserve"> 201</w:t>
      </w:r>
      <w:r w:rsidR="005913C4">
        <w:t>6</w:t>
      </w:r>
      <w:r w:rsidR="00B760A6">
        <w:t xml:space="preserve">. godine </w:t>
      </w:r>
      <w:r w:rsidR="0027523B">
        <w:t>stečajn</w:t>
      </w:r>
      <w:r w:rsidR="00EB1A81">
        <w:t>i upravitelj Ante Mrkonjić</w:t>
      </w:r>
      <w:r w:rsidR="00B12AE6">
        <w:t xml:space="preserve"> predloži</w:t>
      </w:r>
      <w:r w:rsidR="00EB1A81">
        <w:t>o</w:t>
      </w:r>
      <w:r>
        <w:t xml:space="preserve"> je sudu sazivanje skupštine vjerovnika sa dnevnim redom navedenim u izreci ovoga rješenja pod točkom I. </w:t>
      </w:r>
    </w:p>
    <w:p w:rsidRDefault="00FA40C6" w:rsidP="00F7248E" w:rsidR="00007AF7">
      <w:pPr>
        <w:spacing w:before="300"/>
        <w:jc w:val="both"/>
      </w:pPr>
      <w:r>
        <w:tab/>
        <w:t xml:space="preserve">Slijedom navedenog, </w:t>
      </w:r>
      <w:r w:rsidR="00B760A6">
        <w:t xml:space="preserve">a temeljem odredbe članka </w:t>
      </w:r>
      <w:r w:rsidR="00B12AE6">
        <w:t>38.</w:t>
      </w:r>
      <w:r w:rsidR="00237BF5">
        <w:t>b St</w:t>
      </w:r>
      <w:r w:rsidR="001B7F9A">
        <w:t>ečajnog zakona (˝Narodne novine˝</w:t>
      </w:r>
      <w:r w:rsidR="00237BF5">
        <w:t xml:space="preserve"> </w:t>
      </w:r>
      <w:r w:rsidR="00237BF5" w:rsidRPr="00481460">
        <w:t>44/96, 29/99, 129/00, 123/03, 82/06, 116/10, 25/12, 133/12</w:t>
      </w:r>
      <w:r w:rsidR="00237BF5">
        <w:t xml:space="preserve"> i 45/13; dalje SZ)  odlučeno je kao u izreci ovog rješenja.</w:t>
      </w:r>
    </w:p>
    <w:p w:rsidRDefault="001B7F9A" w:rsidP="00F7248E" w:rsidR="00007AF7">
      <w:pPr>
        <w:spacing w:before="200"/>
        <w:jc w:val="center"/>
      </w:pPr>
      <w:r>
        <w:t xml:space="preserve">U Splitu, </w:t>
      </w:r>
      <w:r w:rsidR="00650464">
        <w:t>8</w:t>
      </w:r>
      <w:r w:rsidR="005913C4">
        <w:t>. rujna 2016</w:t>
      </w:r>
      <w:r w:rsidR="00007AF7">
        <w:t>. godine</w:t>
      </w:r>
    </w:p>
    <w:p w:rsidRDefault="00007AF7" w:rsidP="00F7248E" w:rsidR="00007AF7">
      <w:pPr>
        <w:spacing w:before="200"/>
      </w:pPr>
      <w:r>
        <w:tab/>
      </w:r>
      <w:r>
        <w:tab/>
      </w:r>
      <w:r>
        <w:tab/>
      </w:r>
      <w:r>
        <w:tab/>
      </w:r>
      <w:r>
        <w:tab/>
      </w:r>
      <w:r>
        <w:tab/>
      </w:r>
      <w:r>
        <w:tab/>
        <w:t xml:space="preserve">                                 </w:t>
      </w:r>
      <w:r w:rsidR="001B7F9A">
        <w:t xml:space="preserve">        </w:t>
      </w:r>
      <w:r>
        <w:t>SUTKINJA</w:t>
      </w:r>
    </w:p>
    <w:p w:rsidRDefault="001B7F9A" w:rsidP="001B7F9A" w:rsidR="00007AF7">
      <w:pPr>
        <w:jc w:val="right"/>
      </w:pPr>
      <w:r>
        <w:t>ANA GOLUB GRUIĆ</w:t>
      </w:r>
    </w:p>
    <w:p w:rsidRDefault="00007AF7" w:rsidP="00007AF7" w:rsidR="00007AF7"/>
    <w:p w:rsidRDefault="00007AF7" w:rsidP="00007AF7" w:rsidR="00007AF7"/>
    <w:p w:rsidRDefault="00007AF7" w:rsidP="001B7F9A" w:rsidR="00007AF7">
      <w:pPr>
        <w:jc w:val="both"/>
      </w:pPr>
      <w:r>
        <w:lastRenderedPageBreak/>
        <w:t>PRAVNA POUKA: Protiv ovog rješenja nije dopuštena žalba (članak 278. stavak 2</w:t>
      </w:r>
      <w:r w:rsidR="001B7F9A">
        <w:t>. Zakona o parničnom postupku (˝Narodne novine˝</w:t>
      </w:r>
      <w:r>
        <w:t xml:space="preserve"> broj 53/91, 91/92, 112/99, 88/01, 117/03, 88/05, 2/07, 84/08, 96/08, 123/08, 57/11 i 25/13, dalje ZPP u vezi sa člankom 6. SZ-a).</w:t>
      </w:r>
    </w:p>
    <w:p w:rsidRDefault="00007AF7" w:rsidP="00007AF7" w:rsidR="00007AF7"/>
    <w:p w:rsidRDefault="00007AF7" w:rsidP="00007AF7" w:rsidR="00007AF7">
      <w:r>
        <w:tab/>
      </w:r>
      <w:r>
        <w:tab/>
      </w:r>
      <w:r>
        <w:tab/>
      </w:r>
      <w:r>
        <w:tab/>
      </w:r>
      <w:r>
        <w:tab/>
      </w:r>
      <w:r>
        <w:tab/>
      </w:r>
      <w:r>
        <w:tab/>
      </w:r>
      <w:r>
        <w:tab/>
      </w:r>
      <w:r>
        <w:tab/>
      </w:r>
    </w:p>
    <w:p w:rsidRDefault="00007AF7" w:rsidP="00007AF7" w:rsidR="00007AF7">
      <w:r>
        <w:t>DNA:</w:t>
      </w:r>
    </w:p>
    <w:p w:rsidRDefault="00007AF7" w:rsidP="00007AF7" w:rsidR="00007AF7">
      <w:r>
        <w:t>-</w:t>
      </w:r>
      <w:r>
        <w:tab/>
      </w:r>
      <w:r w:rsidR="00EB1A81">
        <w:t>stečajnom upravitelju</w:t>
      </w:r>
    </w:p>
    <w:p w:rsidRDefault="00007AF7" w:rsidP="00007AF7" w:rsidR="00007AF7">
      <w:r>
        <w:t>-</w:t>
      </w:r>
      <w:r>
        <w:tab/>
      </w:r>
      <w:r w:rsidR="00B12AE6">
        <w:t xml:space="preserve">mrežna </w:t>
      </w:r>
      <w:r w:rsidR="0027523B">
        <w:t>stranica e-Oglasna ploča sudova</w:t>
      </w:r>
    </w:p>
    <w:p w:rsidRDefault="00007AF7" w:rsidP="00007AF7" w:rsidR="00007AF7">
      <w:r>
        <w:t>-</w:t>
      </w:r>
      <w:r>
        <w:tab/>
        <w:t>u spis</w:t>
      </w:r>
    </w:p>
    <w:p w:rsidRDefault="00007AF7" w:rsidP="00007AF7" w:rsidR="00007AF7"/>
    <w:p w:rsidRDefault="00007AF7" w:rsidP="00007AF7" w:rsidR="00007AF7"/>
    <w:p w:rsidRDefault="00007AF7" w:rsidP="00007AF7" w:rsidR="00007AF7"/>
    <w:p w:rsidRDefault="00237BF5" w:rsidP="00127977" w:rsidR="00237BF5"/>
    <w:sectPr w:rsidSect="005913C4" w:rsidR="00237BF5">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2914" w:rsidP="00B92914" w:rsidR="00B92914">
      <w:r>
        <w:separator/>
      </w:r>
    </w:p>
  </w:endnote>
  <w:endnote w:id="0" w:type="continuationSeparator">
    <w:p w:rsidRDefault="00B92914" w:rsidP="00B92914" w:rsidR="00B929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2914" w:rsidP="00B92914" w:rsidR="00B92914">
      <w:r>
        <w:separator/>
      </w:r>
    </w:p>
  </w:footnote>
  <w:footnote w:id="0" w:type="continuationSeparator">
    <w:p w:rsidRDefault="00B92914" w:rsidP="00B92914" w:rsidR="00B929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0301732"/>
      <w:docPartObj>
        <w:docPartGallery w:val="Page Numbers (Top of Page)"/>
        <w:docPartUnique/>
      </w:docPartObj>
    </w:sdtPr>
    <w:sdtEndPr/>
    <w:sdtContent>
      <w:p w:rsidRDefault="00B12AE6" w:rsidR="00B12AE6">
        <w:pPr>
          <w:pStyle w:val="Zaglavlje"/>
          <w:jc w:val="center"/>
        </w:pPr>
        <w:r>
          <w:fldChar w:fldCharType="begin"/>
        </w:r>
        <w:r>
          <w:instrText>PAGE   \* MERGEFORMAT</w:instrText>
        </w:r>
        <w:r>
          <w:fldChar w:fldCharType="separate"/>
        </w:r>
        <w:r w:rsidR="001804B2">
          <w:rPr>
            <w:noProof/>
          </w:rPr>
          <w:t>2</w:t>
        </w:r>
        <w:r>
          <w:fldChar w:fldCharType="end"/>
        </w:r>
      </w:p>
    </w:sdtContent>
  </w:sdt>
  <w:p w:rsidRDefault="00B12AE6" w:rsidP="00B92914" w:rsidR="00B92914">
    <w:pPr>
      <w:pStyle w:val="Zaglavlje"/>
      <w:jc w:val="right"/>
    </w:pPr>
    <w:r w:rsidRPr="00B12AE6">
      <w:t>11. St-</w:t>
    </w:r>
    <w:r w:rsidR="00EB1A81">
      <w:t>246/2013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2AE6" w:rsidP="00B12AE6" w:rsidR="00B12AE6">
    <w:pPr>
      <w:pStyle w:val="Zaglavlje"/>
      <w:jc w:val="right"/>
    </w:pPr>
    <w:r>
      <w:t>11. St-</w:t>
    </w:r>
    <w:r w:rsidR="00EB1A81">
      <w:t>246/2013</w:t>
    </w:r>
  </w:p>
  <w:p w:rsidRDefault="00EB1A81" w:rsidR="00EB1A8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4FA15BB"/>
    <w:multiLevelType w:val="hybridMultilevel"/>
    <w:tmpl w:val="8550EBEE"/>
    <w:lvl w:tplc="5ED80E94"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09897761"/>
    <w:multiLevelType w:val="hybridMultilevel"/>
    <w:tmpl w:val="1974F394"/>
    <w:lvl w:tplc="FB300C3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3EF16A43"/>
    <w:multiLevelType w:val="hybridMultilevel"/>
    <w:tmpl w:val="4386E040"/>
    <w:lvl w:tplc="F1D082B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48A"/>
    <w:rsid w:val="00001F06"/>
    <w:rsid w:val="00002171"/>
    <w:rsid w:val="00007AF7"/>
    <w:rsid w:val="00007DAB"/>
    <w:rsid w:val="00037EED"/>
    <w:rsid w:val="00052861"/>
    <w:rsid w:val="00070AC5"/>
    <w:rsid w:val="00081B46"/>
    <w:rsid w:val="000F7897"/>
    <w:rsid w:val="00112564"/>
    <w:rsid w:val="00127977"/>
    <w:rsid w:val="00135CCC"/>
    <w:rsid w:val="001804B2"/>
    <w:rsid w:val="001B7F9A"/>
    <w:rsid w:val="001D1A6B"/>
    <w:rsid w:val="00227E08"/>
    <w:rsid w:val="002337B3"/>
    <w:rsid w:val="00237BF5"/>
    <w:rsid w:val="00256C42"/>
    <w:rsid w:val="0027523B"/>
    <w:rsid w:val="002D3B07"/>
    <w:rsid w:val="00347638"/>
    <w:rsid w:val="0038748A"/>
    <w:rsid w:val="003D72B1"/>
    <w:rsid w:val="003F3F9F"/>
    <w:rsid w:val="003F73D8"/>
    <w:rsid w:val="00426C37"/>
    <w:rsid w:val="00466E01"/>
    <w:rsid w:val="004F77B6"/>
    <w:rsid w:val="00517FEF"/>
    <w:rsid w:val="00581597"/>
    <w:rsid w:val="00590E39"/>
    <w:rsid w:val="005913C4"/>
    <w:rsid w:val="005C3750"/>
    <w:rsid w:val="005F6BFE"/>
    <w:rsid w:val="00624107"/>
    <w:rsid w:val="00650464"/>
    <w:rsid w:val="006951FE"/>
    <w:rsid w:val="006F308F"/>
    <w:rsid w:val="00760BEA"/>
    <w:rsid w:val="007659A5"/>
    <w:rsid w:val="00792894"/>
    <w:rsid w:val="007A4677"/>
    <w:rsid w:val="007A7272"/>
    <w:rsid w:val="007B40F5"/>
    <w:rsid w:val="007C20FA"/>
    <w:rsid w:val="007E2957"/>
    <w:rsid w:val="0080300F"/>
    <w:rsid w:val="008D31C1"/>
    <w:rsid w:val="008D723D"/>
    <w:rsid w:val="009133B2"/>
    <w:rsid w:val="009B26C0"/>
    <w:rsid w:val="009E1F18"/>
    <w:rsid w:val="009F0FC8"/>
    <w:rsid w:val="00A0601A"/>
    <w:rsid w:val="00A16878"/>
    <w:rsid w:val="00A96633"/>
    <w:rsid w:val="00AD3DCE"/>
    <w:rsid w:val="00B039F5"/>
    <w:rsid w:val="00B12AE6"/>
    <w:rsid w:val="00B2551B"/>
    <w:rsid w:val="00B34441"/>
    <w:rsid w:val="00B663C2"/>
    <w:rsid w:val="00B67A65"/>
    <w:rsid w:val="00B760A6"/>
    <w:rsid w:val="00B812F9"/>
    <w:rsid w:val="00B92232"/>
    <w:rsid w:val="00B92914"/>
    <w:rsid w:val="00BC35B1"/>
    <w:rsid w:val="00C14E5E"/>
    <w:rsid w:val="00C261FE"/>
    <w:rsid w:val="00CB2F65"/>
    <w:rsid w:val="00D348BD"/>
    <w:rsid w:val="00D36C8E"/>
    <w:rsid w:val="00D46B98"/>
    <w:rsid w:val="00D661F4"/>
    <w:rsid w:val="00DC3B26"/>
    <w:rsid w:val="00DF524F"/>
    <w:rsid w:val="00E03FDC"/>
    <w:rsid w:val="00E07A93"/>
    <w:rsid w:val="00E14F85"/>
    <w:rsid w:val="00E63084"/>
    <w:rsid w:val="00E80E84"/>
    <w:rsid w:val="00EB1A81"/>
    <w:rsid w:val="00EB5514"/>
    <w:rsid w:val="00EC6337"/>
    <w:rsid w:val="00ED0106"/>
    <w:rsid w:val="00F139CE"/>
    <w:rsid w:val="00F25213"/>
    <w:rsid w:val="00F326A8"/>
    <w:rsid w:val="00F7248E"/>
    <w:rsid w:val="00FA40C6"/>
    <w:rsid w:val="00FB3F9C"/>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cs="Tahoma" w:hAnsi="Tahoma" w:ascii="Tahoma"/>
      <w:sz w:val="16"/>
      <w:szCs w:val="16"/>
    </w:rPr>
  </w:style>
  <w:style w:customStyle="true" w:styleId="TekstbaloniaChar" w:type="character">
    <w:name w:val="Tekst balončića Char"/>
    <w:basedOn w:val="Zadanifontodlomka"/>
    <w:link w:val="Tekstbalonia"/>
    <w:rsid w:val="00792894"/>
    <w:rPr>
      <w:rFonts w:cs="Tahoma" w:hAnsi="Tahoma" w:ascii="Tahoma"/>
      <w:sz w:val="16"/>
      <w:szCs w:val="16"/>
    </w:rPr>
  </w:style>
  <w:style w:styleId="Tekstrezerviranogmjesta" w:type="character">
    <w:name w:val="Placeholder Text"/>
    <w:basedOn w:val="Zadanifontodlomka"/>
    <w:uiPriority w:val="99"/>
    <w:semiHidden/>
    <w:rsid w:val="003F73D8"/>
    <w:rPr>
      <w:color w:val="808080"/>
      <w:bdr w:space="0" w:sz="0" w:color="auto" w:val="none"/>
      <w:shd w:fill="auto" w:color="auto" w:val="clear"/>
    </w:rPr>
  </w:style>
  <w:style w:customStyle="true" w:styleId="eSPISCCParagraphDefaultFont" w:type="character">
    <w:name w:val="eSPIS_CC_Paragraph Default Font"/>
    <w:basedOn w:val="Zadanifontodlomka"/>
    <w:rsid w:val="003F73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73D8"/>
    <w:rPr>
      <w:bdr w:space="0" w:sz="0" w:color="auto" w:val="none"/>
      <w:shd w:fill="FFFFCC" w:color="auto" w:val="clear"/>
      <w:lang w:val="hr-HR"/>
    </w:rPr>
  </w:style>
  <w:style w:customStyle="true" w:styleId="PozadinaSvijetloCrvena" w:type="character">
    <w:name w:val="Pozadina_SvijetloCrvena"/>
    <w:basedOn w:val="eSPISCCParagraphDefaultFont"/>
    <w:rsid w:val="003F73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73D8"/>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true"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true" w:styleId="PodnojeChar" w:type="character">
    <w:name w:val="Podnožje Char"/>
    <w:basedOn w:val="Zadanifontodlomka"/>
    <w:link w:val="Podnoje"/>
    <w:rsid w:val="00B92914"/>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ascii="Tahoma" w:cs="Tahoma" w:hAnsi="Tahoma"/>
      <w:sz w:val="16"/>
      <w:szCs w:val="16"/>
    </w:rPr>
  </w:style>
  <w:style w:customStyle="1" w:styleId="TekstbaloniaChar" w:type="character">
    <w:name w:val="Tekst balončića Char"/>
    <w:basedOn w:val="Zadanifontodlomka"/>
    <w:link w:val="Tekstbalonia"/>
    <w:rsid w:val="00792894"/>
    <w:rPr>
      <w:rFonts w:ascii="Tahoma" w:cs="Tahoma" w:hAnsi="Tahoma"/>
      <w:sz w:val="16"/>
      <w:szCs w:val="16"/>
    </w:rPr>
  </w:style>
  <w:style w:styleId="Tekstrezerviranogmjesta" w:type="character">
    <w:name w:val="Placeholder Text"/>
    <w:basedOn w:val="Zadanifontodlomka"/>
    <w:uiPriority w:val="99"/>
    <w:semiHidden/>
    <w:rsid w:val="003F73D8"/>
    <w:rPr>
      <w:color w:val="808080"/>
      <w:bdr w:color="auto" w:space="0" w:sz="0" w:val="none"/>
      <w:shd w:color="auto" w:fill="auto" w:val="clear"/>
    </w:rPr>
  </w:style>
  <w:style w:customStyle="1" w:styleId="eSPISCCParagraphDefaultFont" w:type="character">
    <w:name w:val="eSPIS_CC_Paragraph Default Font"/>
    <w:basedOn w:val="Zadanifontodlomka"/>
    <w:rsid w:val="003F73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73D8"/>
    <w:rPr>
      <w:bdr w:color="auto" w:space="0" w:sz="0" w:val="none"/>
      <w:shd w:color="auto" w:fill="FFFFCC" w:val="clear"/>
      <w:lang w:val="hr-HR"/>
    </w:rPr>
  </w:style>
  <w:style w:customStyle="1" w:styleId="PozadinaSvijetloCrvena" w:type="character">
    <w:name w:val="Pozadina_SvijetloCrvena"/>
    <w:basedOn w:val="eSPISCCParagraphDefaultFont"/>
    <w:rsid w:val="003F73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73D8"/>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1"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1" w:styleId="PodnojeChar" w:type="character">
    <w:name w:val="Podnožje Char"/>
    <w:basedOn w:val="Zadanifontodlomka"/>
    <w:link w:val="Podnoje"/>
    <w:rsid w:val="00B92914"/>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rujna 2016.</izvorni_sadrzaj>
    <derivirana_varijabla naziv="DomainObject.DatumDonosenjaOdluke_1">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izvorni_sadrzaj>
    <derivirana_varijabla naziv="DomainObject.Predmet.Broj_1">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2013.</izvorni_sadrzaj>
    <derivirana_varijabla naziv="DomainObject.Predmet.DatumOsnivanja_1">11.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St-246/2013</izvorni_sadrzaj>
    <derivirana_varijabla naziv="DomainObject.Predmet.OznakaBroj_1">St-246/2013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Dragan Bašić</izvorni_sadrzaj>
    <derivirana_varijabla naziv="DomainObject.Predmet.ProtustrankaFormated_1">  Dragan Bašić</derivirana_varijabla>
  </DomainObject.Predmet.ProtustrankaFormated>
  <DomainObject.Predmet.ProtustrankaFormatedOIB>
    <izvorni_sadrzaj>  Dragan Bašić, OIB 23632869642</izvorni_sadrzaj>
    <derivirana_varijabla naziv="DomainObject.Predmet.ProtustrankaFormatedOIB_1">  Dragan Bašić, OIB 23632869642</derivirana_varijabla>
  </DomainObject.Predmet.ProtustrankaFormatedOIB>
  <DomainObject.Predmet.ProtustrankaFormatedWithAdress>
    <izvorni_sadrzaj> Dragan Bašić, Glavina Donja 228, 21260 Glavina Donja</izvorni_sadrzaj>
    <derivirana_varijabla naziv="DomainObject.Predmet.ProtustrankaFormatedWithAdress_1"> Dragan Bašić, Glavina Donja 228, 21260 Glavina Donja</derivirana_varijabla>
  </DomainObject.Predmet.ProtustrankaFormatedWithAdress>
  <DomainObject.Predmet.ProtustrankaFormatedWithAdressOIB>
    <izvorni_sadrzaj> Dragan Bašić, OIB 23632869642, Glavina Donja 228, 21260 Glavina Donja</izvorni_sadrzaj>
    <derivirana_varijabla naziv="DomainObject.Predmet.ProtustrankaFormatedWithAdressOIB_1"> Dragan Bašić, OIB 23632869642, Glavina Donja 228, 21260 Glavina Donja</derivirana_varijabla>
  </DomainObject.Predmet.ProtustrankaFormatedWithAdressOIB>
  <DomainObject.Predmet.ProtustrankaWithAdress>
    <izvorni_sadrzaj>Dragan Bašić Glavina Donja 228, 21260 Glavina Donja</izvorni_sadrzaj>
    <derivirana_varijabla naziv="DomainObject.Predmet.ProtustrankaWithAdress_1">Dragan Bašić Glavina Donja 228, 21260 Glavina Donja</derivirana_varijabla>
  </DomainObject.Predmet.ProtustrankaWithAdress>
  <DomainObject.Predmet.ProtustrankaWithAdressOIB>
    <izvorni_sadrzaj>Dragan Bašić, OIB 23632869642, Glavina Donja 228, 21260 Glavina Donja</izvorni_sadrzaj>
    <derivirana_varijabla naziv="DomainObject.Predmet.ProtustrankaWithAdressOIB_1">Dragan Bašić, OIB 23632869642, Glavina Donja 228, 21260 Glavina Donja</derivirana_varijabla>
  </DomainObject.Predmet.ProtustrankaWithAdressOIB>
  <DomainObject.Predmet.ProtustrankaNazivFormated>
    <izvorni_sadrzaj>Dragan Bašić</izvorni_sadrzaj>
    <derivirana_varijabla naziv="DomainObject.Predmet.ProtustrankaNazivFormated_1">Dragan Bašić</derivirana_varijabla>
  </DomainObject.Predmet.ProtustrankaNazivFormated>
  <DomainObject.Predmet.ProtustrankaNazivFormatedOIB>
    <izvorni_sadrzaj>Dragan Bašić, OIB 23632869642</izvorni_sadrzaj>
    <derivirana_varijabla naziv="DomainObject.Predmet.ProtustrankaNazivFormatedOIB_1">Dragan Bašić, OIB 23632869642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EUROHERC osiguranje - dioničko društvo za osiguranje imovine i osoba i druge poslove osiguranja; PORSCHE LEASING društvo s ograničenom odgovornošću za leasing; RH Ministarstvo financija, Porezna uprava zastupanog po punomoćniku Županijsko državno odvjetništvo; Financijska agencija; CROATIA osiguranje d.d.; DKV Euroservice HmbH+Co.KG.  Duesseldorf; HANSA-FLEX CROATIA, d.o.o. za proizvodnju i trgovinu zastupanog po punomoćniku Helena Mihaljević; VIPnet, društvo s ograničenom odgovornošću za usluge javnih telekomunikacija zastupanog po punomoćniku Vesna Alaburić; ERSTE CARD CLUB društvo s ograničenom odgovornošću za financijsko posredovanje i usluge zastupanog po punomoćniku Odvjetničko društvo Hanžeković &amp; Partneri društvo s ograničenom odgovornošću; D&amp;M BAŠIĆ-PROMET d.o.o. za trgovinu i usluge; AUTOPODUZEĆE IMOTSKI dioničko društvo za prijevoz putnika i stvari u unutrašnjem i međunarodnom cestovnom prometu, u steča; R-PIM, projektiranje, građenje i marketing, d.o.o.</izvorni_sadrzaj>
    <derivirana_varijabla naziv="DomainObject.Predmet.StrankaFormated_1">  FINA Split; EUROHERC osiguranje - dioničko društvo za osiguranje imovine i osoba i druge poslove osiguranja; PORSCHE LEASING društvo s ograničenom odgovornošću za leasing; RH Ministarstvo financija, Porezna uprava zastupanog po punomoćniku Županijsko državno odvjetništvo; Financijska agencija; CROATIA osiguranje d.d.; DKV Euroservice HmbH+Co.KG.  Duesseldorf; HANSA-FLEX CROATIA, d.o.o. za proizvodnju i trgovinu zastupanog po punomoćniku Helena Mihaljević; VIPnet, društvo s ograničenom odgovornošću za usluge javnih telekomunikacija zastupanog po punomoćniku Vesna Alaburić; ERSTE CARD CLUB društvo s ograničenom odgovornošću za financijsko posredovanje i usluge zastupanog po punomoćniku Odvjetničko društvo Hanžeković &amp; Partneri društvo s ograničenom odgovornošću; D&amp;M BAŠIĆ-PROMET d.o.o. za trgovinu i usluge; AUTOPODUZEĆE IMOTSKI dioničko društvo za prijevoz putnika i stvari u unutrašnjem i međunarodnom cestovnom prometu, u steča; R-PIM, projektiranje, građenje i marketing, d.o.o.</derivirana_varijabla>
  </DomainObject.Predmet.StrankaFormated>
  <DomainObject.Predmet.StrankaFormatedOIB>
    <izvorni_sadrzaj>  FINA Split, OIB 85821130368; EUROHERC osiguranje - dioničko društvo za osiguranje imovine i osoba i druge poslove osiguranja, OIB 22694857747; PORSCHE LEASING društvo s ograničenom odgovornošću za leasing, OIB 90275854576; RH Ministarstvo financija, Porezna uprava, OIB 18683136487 zastupanog po punomoćniku Županijsko državno odvjetništvo; Financijska agencija, OIB 85821130368; CROATIA osiguranje d.d., OIB 26187994862; DKV Euroservice HmbH+Co.KG.  Duesseldorf; HANSA-FLEX CROATIA, d.o.o. za proizvodnju i trgovinu, OIB 60365429880 zastupanog po punomoćniku Helena Mihaljević; VIPnet, društvo s ograničenom odgovornošću za usluge javnih telekomunikacija, OIB 29524210204 zastupanog po punomoćniku Vesna Alaburić; ERSTE CARD CLUB društvo s ograničenom odgovornošću za financijsko posredovanje i usluge, OIB 85941596441 zastupanog po punomoćniku Odvjetničko društvo Hanžeković &amp; Partneri društvo s ograničenom odgovornošću; D&amp;M BAŠIĆ-PROMET d.o.o. za trgovinu i usluge, OIB 20946561442; AUTOPODUZEĆE IMOTSKI dioničko društvo za prijevoz putnika i stvari u unutrašnjem i međunarodnom cestovnom prometu, u steča, OIB 85352774751; R-PIM, projektiranje, građenje i marketing, d.o.o., OIB 38514700472</izvorni_sadrzaj>
    <derivirana_varijabla naziv="DomainObject.Predmet.StrankaFormatedOIB_1">  FINA Split, OIB 85821130368; EUROHERC osiguranje - dioničko društvo za osiguranje imovine i osoba i druge poslove osiguranja, OIB 22694857747; PORSCHE LEASING društvo s ograničenom odgovornošću za leasing, OIB 90275854576; RH Ministarstvo financija, Porezna uprava, OIB 18683136487 zastupanog po punomoćniku Županijsko državno odvjetništvo; Financijska agencija, OIB 85821130368; CROATIA osiguranje d.d., OIB 26187994862; DKV Euroservice HmbH+Co.KG.  Duesseldorf; HANSA-FLEX CROATIA, d.o.o. za proizvodnju i trgovinu, OIB 60365429880 zastupanog po punomoćniku Helena Mihaljević; VIPnet, društvo s ograničenom odgovornošću za usluge javnih telekomunikacija, OIB 29524210204 zastupanog po punomoćniku Vesna Alaburić; ERSTE CARD CLUB društvo s ograničenom odgovornošću za financijsko posredovanje i usluge, OIB 85941596441 zastupanog po punomoćniku Odvjetničko društvo Hanžeković &amp; Partneri društvo s ograničenom odgovornošću; D&amp;M BAŠIĆ-PROMET d.o.o. za trgovinu i usluge, OIB 20946561442; AUTOPODUZEĆE IMOTSKI dioničko društvo za prijevoz putnika i stvari u unutrašnjem i međunarodnom cestovnom prometu, u steča, OIB 85352774751; R-PIM, projektiranje, građenje i marketing, d.o.o., OIB 38514700472</derivirana_varijabla>
  </DomainObject.Predmet.StrankaFormatedOIB>
  <DomainObject.Predmet.StrankaFormatedWithAdress>
    <izvorni_sadrzaj> FINA Split, Mažuranovićevo šetalište 24 b, 21000 Split; EUROHERC osiguranje - dioničko društvo za osiguranje imovine i osoba i druge poslove osiguranja, Ulica grada Vukovara 282, Zagreb; PORSCHE LEASING društvo s ograničenom odgovornošću za leasing, Velimira Škorpika 21, Zagreb; RH Ministarstvo financija, Porezna uprava, 00, 10000 Zagreb zastupanog po punomoćniku Županijsko državno odvjetništvo; Financijska agencija, Vrtni put 3, Zagreb; CROATIA osiguranje d.d., Miramarska 22, Zagreb; DKV Euroservice HmbH+Co.KG.  Duesseldorf, 000, 000 Duesseldorf; HANSA-FLEX CROATIA, d.o.o. za proizvodnju i trgovinu, III Resnik 9, Zagreb zastupanog po punomoćniku Helena Mihaljević; VIPnet, društvo s ograničenom odgovornošću za usluge javnih telekomunikacija, Vrtni put 1, Zagreb zastupanog po punomoćniku Vesna Alaburić; ERSTE CARD CLUB društvo s ograničenom odgovornošću za financijsko posredovanje i usluge, Praška 5, Zagreb zastupanog po punomoćniku Odvjetničko društvo Hanžeković &amp; Partneri društvo s ograničenom odgovornošću; D&amp;M BAŠIĆ-PROMET d.o.o. za trgovinu i usluge, Glavina Donja/bb, 21260 Glavina Donja; AUTOPODUZEĆE IMOTSKI dioničko društvo za prijevoz putnika i stvari u unutrašnjem i međunarodnom cestovnom prometu, u steča, Kralja Zvonimira 75, 21260 Imotski; R-PIM, projektiranje, građenje i marketing, d.o.o., Antuna Mihanovića 21, 10020 Strmec</izvorni_sadrzaj>
    <derivirana_varijabla naziv="DomainObject.Predmet.StrankaFormatedWithAdress_1"> FINA Split, Mažuranovićevo šetalište 24 b, 21000 Split; EUROHERC osiguranje - dioničko društvo za osiguranje imovine i osoba i druge poslove osiguranja, Ulica grada Vukovara 282, Zagreb; PORSCHE LEASING društvo s ograničenom odgovornošću za leasing, Velimira Škorpika 21, Zagreb; RH Ministarstvo financija, Porezna uprava, 00, 10000 Zagreb zastupanog po punomoćniku Županijsko državno odvjetništvo; Financijska agencija, Vrtni put 3, Zagreb; CROATIA osiguranje d.d., Miramarska 22, Zagreb; DKV Euroservice HmbH+Co.KG.  Duesseldorf, 000, 000 Duesseldorf; HANSA-FLEX CROATIA, d.o.o. za proizvodnju i trgovinu, III Resnik 9, Zagreb zastupanog po punomoćniku Helena Mihaljević; VIPnet, društvo s ograničenom odgovornošću za usluge javnih telekomunikacija, Vrtni put 1, Zagreb zastupanog po punomoćniku Vesna Alaburić; ERSTE CARD CLUB društvo s ograničenom odgovornošću za financijsko posredovanje i usluge, Praška 5, Zagreb zastupanog po punomoćniku Odvjetničko društvo Hanžeković &amp; Partneri društvo s ograničenom odgovornošću; D&amp;M BAŠIĆ-PROMET d.o.o. za trgovinu i usluge, Glavina Donja/bb, 21260 Glavina Donja; AUTOPODUZEĆE IMOTSKI dioničko društvo za prijevoz putnika i stvari u unutrašnjem i međunarodnom cestovnom prometu, u steča, Kralja Zvonimira 75, 21260 Imotski; R-PIM, projektiranje, građenje i marketing, d.o.o., Antuna Mihanovića 21, 10020 Strmec</derivirana_varijabla>
  </DomainObject.Predmet.StrankaFormatedWithAdress>
  <DomainObject.Predmet.StrankaFormatedWithAdressOIB>
    <izvorni_sadrzaj> FINA Split, OIB 85821130368, Mažuranovićevo šetalište 24 b, 21000 Split; EUROHERC osiguranje - dioničko društvo za osiguranje imovine i osoba i druge poslove osiguranja, OIB 22694857747, Ulica grada Vukovara 282, Zagreb; PORSCHE LEASING društvo s ograničenom odgovornošću za leasing, OIB 90275854576, Velimira Škorpika 21, Zagreb; RH Ministarstvo financija, Porezna uprava, OIB 18683136487, 00, 10000 Zagreb zastupanog po punomoćniku Županijsko državno odvjetništvo; Financijska agencija, OIB 85821130368, Vrtni put 3, Zagreb; CROATIA osiguranje d.d., OIB 26187994862, Miramarska 22, Zagreb; DKV Euroservice HmbH+Co.KG.  Duesseldorf, 000, 000 Duesseldorf; HANSA-FLEX CROATIA, d.o.o. za proizvodnju i trgovinu, OIB 60365429880, III Resnik 9, Zagreb zastupanog po punomoćniku Helena Mihaljević; VIPnet, društvo s ograničenom odgovornošću za usluge javnih telekomunikacija, OIB 29524210204, Vrtni put 1, Zagreb zastupanog po punomoćniku Vesna Alaburić; ERSTE CARD CLUB društvo s ograničenom odgovornošću za financijsko posredovanje i usluge, OIB 85941596441, Praška 5, Zagreb zastupanog po punomoćniku Odvjetničko društvo Hanžeković &amp; Partneri društvo s ograničenom odgovornošću; D&amp;M BAŠIĆ-PROMET d.o.o. za trgovinu i usluge, OIB 20946561442, Glavina Donja/bb, 21260 Glavina Donja; AUTOPODUZEĆE IMOTSKI dioničko društvo za prijevoz putnika i stvari u unutrašnjem i međunarodnom cestovnom prometu, u steča, OIB 85352774751, Kralja Zvonimira 75, 21260 Imotski; R-PIM, projektiranje, građenje i marketing, d.o.o., OIB 38514700472, Antuna Mihanovića 21, 10020 Strmec</izvorni_sadrzaj>
    <derivirana_varijabla naziv="DomainObject.Predmet.StrankaFormatedWithAdressOIB_1"> FINA Split, OIB 85821130368, Mažuranovićevo šetalište 24 b, 21000 Split; EUROHERC osiguranje - dioničko društvo za osiguranje imovine i osoba i druge poslove osiguranja, OIB 22694857747, Ulica grada Vukovara 282, Zagreb; PORSCHE LEASING društvo s ograničenom odgovornošću za leasing, OIB 90275854576, Velimira Škorpika 21, Zagreb; RH Ministarstvo financija, Porezna uprava, OIB 18683136487, 00, 10000 Zagreb zastupanog po punomoćniku Županijsko državno odvjetništvo; Financijska agencija, OIB 85821130368, Vrtni put 3, Zagreb; CROATIA osiguranje d.d., OIB 26187994862, Miramarska 22, Zagreb; DKV Euroservice HmbH+Co.KG.  Duesseldorf, 000, 000 Duesseldorf; HANSA-FLEX CROATIA, d.o.o. za proizvodnju i trgovinu, OIB 60365429880, III Resnik 9, Zagreb zastupanog po punomoćniku Helena Mihaljević; VIPnet, društvo s ograničenom odgovornošću za usluge javnih telekomunikacija, OIB 29524210204, Vrtni put 1, Zagreb zastupanog po punomoćniku Vesna Alaburić; ERSTE CARD CLUB društvo s ograničenom odgovornošću za financijsko posredovanje i usluge, OIB 85941596441, Praška 5, Zagreb zastupanog po punomoćniku Odvjetničko društvo Hanžeković &amp; Partneri društvo s ograničenom odgovornošću; D&amp;M BAŠIĆ-PROMET d.o.o. za trgovinu i usluge, OIB 20946561442, Glavina Donja/bb, 21260 Glavina Donja; AUTOPODUZEĆE IMOTSKI dioničko društvo za prijevoz putnika i stvari u unutrašnjem i međunarodnom cestovnom prometu, u steča, OIB 85352774751, Kralja Zvonimira 75, 21260 Imotski; R-PIM, projektiranje, građenje i marketing, d.o.o., OIB 38514700472, Antuna Mihanovića 21, 10020 Strmec</derivirana_varijabla>
  </DomainObject.Predmet.StrankaFormatedWithAdressOIB>
  <DomainObject.Predmet.StrankaWithAdress>
    <izvorni_sadrzaj>FINA Split Mažuranovićevo šetalište 24 b,21000 Split,EUROHERC osiguranje - dioničko društvo za osiguranje imovine i osoba i druge poslove osiguranja Ulica grada Vukovara 282,Zagreb,PORSCHE LEASING društvo s ograničenom odgovornošću za leasing Velimira Škorpika 21,Zagreb,RH Ministarstvo financija, Porezna uprava 00,10000 Zagreb,Financijska agencija Vrtni put 3,Zagreb,CROATIA osiguranje d.d. Miramarska 22,Zagreb,DKV Euroservice HmbH+Co.KG.  Duesseldorf 000,000 Duesseldorf,HANSA-FLEX CROATIA, d.o.o. za proizvodnju i trgovinu III Resnik 9,Zagreb,VIPnet, društvo s ograničenom odgovornošću za usluge javnih telekomunikacija Vrtni put 1,Zagreb,ERSTE CARD CLUB društvo s ograničenom odgovornošću za financijsko posredovanje i usluge Praška 5,Zagreb,D&amp;M BAŠIĆ-PROMET d.o.o. za trgovinu i usluge Glavina Donja/bb,21260 Glavina Donja,AUTOPODUZEĆE IMOTSKI dioničko društvo za prijevoz putnika i stvari u unutrašnjem i međunarodnom cestovnom prometu, u steča Kralja Zvonimira 75,21260 Imotski,R-PIM, projektiranje, građenje i marketing, d.o.o. Antuna Mihanovića 21,10020 Strmec</izvorni_sadrzaj>
    <derivirana_varijabla naziv="DomainObject.Predmet.StrankaWithAdress_1">FINA Split Mažuranovićevo šetalište 24 b,21000 Split,EUROHERC osiguranje - dioničko društvo za osiguranje imovine i osoba i druge poslove osiguranja Ulica grada Vukovara 282,Zagreb,PORSCHE LEASING društvo s ograničenom odgovornošću za leasing Velimira Škorpika 21,Zagreb,RH Ministarstvo financija, Porezna uprava 00,10000 Zagreb,Financijska agencija Vrtni put 3,Zagreb,CROATIA osiguranje d.d. Miramarska 22,Zagreb,DKV Euroservice HmbH+Co.KG.  Duesseldorf 000,000 Duesseldorf,HANSA-FLEX CROATIA, d.o.o. za proizvodnju i trgovinu III Resnik 9,Zagreb,VIPnet, društvo s ograničenom odgovornošću za usluge javnih telekomunikacija Vrtni put 1,Zagreb,ERSTE CARD CLUB društvo s ograničenom odgovornošću za financijsko posredovanje i usluge Praška 5,Zagreb,D&amp;M BAŠIĆ-PROMET d.o.o. za trgovinu i usluge Glavina Donja/bb,21260 Glavina Donja,AUTOPODUZEĆE IMOTSKI dioničko društvo za prijevoz putnika i stvari u unutrašnjem i međunarodnom cestovnom prometu, u steča Kralja Zvonimira 75,21260 Imotski,R-PIM, projektiranje, građenje i marketing, d.o.o. Antuna Mihanovića 21,10020 Strmec</derivirana_varijabla>
  </DomainObject.Predmet.StrankaWithAdress>
  <DomainObject.Predmet.StrankaWithAdressOIB>
    <izvorni_sadrzaj>FINA Split, OIB 85821130368, Mažuranovićevo šetalište 24 b,21000 Split,EUROHERC osiguranje - dioničko društvo za osiguranje imovine i osoba i druge poslove osiguranja, OIB 22694857747, Ulica grada Vukovara 282,Zagreb,PORSCHE LEASING društvo s ograničenom odgovornošću za leasing, OIB 90275854576, Velimira Škorpika 21,Zagreb,RH Ministarstvo financija, Porezna uprava, OIB 18683136487, 00,10000 Zagreb,Financijska agencija, OIB 85821130368, Vrtni put 3,Zagreb,CROATIA osiguranje d.d., OIB 26187994862, Miramarska 22,Zagreb,DKV Euroservice HmbH+Co.KG.  Duesseldorf, 000,000 Duesseldorf,HANSA-FLEX CROATIA, d.o.o. za proizvodnju i trgovinu, OIB 60365429880, III Resnik 9,Zagreb,VIPnet, društvo s ograničenom odgovornošću za usluge javnih telekomunikacija, OIB 29524210204, Vrtni put 1,Zagreb,ERSTE CARD CLUB društvo s ograničenom odgovornošću za financijsko posredovanje i usluge, OIB 85941596441, Praška 5,Zagreb,D&amp;M BAŠIĆ-PROMET d.o.o. za trgovinu i usluge, OIB 20946561442, Glavina Donja/bb,21260 Glavina Donja,AUTOPODUZEĆE IMOTSKI dioničko društvo za prijevoz putnika i stvari u unutrašnjem i međunarodnom cestovnom prometu, u steča, OIB 85352774751, Kralja Zvonimira 75,21260 Imotski,R-PIM, projektiranje, građenje i marketing, d.o.o., OIB 38514700472, Antuna Mihanovića 21,10020 Strmec</izvorni_sadrzaj>
    <derivirana_varijabla naziv="DomainObject.Predmet.StrankaWithAdressOIB_1">FINA Split, OIB 85821130368, Mažuranovićevo šetalište 24 b,21000 Split,EUROHERC osiguranje - dioničko društvo za osiguranje imovine i osoba i druge poslove osiguranja, OIB 22694857747, Ulica grada Vukovara 282,Zagreb,PORSCHE LEASING društvo s ograničenom odgovornošću za leasing, OIB 90275854576, Velimira Škorpika 21,Zagreb,RH Ministarstvo financija, Porezna uprava, OIB 18683136487, 00,10000 Zagreb,Financijska agencija, OIB 85821130368, Vrtni put 3,Zagreb,CROATIA osiguranje d.d., OIB 26187994862, Miramarska 22,Zagreb,DKV Euroservice HmbH+Co.KG.  Duesseldorf, 000,000 Duesseldorf,HANSA-FLEX CROATIA, d.o.o. za proizvodnju i trgovinu, OIB 60365429880, III Resnik 9,Zagreb,VIPnet, društvo s ograničenom odgovornošću za usluge javnih telekomunikacija, OIB 29524210204, Vrtni put 1,Zagreb,ERSTE CARD CLUB društvo s ograničenom odgovornošću za financijsko posredovanje i usluge, OIB 85941596441, Praška 5,Zagreb,D&amp;M BAŠIĆ-PROMET d.o.o. za trgovinu i usluge, OIB 20946561442, Glavina Donja/bb,21260 Glavina Donja,AUTOPODUZEĆE IMOTSKI dioničko društvo za prijevoz putnika i stvari u unutrašnjem i međunarodnom cestovnom prometu, u steča, OIB 85352774751, Kralja Zvonimira 75,21260 Imotski,R-PIM, projektiranje, građenje i marketing, d.o.o., OIB 38514700472, Antuna Mihanovića 21,10020 Strmec</derivirana_varijabla>
  </DomainObject.Predmet.StrankaWithAdressOIB>
  <DomainObject.Predmet.StrankaNazivFormated>
    <izvorni_sadrzaj>FINA Split,EUROHERC osiguranje - dioničko društvo za osiguranje imovine i osoba i druge poslove osiguranja,PORSCHE LEASING društvo s ograničenom odgovornošću za leasing,RH Ministarstvo financija, Porezna uprava,Financijska agencija,CROATIA osiguranje d.d.,DKV Euroservice HmbH+Co.KG.  Duesseldorf,HANSA-FLEX CROATIA, d.o.o. za proizvodnju i trgovinu,VIPnet, društvo s ograničenom odgovornošću za usluge javnih telekomunikacija,ERSTE CARD CLUB društvo s ograničenom odgovornošću za financijsko posredovanje i usluge,D&amp;M BAŠIĆ-PROMET d.o.o. za trgovinu i usluge,AUTOPODUZEĆE IMOTSKI dioničko društvo za prijevoz putnika i stvari u unutrašnjem i međunarodnom cestovnom prometu, u steča,R-PIM, projektiranje, građenje i marketing, d.o.o.</izvorni_sadrzaj>
    <derivirana_varijabla naziv="DomainObject.Predmet.StrankaNazivFormated_1">FINA Split,EUROHERC osiguranje - dioničko društvo za osiguranje imovine i osoba i druge poslove osiguranja,PORSCHE LEASING društvo s ograničenom odgovornošću za leasing,RH Ministarstvo financija, Porezna uprava,Financijska agencija,CROATIA osiguranje d.d.,DKV Euroservice HmbH+Co.KG.  Duesseldorf,HANSA-FLEX CROATIA, d.o.o. za proizvodnju i trgovinu,VIPnet, društvo s ograničenom odgovornošću za usluge javnih telekomunikacija,ERSTE CARD CLUB društvo s ograničenom odgovornošću za financijsko posredovanje i usluge,D&amp;M BAŠIĆ-PROMET d.o.o. za trgovinu i usluge,AUTOPODUZEĆE IMOTSKI dioničko društvo za prijevoz putnika i stvari u unutrašnjem i međunarodnom cestovnom prometu, u steča,R-PIM, projektiranje, građenje i marketing, d.o.o.</derivirana_varijabla>
  </DomainObject.Predmet.StrankaNazivFormated>
  <DomainObject.Predmet.StrankaNazivFormatedOIB>
    <izvorni_sadrzaj>FINA Split, OIB 85821130368,EUROHERC osiguranje - dioničko društvo za osiguranje imovine i osoba i druge poslove osiguranja, OIB 22694857747,PORSCHE LEASING društvo s ograničenom odgovornošću za leasing, OIB 90275854576,RH Ministarstvo financija, Porezna uprava, OIB 18683136487,Financijska agencija, OIB 85821130368,CROATIA osiguranje d.d., OIB 26187994862,DKV Euroservice HmbH+Co.KG.  Duesseldorf,HANSA-FLEX CROATIA, d.o.o. za proizvodnju i trgovinu, OIB 60365429880,VIPnet, društvo s ograničenom odgovornošću za usluge javnih telekomunikacija, OIB 29524210204,ERSTE CARD CLUB društvo s ograničenom odgovornošću za financijsko posredovanje i usluge, OIB 85941596441,D&amp;M BAŠIĆ-PROMET d.o.o. za trgovinu i usluge, OIB 20946561442,AUTOPODUZEĆE IMOTSKI dioničko društvo za prijevoz putnika i stvari u unutrašnjem i međunarodnom cestovnom prometu, u steča, OIB 85352774751,R-PIM, projektiranje, građenje i marketing, d.o.o., OIB 38514700472</izvorni_sadrzaj>
    <derivirana_varijabla naziv="DomainObject.Predmet.StrankaNazivFormatedOIB_1">FINA Split, OIB 85821130368,EUROHERC osiguranje - dioničko društvo za osiguranje imovine i osoba i druge poslove osiguranja, OIB 22694857747,PORSCHE LEASING društvo s ograničenom odgovornošću za leasing, OIB 90275854576,RH Ministarstvo financija, Porezna uprava, OIB 18683136487,Financijska agencija, OIB 85821130368,CROATIA osiguranje d.d., OIB 26187994862,DKV Euroservice HmbH+Co.KG.  Duesseldorf,HANSA-FLEX CROATIA, d.o.o. za proizvodnju i trgovinu, OIB 60365429880,VIPnet, društvo s ograničenom odgovornošću za usluge javnih telekomunikacija, OIB 29524210204,ERSTE CARD CLUB društvo s ograničenom odgovornošću za financijsko posredovanje i usluge, OIB 85941596441,D&amp;M BAŠIĆ-PROMET d.o.o. za trgovinu i usluge, OIB 20946561442,AUTOPODUZEĆE IMOTSKI dioničko društvo za prijevoz putnika i stvari u unutrašnjem i međunarodnom cestovnom prometu, u steča, OIB 85352774751,R-PIM, projektiranje, građenje i marketing, d.o.o., OIB 38514700472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 Split</item>
      <item>EUROHERC osiguranje - dioničko društvo za osiguranje imovine i osoba i druge poslove osiguranja</item>
      <item>PORSCHE LEASING društvo s ograničenom odgovornošću za leasing</item>
      <item>RH Ministarstvo financija, Porezna uprava zastupanog po punomoćniku Županijsko državno odvjetništvo</item>
      <item>Financijska agencija</item>
      <item>CROATIA osiguranje d.d.</item>
      <item>DKV Euroservice HmbH+Co.KG.  Duesseldorf</item>
      <item>HANSA-FLEX CROATIA, d.o.o. za proizvodnju i trgovinu zastupanog po punomoćniku Helena Mihaljević</item>
      <item>VIPnet, društvo s ograničenom odgovornošću za usluge javnih telekomunikacija zastupanog po punomoćniku Vesna Alaburić</item>
      <item>ERSTE CARD CLUB društvo s ograničenom odgovornošću za financijsko posredovanje i usluge zastupanog po punomoćniku Odvjetničko društvo Hanžeković &amp; Partneri društvo s ograničenom odgovornošću</item>
      <item>D&amp;M BAŠIĆ-PROMET d.o.o. za trgovinu i usluge</item>
      <item>AUTOPODUZEĆE IMOTSKI dioničko društvo za prijevoz putnika i stvari u unutrašnjem i međunarodnom cestovnom prometu, u steča</item>
      <item>R-PIM, projektiranje, građenje i marketing, d.o.o.</item>
    </izvorni_sadrzaj>
    <derivirana_varijabla naziv="DomainObject.Predmet.StrankaListFormated_1">
      <item>FINA Split</item>
      <item>EUROHERC osiguranje - dioničko društvo za osiguranje imovine i osoba i druge poslove osiguranja</item>
      <item>PORSCHE LEASING društvo s ograničenom odgovornošću za leasing</item>
      <item>RH Ministarstvo financija, Porezna uprava zastupanog po punomoćniku Županijsko državno odvjetništvo</item>
      <item>Financijska agencija</item>
      <item>CROATIA osiguranje d.d.</item>
      <item>DKV Euroservice HmbH+Co.KG.  Duesseldorf</item>
      <item>HANSA-FLEX CROATIA, d.o.o. za proizvodnju i trgovinu zastupanog po punomoćniku Helena Mihaljević</item>
      <item>VIPnet, društvo s ograničenom odgovornošću za usluge javnih telekomunikacija zastupanog po punomoćniku Vesna Alaburić</item>
      <item>ERSTE CARD CLUB društvo s ograničenom odgovornošću za financijsko posredovanje i usluge zastupanog po punomoćniku Odvjetničko društvo Hanžeković &amp; Partneri društvo s ograničenom odgovornošću</item>
      <item>D&amp;M BAŠIĆ-PROMET d.o.o. za trgovinu i usluge</item>
      <item>AUTOPODUZEĆE IMOTSKI dioničko društvo za prijevoz putnika i stvari u unutrašnjem i međunarodnom cestovnom prometu, u steča</item>
      <item>R-PIM, projektiranje, građenje i marketing, d.o.o.</item>
    </derivirana_varijabla>
  </DomainObject.Predmet.StrankaListFormated>
  <DomainObject.Predmet.StrankaListFormatedOIB>
    <izvorni_sadrzaj>
      <item>FINA Split, OIB 85821130368</item>
      <item>EUROHERC osiguranje - dioničko društvo za osiguranje imovine i osoba i druge poslove osiguranja, OIB 22694857747</item>
      <item>PORSCHE LEASING društvo s ograničenom odgovornošću za leasing, OIB 90275854576</item>
      <item>RH Ministarstvo financija, Porezna uprava, OIB 18683136487 zastupanog po punomoćniku Županijsko državno odvjetništvo</item>
      <item>Financijska agencija, OIB 85821130368</item>
      <item>CROATIA osiguranje d.d., OIB 26187994862</item>
      <item>DKV Euroservice HmbH+Co.KG.  Duesseldorf</item>
      <item>HANSA-FLEX CROATIA, d.o.o. za proizvodnju i trgovinu, OIB 60365429880 zastupanog po punomoćniku Helena Mihaljević</item>
      <item>VIPnet, društvo s ograničenom odgovornošću za usluge javnih telekomunikacija, OIB 29524210204 zastupanog po punomoćniku Vesna Alaburić</item>
      <item>ERSTE CARD CLUB društvo s ograničenom odgovornošću za financijsko posredovanje i usluge, OIB 85941596441 zastupanog po punomoćniku Odvjetničko društvo Hanžeković &amp; Partneri društvo s ograničenom odgovornošću</item>
      <item>D&amp;M BAŠIĆ-PROMET d.o.o. za trgovinu i usluge, OIB 20946561442</item>
      <item>AUTOPODUZEĆE IMOTSKI dioničko društvo za prijevoz putnika i stvari u unutrašnjem i međunarodnom cestovnom prometu, u steča, OIB 85352774751</item>
      <item>R-PIM, projektiranje, građenje i marketing, d.o.o., OIB 38514700472</item>
    </izvorni_sadrzaj>
    <derivirana_varijabla naziv="DomainObject.Predmet.StrankaListFormatedOIB_1">
      <item>FINA Split, OIB 85821130368</item>
      <item>EUROHERC osiguranje - dioničko društvo za osiguranje imovine i osoba i druge poslove osiguranja, OIB 22694857747</item>
      <item>PORSCHE LEASING društvo s ograničenom odgovornošću za leasing, OIB 90275854576</item>
      <item>RH Ministarstvo financija, Porezna uprava, OIB 18683136487 zastupanog po punomoćniku Županijsko državno odvjetništvo</item>
      <item>Financijska agencija, OIB 85821130368</item>
      <item>CROATIA osiguranje d.d., OIB 26187994862</item>
      <item>DKV Euroservice HmbH+Co.KG.  Duesseldorf</item>
      <item>HANSA-FLEX CROATIA, d.o.o. za proizvodnju i trgovinu, OIB 60365429880 zastupanog po punomoćniku Helena Mihaljević</item>
      <item>VIPnet, društvo s ograničenom odgovornošću za usluge javnih telekomunikacija, OIB 29524210204 zastupanog po punomoćniku Vesna Alaburić</item>
      <item>ERSTE CARD CLUB društvo s ograničenom odgovornošću za financijsko posredovanje i usluge, OIB 85941596441 zastupanog po punomoćniku Odvjetničko društvo Hanžeković &amp; Partneri društvo s ograničenom odgovornošću</item>
      <item>D&amp;M BAŠIĆ-PROMET d.o.o. za trgovinu i usluge, OIB 20946561442</item>
      <item>AUTOPODUZEĆE IMOTSKI dioničko društvo za prijevoz putnika i stvari u unutrašnjem i međunarodnom cestovnom prometu, u steča, OIB 85352774751</item>
      <item>R-PIM, projektiranje, građenje i marketing, d.o.o., OIB 38514700472</item>
    </derivirana_varijabla>
  </DomainObject.Predmet.StrankaListFormatedOIB>
  <DomainObject.Predmet.StrankaListFormatedWithAdress>
    <izvorni_sadrzaj>
      <item>FINA Split, Mažuranovićevo šetalište 24 b, 21000 Split</item>
      <item>EUROHERC osiguranje - dioničko društvo za osiguranje imovine i osoba i druge poslove osiguranja, Ulica grada Vukovara 282, Zagreb</item>
      <item>PORSCHE LEASING društvo s ograničenom odgovornošću za leasing, Velimira Škorpika 21, Zagreb</item>
      <item>RH Ministarstvo financija, Porezna uprava, 00, 10000 Zagreb zastupanog po punomoćniku Županijsko državno odvjetništvo</item>
      <item>Financijska agencija, Vrtni put 3, Zagreb</item>
      <item>CROATIA osiguranje d.d., Miramarska 22, Zagreb</item>
      <item>DKV Euroservice HmbH+Co.KG.  Duesseldorf, 000, 000 Duesseldorf</item>
      <item>HANSA-FLEX CROATIA, d.o.o. za proizvodnju i trgovinu, III Resnik 9, Zagreb zastupanog po punomoćniku Helena Mihaljević</item>
      <item>VIPnet, društvo s ograničenom odgovornošću za usluge javnih telekomunikacija, Vrtni put 1, Zagreb zastupanog po punomoćniku Vesna Alaburić</item>
      <item>ERSTE CARD CLUB društvo s ograničenom odgovornošću za financijsko posredovanje i usluge, Praška 5, Zagreb zastupanog po punomoćniku Odvjetničko društvo Hanžeković &amp; Partneri društvo s ograničenom odgovornošću</item>
      <item>D&amp;M BAŠIĆ-PROMET d.o.o. za trgovinu i usluge, Glavina Donja/bb, 21260 Glavina Donja</item>
      <item>AUTOPODUZEĆE IMOTSKI dioničko društvo za prijevoz putnika i stvari u unutrašnjem i međunarodnom cestovnom prometu, u steča, Kralja Zvonimira 75, 21260 Imotski</item>
      <item>R-PIM, projektiranje, građenje i marketing, d.o.o., Antuna Mihanovića 21, 10020 Strmec</item>
    </izvorni_sadrzaj>
    <derivirana_varijabla naziv="DomainObject.Predmet.StrankaListFormatedWithAdress_1">
      <item>FINA Split, Mažuranovićevo šetalište 24 b, 21000 Split</item>
      <item>EUROHERC osiguranje - dioničko društvo za osiguranje imovine i osoba i druge poslove osiguranja, Ulica grada Vukovara 282, Zagreb</item>
      <item>PORSCHE LEASING društvo s ograničenom odgovornošću za leasing, Velimira Škorpika 21, Zagreb</item>
      <item>RH Ministarstvo financija, Porezna uprava, 00, 10000 Zagreb zastupanog po punomoćniku Županijsko državno odvjetništvo</item>
      <item>Financijska agencija, Vrtni put 3, Zagreb</item>
      <item>CROATIA osiguranje d.d., Miramarska 22, Zagreb</item>
      <item>DKV Euroservice HmbH+Co.KG.  Duesseldorf, 000, 000 Duesseldorf</item>
      <item>HANSA-FLEX CROATIA, d.o.o. za proizvodnju i trgovinu, III Resnik 9, Zagreb zastupanog po punomoćniku Helena Mihaljević</item>
      <item>VIPnet, društvo s ograničenom odgovornošću za usluge javnih telekomunikacija, Vrtni put 1, Zagreb zastupanog po punomoćniku Vesna Alaburić</item>
      <item>ERSTE CARD CLUB društvo s ograničenom odgovornošću za financijsko posredovanje i usluge, Praška 5, Zagreb zastupanog po punomoćniku Odvjetničko društvo Hanžeković &amp; Partneri društvo s ograničenom odgovornošću</item>
      <item>D&amp;M BAŠIĆ-PROMET d.o.o. za trgovinu i usluge, Glavina Donja/bb, 21260 Glavina Donja</item>
      <item>AUTOPODUZEĆE IMOTSKI dioničko društvo za prijevoz putnika i stvari u unutrašnjem i međunarodnom cestovnom prometu, u steča, Kralja Zvonimira 75, 21260 Imotski</item>
      <item>R-PIM, projektiranje, građenje i marketing, d.o.o., Antuna Mihanovića 21, 10020 Strmec</item>
    </derivirana_varijabla>
  </DomainObject.Predmet.StrankaListFormatedWithAdress>
  <DomainObject.Predmet.StrankaListFormatedWithAdressOIB>
    <izvorni_sadrzaj>
      <item>FINA Split, OIB 85821130368, Mažuranovićevo šetalište 24 b, 21000 Split</item>
      <item>EUROHERC osiguranje - dioničko društvo za osiguranje imovine i osoba i druge poslove osiguranja, OIB 22694857747, Ulica grada Vukovara 282, Zagreb</item>
      <item>PORSCHE LEASING društvo s ograničenom odgovornošću za leasing, OIB 90275854576, Velimira Škorpika 21, Zagreb</item>
      <item>RH Ministarstvo financija, Porezna uprava, OIB 18683136487, 00, 10000 Zagreb zastupanog po punomoćniku Županijsko državno odvjetništvo</item>
      <item>Financijska agencija, OIB 85821130368, Vrtni put 3, Zagreb</item>
      <item>CROATIA osiguranje d.d., OIB 26187994862, Miramarska 22, Zagreb</item>
      <item>DKV Euroservice HmbH+Co.KG.  Duesseldorf, 000, 000 Duesseldorf</item>
      <item>HANSA-FLEX CROATIA, d.o.o. za proizvodnju i trgovinu, OIB 60365429880, III Resnik 9, Zagreb zastupanog po punomoćniku Helena Mihaljević</item>
      <item>VIPnet, društvo s ograničenom odgovornošću za usluge javnih telekomunikacija, OIB 29524210204, Vrtni put 1, Zagreb zastupanog po punomoćniku Vesna Alaburić</item>
      <item>ERSTE CARD CLUB društvo s ograničenom odgovornošću za financijsko posredovanje i usluge, OIB 85941596441, Praška 5, Zagreb zastupanog po punomoćniku Odvjetničko društvo Hanžeković &amp; Partneri društvo s ograničenom odgovornošću</item>
      <item>D&amp;M BAŠIĆ-PROMET d.o.o. za trgovinu i usluge, OIB 20946561442, Glavina Donja/bb, 21260 Glavina Donja</item>
      <item>AUTOPODUZEĆE IMOTSKI dioničko društvo za prijevoz putnika i stvari u unutrašnjem i međunarodnom cestovnom prometu, u steča, OIB 85352774751, Kralja Zvonimira 75, 21260 Imotski</item>
      <item>R-PIM, projektiranje, građenje i marketing, d.o.o., OIB 38514700472, Antuna Mihanovića 21, 10020 Strmec</item>
    </izvorni_sadrzaj>
    <derivirana_varijabla naziv="DomainObject.Predmet.StrankaListFormatedWithAdressOIB_1">
      <item>FINA Split, OIB 85821130368, Mažuranovićevo šetalište 24 b, 21000 Split</item>
      <item>EUROHERC osiguranje - dioničko društvo za osiguranje imovine i osoba i druge poslove osiguranja, OIB 22694857747, Ulica grada Vukovara 282, Zagreb</item>
      <item>PORSCHE LEASING društvo s ograničenom odgovornošću za leasing, OIB 90275854576, Velimira Škorpika 21, Zagreb</item>
      <item>RH Ministarstvo financija, Porezna uprava, OIB 18683136487, 00, 10000 Zagreb zastupanog po punomoćniku Županijsko državno odvjetništvo</item>
      <item>Financijska agencija, OIB 85821130368, Vrtni put 3, Zagreb</item>
      <item>CROATIA osiguranje d.d., OIB 26187994862, Miramarska 22, Zagreb</item>
      <item>DKV Euroservice HmbH+Co.KG.  Duesseldorf, 000, 000 Duesseldorf</item>
      <item>HANSA-FLEX CROATIA, d.o.o. za proizvodnju i trgovinu, OIB 60365429880, III Resnik 9, Zagreb zastupanog po punomoćniku Helena Mihaljević</item>
      <item>VIPnet, društvo s ograničenom odgovornošću za usluge javnih telekomunikacija, OIB 29524210204, Vrtni put 1, Zagreb zastupanog po punomoćniku Vesna Alaburić</item>
      <item>ERSTE CARD CLUB društvo s ograničenom odgovornošću za financijsko posredovanje i usluge, OIB 85941596441, Praška 5, Zagreb zastupanog po punomoćniku Odvjetničko društvo Hanžeković &amp; Partneri društvo s ograničenom odgovornošću</item>
      <item>D&amp;M BAŠIĆ-PROMET d.o.o. za trgovinu i usluge, OIB 20946561442, Glavina Donja/bb, 21260 Glavina Donja</item>
      <item>AUTOPODUZEĆE IMOTSKI dioničko društvo za prijevoz putnika i stvari u unutrašnjem i međunarodnom cestovnom prometu, u steča, OIB 85352774751, Kralja Zvonimira 75, 21260 Imotski</item>
      <item>R-PIM, projektiranje, građenje i marketing, d.o.o., OIB 38514700472, Antuna Mihanovića 21, 10020 Strmec</item>
    </derivirana_varijabla>
  </DomainObject.Predmet.StrankaListFormatedWithAdressOIB>
  <DomainObject.Predmet.StrankaListNazivFormated>
    <izvorni_sadrzaj>
      <item>FINA Split</item>
      <item>EUROHERC osiguranje - dioničko društvo za osiguranje imovine i osoba i druge poslove osiguranja</item>
      <item>PORSCHE LEASING društvo s ograničenom odgovornošću za leasing</item>
      <item>RH Ministarstvo financija, Porezna uprava</item>
      <item>Financijska agencija</item>
      <item>CROATIA osiguranje d.d.</item>
      <item>DKV Euroservice HmbH+Co.KG.  Duesseldorf</item>
      <item>HANSA-FLEX CROATIA, d.o.o. za proizvodnju i trgovinu</item>
      <item>VIPnet, društvo s ograničenom odgovornošću za usluge javnih telekomunikacija</item>
      <item>ERSTE CARD CLUB društvo s ograničenom odgovornošću za financijsko posredovanje i usluge</item>
      <item>D&amp;M BAŠIĆ-PROMET d.o.o. za trgovinu i usluge</item>
      <item>AUTOPODUZEĆE IMOTSKI dioničko društvo za prijevoz putnika i stvari u unutrašnjem i međunarodnom cestovnom prometu, u steča</item>
      <item>R-PIM, projektiranje, građenje i marketing, d.o.o.</item>
    </izvorni_sadrzaj>
    <derivirana_varijabla naziv="DomainObject.Predmet.StrankaListNazivFormated_1">
      <item>FINA Split</item>
      <item>EUROHERC osiguranje - dioničko društvo za osiguranje imovine i osoba i druge poslove osiguranja</item>
      <item>PORSCHE LEASING društvo s ograničenom odgovornošću za leasing</item>
      <item>RH Ministarstvo financija, Porezna uprava</item>
      <item>Financijska agencija</item>
      <item>CROATIA osiguranje d.d.</item>
      <item>DKV Euroservice HmbH+Co.KG.  Duesseldorf</item>
      <item>HANSA-FLEX CROATIA, d.o.o. za proizvodnju i trgovinu</item>
      <item>VIPnet, društvo s ograničenom odgovornošću za usluge javnih telekomunikacija</item>
      <item>ERSTE CARD CLUB društvo s ograničenom odgovornošću za financijsko posredovanje i usluge</item>
      <item>D&amp;M BAŠIĆ-PROMET d.o.o. za trgovinu i usluge</item>
      <item>AUTOPODUZEĆE IMOTSKI dioničko društvo za prijevoz putnika i stvari u unutrašnjem i međunarodnom cestovnom prometu, u steča</item>
      <item>R-PIM, projektiranje, građenje i marketing, d.o.o.</item>
    </derivirana_varijabla>
  </DomainObject.Predmet.StrankaListNazivFormated>
  <DomainObject.Predmet.StrankaListNazivFormatedOIB>
    <izvorni_sadrzaj>
      <item>FINA Split, OIB 85821130368</item>
      <item>EUROHERC osiguranje - dioničko društvo za osiguranje imovine i osoba i druge poslove osiguranja, OIB 22694857747</item>
      <item>PORSCHE LEASING društvo s ograničenom odgovornošću za leasing, OIB 90275854576</item>
      <item>RH Ministarstvo financija, Porezna uprava, OIB 18683136487</item>
      <item>Financijska agencija, OIB 85821130368</item>
      <item>CROATIA osiguranje d.d., OIB 26187994862</item>
      <item>DKV Euroservice HmbH+Co.KG.  Duesseldorf</item>
      <item>HANSA-FLEX CROATIA, d.o.o. za proizvodnju i trgovinu, OIB 60365429880</item>
      <item>VIPnet, društvo s ograničenom odgovornošću za usluge javnih telekomunikacija, OIB 29524210204</item>
      <item>ERSTE CARD CLUB društvo s ograničenom odgovornošću za financijsko posredovanje i usluge, OIB 85941596441</item>
      <item>D&amp;M BAŠIĆ-PROMET d.o.o. za trgovinu i usluge, OIB 20946561442</item>
      <item>AUTOPODUZEĆE IMOTSKI dioničko društvo za prijevoz putnika i stvari u unutrašnjem i međunarodnom cestovnom prometu, u steča, OIB 85352774751</item>
      <item>R-PIM, projektiranje, građenje i marketing, d.o.o., OIB 38514700472</item>
    </izvorni_sadrzaj>
    <derivirana_varijabla naziv="DomainObject.Predmet.StrankaListNazivFormatedOIB_1">
      <item>FINA Split, OIB 85821130368</item>
      <item>EUROHERC osiguranje - dioničko društvo za osiguranje imovine i osoba i druge poslove osiguranja, OIB 22694857747</item>
      <item>PORSCHE LEASING društvo s ograničenom odgovornošću za leasing, OIB 90275854576</item>
      <item>RH Ministarstvo financija, Porezna uprava, OIB 18683136487</item>
      <item>Financijska agencija, OIB 85821130368</item>
      <item>CROATIA osiguranje d.d., OIB 26187994862</item>
      <item>DKV Euroservice HmbH+Co.KG.  Duesseldorf</item>
      <item>HANSA-FLEX CROATIA, d.o.o. za proizvodnju i trgovinu, OIB 60365429880</item>
      <item>VIPnet, društvo s ograničenom odgovornošću za usluge javnih telekomunikacija, OIB 29524210204</item>
      <item>ERSTE CARD CLUB društvo s ograničenom odgovornošću za financijsko posredovanje i usluge, OIB 85941596441</item>
      <item>D&amp;M BAŠIĆ-PROMET d.o.o. za trgovinu i usluge, OIB 20946561442</item>
      <item>AUTOPODUZEĆE IMOTSKI dioničko društvo za prijevoz putnika i stvari u unutrašnjem i međunarodnom cestovnom prometu, u steča, OIB 85352774751</item>
      <item>R-PIM, projektiranje, građenje i marketing, d.o.o., OIB 38514700472</item>
    </derivirana_varijabla>
  </DomainObject.Predmet.StrankaListNazivFormatedOIB>
  <DomainObject.Predmet.ProtuStrankaListFormated>
    <izvorni_sadrzaj>
      <item>Dragan Bašić</item>
    </izvorni_sadrzaj>
    <derivirana_varijabla naziv="DomainObject.Predmet.ProtuStrankaListFormated_1">
      <item>Dragan Bašić</item>
    </derivirana_varijabla>
  </DomainObject.Predmet.ProtuStrankaListFormated>
  <DomainObject.Predmet.ProtuStrankaListFormatedOIB>
    <izvorni_sadrzaj>
      <item>Dragan Bašić, OIB 23632869642</item>
    </izvorni_sadrzaj>
    <derivirana_varijabla naziv="DomainObject.Predmet.ProtuStrankaListFormatedOIB_1">
      <item>Dragan Bašić, OIB 23632869642</item>
    </derivirana_varijabla>
  </DomainObject.Predmet.ProtuStrankaListFormatedOIB>
  <DomainObject.Predmet.ProtuStrankaListFormatedWithAdress>
    <izvorni_sadrzaj>
      <item>Dragan Bašić, Glavina Donja 228, 21260 Glavina Donja</item>
    </izvorni_sadrzaj>
    <derivirana_varijabla naziv="DomainObject.Predmet.ProtuStrankaListFormatedWithAdress_1">
      <item>Dragan Bašić, Glavina Donja 228, 21260 Glavina Donja</item>
    </derivirana_varijabla>
  </DomainObject.Predmet.ProtuStrankaListFormatedWithAdress>
  <DomainObject.Predmet.ProtuStrankaListFormatedWithAdressOIB>
    <izvorni_sadrzaj>
      <item>Dragan Bašić, OIB 23632869642, Glavina Donja 228, 21260 Glavina Donja</item>
    </izvorni_sadrzaj>
    <derivirana_varijabla naziv="DomainObject.Predmet.ProtuStrankaListFormatedWithAdressOIB_1">
      <item>Dragan Bašić, OIB 23632869642, Glavina Donja 228, 21260 Glavina Donja</item>
    </derivirana_varijabla>
  </DomainObject.Predmet.ProtuStrankaListFormatedWithAdressOIB>
  <DomainObject.Predmet.ProtuStrankaListNazivFormated>
    <izvorni_sadrzaj>
      <item>Dragan Bašić</item>
    </izvorni_sadrzaj>
    <derivirana_varijabla naziv="DomainObject.Predmet.ProtuStrankaListNazivFormated_1">
      <item>Dragan Bašić</item>
    </derivirana_varijabla>
  </DomainObject.Predmet.ProtuStrankaListNazivFormated>
  <DomainObject.Predmet.ProtuStrankaListNazivFormatedOIB>
    <izvorni_sadrzaj>
      <item>Dragan Bašić, OIB 23632869642</item>
    </izvorni_sadrzaj>
    <derivirana_varijabla naziv="DomainObject.Predmet.ProtuStrankaListNazivFormatedOIB_1">
      <item>Dragan Bašić, OIB 23632869642</item>
    </derivirana_varijabla>
  </DomainObject.Predmet.ProtuStrankaListNazivFormatedOIB>
  <DomainObject.Predmet.OstaliListFormated>
    <izvorni_sadrzaj>
      <item>FINA Imotski</item>
      <item>NARODNE NOVINE, dioničko društvo za izdavanje i tiskanje Službenog lista Republike Hrvatske, službenih i drugih obrazaca te </item>
      <item>Steč. upravitelj  ANTE MRKONJIĆ</item>
      <item>Županijsko državno odvjetništvo punomoćnik sudionika u postupku RH Ministarstvo financija, Porezna uprava</item>
      <item>Helena Mihaljević punomoćnik sudionika u postupku HANSA-FLEX CROATIA, d.o.o. za proizvodnju i trgovinu</item>
      <item>Viki Vičić</item>
      <item>Odvjetničko društvo Hanžeković &amp; Partneri društvo s ograničenom odgovornošću punomoćnik sudionika u postupku ERSTE CARD CLUB društvo s ograničenom odgovornošću za financijsko posredovanje i usluge</item>
      <item>Vesna Alaburić punomoćnik sudionika u postupku VIPnet, društvo s ograničenom odgovornošću za usluge javnih telekomunikacija</item>
      <item>Trgovački sud u Splitu - Oglasna ploča</item>
      <item>D&amp;M BAŠIĆ d.o.o. za građenje</item>
    </izvorni_sadrzaj>
    <derivirana_varijabla naziv="DomainObject.Predmet.OstaliListFormated_1">
      <item>FINA Imotski</item>
      <item>NARODNE NOVINE, dioničko društvo za izdavanje i tiskanje Službenog lista Republike Hrvatske, službenih i drugih obrazaca te </item>
      <item>Steč. upravitelj  ANTE MRKONJIĆ</item>
      <item>Županijsko državno odvjetništvo punomoćnik sudionika u postupku RH Ministarstvo financija, Porezna uprava</item>
      <item>Helena Mihaljević punomoćnik sudionika u postupku HANSA-FLEX CROATIA, d.o.o. za proizvodnju i trgovinu</item>
      <item>Viki Vičić</item>
      <item>Odvjetničko društvo Hanžeković &amp; Partneri društvo s ograničenom odgovornošću punomoćnik sudionika u postupku ERSTE CARD CLUB društvo s ograničenom odgovornošću za financijsko posredovanje i usluge</item>
      <item>Vesna Alaburić punomoćnik sudionika u postupku VIPnet, društvo s ograničenom odgovornošću za usluge javnih telekomunikacija</item>
      <item>Trgovački sud u Splitu - Oglasna ploča</item>
      <item>D&amp;M BAŠIĆ d.o.o. za građenje</item>
    </derivirana_varijabla>
  </DomainObject.Predmet.OstaliListFormated>
  <DomainObject.Predmet.OstaliListFormatedOIB>
    <izvorni_sadrzaj>
      <item>FINA Imotski</item>
      <item>NARODNE NOVINE, dioničko društvo za izdavanje i tiskanje Službenog lista Republike Hrvatske, službenih i drugih obrazaca te , OIB 64546066176</item>
      <item>Steč. upravitelj  ANTE MRKONJIĆ, OIB 84299598589</item>
      <item>Županijsko državno odvjetništvo punomoćnik sudionika u postupku RH Ministarstvo financija, Porezna uprava</item>
      <item>Helena Mihaljević, OIB 57624895395 punomoćnik sudionika u postupku HANSA-FLEX CROATIA, d.o.o. za proizvodnju i trgovinu</item>
      <item>Viki Vičić</item>
      <item>Odvjetničko društvo Hanžeković &amp; Partneri društvo s ograničenom odgovornošću, OIB 85127306373 punomoćnik sudionika u postupku ERSTE CARD CLUB društvo s ograničenom odgovornošću za financijsko posredovanje i usluge</item>
      <item>Vesna Alaburić punomoćnik sudionika u postupku VIPnet, društvo s ograničenom odgovornošću za usluge javnih telekomunikacija</item>
      <item>Trgovački sud u Splitu - Oglasna ploča</item>
      <item>D&amp;M BAŠIĆ d.o.o. za građenje, OIB 83488003838</item>
    </izvorni_sadrzaj>
    <derivirana_varijabla naziv="DomainObject.Predmet.OstaliListFormatedOIB_1">
      <item>FINA Imotski</item>
      <item>NARODNE NOVINE, dioničko društvo za izdavanje i tiskanje Službenog lista Republike Hrvatske, službenih i drugih obrazaca te , OIB 64546066176</item>
      <item>Steč. upravitelj  ANTE MRKONJIĆ, OIB 84299598589</item>
      <item>Županijsko državno odvjetništvo punomoćnik sudionika u postupku RH Ministarstvo financija, Porezna uprava</item>
      <item>Helena Mihaljević, OIB 57624895395 punomoćnik sudionika u postupku HANSA-FLEX CROATIA, d.o.o. za proizvodnju i trgovinu</item>
      <item>Viki Vičić</item>
      <item>Odvjetničko društvo Hanžeković &amp; Partneri društvo s ograničenom odgovornošću, OIB 85127306373 punomoćnik sudionika u postupku ERSTE CARD CLUB društvo s ograničenom odgovornošću za financijsko posredovanje i usluge</item>
      <item>Vesna Alaburić punomoćnik sudionika u postupku VIPnet, društvo s ograničenom odgovornošću za usluge javnih telekomunikacija</item>
      <item>Trgovački sud u Splitu - Oglasna ploča</item>
      <item>D&amp;M BAŠIĆ d.o.o. za građenje, OIB 83488003838</item>
    </derivirana_varijabla>
  </DomainObject.Predmet.OstaliListFormatedOIB>
  <DomainObject.Predmet.OstaliListFormatedWithAdress>
    <izvorni_sadrzaj>
      <item>FINA Imotski, 21260 Imotski</item>
      <item>NARODNE NOVINE, dioničko društvo za izdavanje i tiskanje Službenog lista Republike Hrvatske, službenih i drugih obrazaca te , Savski Gaj XIII. put 6, 10000 Zagreb</item>
      <item>Steč. upravitelj  ANTE MRKONJIĆ, A. Starčevića 21, 21260 Imotski</item>
      <item>Županijsko državno odvjetništvo punomoćnik sudionika u postupku RH Ministarstvo financija, Porezna uprava</item>
      <item>Helena Mihaljević, Lopašićeva ulica 14, 10000 Zagreb punomoćnik sudionika u postupku HANSA-FLEX CROATIA, d.o.o. za proizvodnju i trgovinu</item>
      <item>Viki Vičić, Krajiška 27, 10000 Zagreb</item>
      <item>Odvjetničko društvo Hanžeković &amp; Partneri društvo s ograničenom odgovornošću, Radnička Cesta 22, Zagreb punomoćnik sudionika u postupku ERSTE CARD CLUB društvo s ograničenom odgovornošću za financijsko posredovanje i usluge</item>
      <item>Vesna Alaburić, Hebrangova 21, 10000 Zagreb punomoćnik sudionika u postupku VIPnet, društvo s ograničenom odgovornošću za usluge javnih telekomunikacija</item>
      <item>Trgovački sud u Splitu - Oglasna ploča, Sukojišanska 6, 21000 Split</item>
      <item>D&amp;M BAŠIĆ d.o.o. za građenje, Glavina Donja 0, 21260 Glavina Donja</item>
    </izvorni_sadrzaj>
    <derivirana_varijabla naziv="DomainObject.Predmet.OstaliListFormatedWithAdress_1">
      <item>FINA Imotski, 21260 Imotski</item>
      <item>NARODNE NOVINE, dioničko društvo za izdavanje i tiskanje Službenog lista Republike Hrvatske, službenih i drugih obrazaca te , Savski Gaj XIII. put 6, 10000 Zagreb</item>
      <item>Steč. upravitelj  ANTE MRKONJIĆ, A. Starčevića 21, 21260 Imotski</item>
      <item>Županijsko državno odvjetništvo punomoćnik sudionika u postupku RH Ministarstvo financija, Porezna uprava</item>
      <item>Helena Mihaljević, Lopašićeva ulica 14, 10000 Zagreb punomoćnik sudionika u postupku HANSA-FLEX CROATIA, d.o.o. za proizvodnju i trgovinu</item>
      <item>Viki Vičić, Krajiška 27, 10000 Zagreb</item>
      <item>Odvjetničko društvo Hanžeković &amp; Partneri društvo s ograničenom odgovornošću, Radnička Cesta 22, Zagreb punomoćnik sudionika u postupku ERSTE CARD CLUB društvo s ograničenom odgovornošću za financijsko posredovanje i usluge</item>
      <item>Vesna Alaburić, Hebrangova 21, 10000 Zagreb punomoćnik sudionika u postupku VIPnet, društvo s ograničenom odgovornošću za usluge javnih telekomunikacija</item>
      <item>Trgovački sud u Splitu - Oglasna ploča, Sukojišanska 6, 21000 Split</item>
      <item>D&amp;M BAŠIĆ d.o.o. za građenje, Glavina Donja 0, 21260 Glavina Donja</item>
    </derivirana_varijabla>
  </DomainObject.Predmet.OstaliListFormatedWithAdress>
  <DomainObject.Predmet.OstaliListFormatedWithAdressOIB>
    <izvorni_sadrzaj>
      <item>FINA Imotski, 21260 Imotski</item>
      <item>NARODNE NOVINE, dioničko društvo za izdavanje i tiskanje Službenog lista Republike Hrvatske, službenih i drugih obrazaca te , OIB 64546066176, Savski Gaj XIII. put 6, 10000 Zagreb</item>
      <item>Steč. upravitelj  ANTE MRKONJIĆ, OIB 84299598589, A. Starčevića 21, 21260 Imotski</item>
      <item>Županijsko državno odvjetništvo punomoćnik sudionika u postupku RH Ministarstvo financija, Porezna uprava</item>
      <item>Helena Mihaljević, OIB 57624895395, Lopašićeva ulica 14, 10000 Zagreb punomoćnik sudionika u postupku HANSA-FLEX CROATIA, d.o.o. za proizvodnju i trgovinu</item>
      <item>Viki Vičić, Krajiška 27, 10000 Zagreb</item>
      <item>Odvjetničko društvo Hanžeković &amp; Partneri društvo s ograničenom odgovornošću, OIB 85127306373, Radnička Cesta 22, Zagreb punomoćnik sudionika u postupku ERSTE CARD CLUB društvo s ograničenom odgovornošću za financijsko posredovanje i usluge</item>
      <item>Vesna Alaburić, Hebrangova 21, 10000 Zagreb punomoćnik sudionika u postupku VIPnet, društvo s ograničenom odgovornošću za usluge javnih telekomunikacija</item>
      <item>Trgovački sud u Splitu - Oglasna ploča, Sukojišanska 6, 21000 Split</item>
      <item>D&amp;M BAŠIĆ d.o.o. za građenje, OIB 83488003838, Glavina Donja 0, 21260 Glavina Donja</item>
    </izvorni_sadrzaj>
    <derivirana_varijabla naziv="DomainObject.Predmet.OstaliListFormatedWithAdressOIB_1">
      <item>FINA Imotski, 21260 Imotski</item>
      <item>NARODNE NOVINE, dioničko društvo za izdavanje i tiskanje Službenog lista Republike Hrvatske, službenih i drugih obrazaca te , OIB 64546066176, Savski Gaj XIII. put 6, 10000 Zagreb</item>
      <item>Steč. upravitelj  ANTE MRKONJIĆ, OIB 84299598589, A. Starčevića 21, 21260 Imotski</item>
      <item>Županijsko državno odvjetništvo punomoćnik sudionika u postupku RH Ministarstvo financija, Porezna uprava</item>
      <item>Helena Mihaljević, OIB 57624895395, Lopašićeva ulica 14, 10000 Zagreb punomoćnik sudionika u postupku HANSA-FLEX CROATIA, d.o.o. za proizvodnju i trgovinu</item>
      <item>Viki Vičić, Krajiška 27, 10000 Zagreb</item>
      <item>Odvjetničko društvo Hanžeković &amp; Partneri društvo s ograničenom odgovornošću, OIB 85127306373, Radnička Cesta 22, Zagreb punomoćnik sudionika u postupku ERSTE CARD CLUB društvo s ograničenom odgovornošću za financijsko posredovanje i usluge</item>
      <item>Vesna Alaburić, Hebrangova 21, 10000 Zagreb punomoćnik sudionika u postupku VIPnet, društvo s ograničenom odgovornošću za usluge javnih telekomunikacija</item>
      <item>Trgovački sud u Splitu - Oglasna ploča, Sukojišanska 6, 21000 Split</item>
      <item>D&amp;M BAŠIĆ d.o.o. za građenje, OIB 83488003838, Glavina Donja 0, 21260 Glavina Donja</item>
    </derivirana_varijabla>
  </DomainObject.Predmet.OstaliListFormatedWithAdressOIB>
  <DomainObject.Predmet.OstaliListNazivFormated>
    <izvorni_sadrzaj>
      <item>FINA Imotski</item>
      <item>NARODNE NOVINE, dioničko društvo za izdavanje i tiskanje Službenog lista Republike Hrvatske, službenih i drugih obrazaca te </item>
      <item>Steč. upravitelj  ANTE MRKONJIĆ</item>
      <item>Županijsko državno odvjetništvo</item>
      <item>Helena Mihaljević</item>
      <item>Viki Vičić</item>
      <item>Odvjetničko društvo Hanžeković &amp; Partneri društvo s ograničenom odgovornošću</item>
      <item>Vesna Alaburić</item>
      <item>Trgovački sud u Splitu - Oglasna ploča</item>
      <item>D&amp;M BAŠIĆ d.o.o. za građenje</item>
    </izvorni_sadrzaj>
    <derivirana_varijabla naziv="DomainObject.Predmet.OstaliListNazivFormated_1">
      <item>FINA Imotski</item>
      <item>NARODNE NOVINE, dioničko društvo za izdavanje i tiskanje Službenog lista Republike Hrvatske, službenih i drugih obrazaca te </item>
      <item>Steč. upravitelj  ANTE MRKONJIĆ</item>
      <item>Županijsko državno odvjetništvo</item>
      <item>Helena Mihaljević</item>
      <item>Viki Vičić</item>
      <item>Odvjetničko društvo Hanžeković &amp; Partneri društvo s ograničenom odgovornošću</item>
      <item>Vesna Alaburić</item>
      <item>Trgovački sud u Splitu - Oglasna ploča</item>
      <item>D&amp;M BAŠIĆ d.o.o. za građenje</item>
    </derivirana_varijabla>
  </DomainObject.Predmet.OstaliListNazivFormated>
  <DomainObject.Predmet.OstaliListNazivFormatedOIB>
    <izvorni_sadrzaj>
      <item>FINA Imotski</item>
      <item>NARODNE NOVINE, dioničko društvo za izdavanje i tiskanje Službenog lista Republike Hrvatske, službenih i drugih obrazaca te , OIB 64546066176</item>
      <item>Steč. upravitelj  ANTE MRKONJIĆ, OIB 84299598589</item>
      <item>Županijsko državno odvjetništvo</item>
      <item>Helena Mihaljević, OIB 57624895395</item>
      <item>Viki Vičić</item>
      <item>Odvjetničko društvo Hanžeković &amp; Partneri društvo s ograničenom odgovornošću, OIB 85127306373</item>
      <item>Vesna Alaburić</item>
      <item>Trgovački sud u Splitu - Oglasna ploča</item>
      <item>D&amp;M BAŠIĆ d.o.o. za građenje, OIB 83488003838</item>
    </izvorni_sadrzaj>
    <derivirana_varijabla naziv="DomainObject.Predmet.OstaliListNazivFormatedOIB_1">
      <item>FINA Imotski</item>
      <item>NARODNE NOVINE, dioničko društvo za izdavanje i tiskanje Službenog lista Republike Hrvatske, službenih i drugih obrazaca te , OIB 64546066176</item>
      <item>Steč. upravitelj  ANTE MRKONJIĆ, OIB 84299598589</item>
      <item>Županijsko državno odvjetništvo</item>
      <item>Helena Mihaljević, OIB 57624895395</item>
      <item>Viki Vičić</item>
      <item>Odvjetničko društvo Hanžeković &amp; Partneri društvo s ograničenom odgovornošću, OIB 85127306373</item>
      <item>Vesna Alaburić</item>
      <item>Trgovački sud u Splitu - Oglasna ploča</item>
      <item>D&amp;M BAŠIĆ d.o.o. za građenje, OIB 83488003838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2016.</izvorni_sadrzaj>
    <derivirana_varijabla naziv="DomainObject.Datum_1">8. rujna 2016.</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Dragan Bašić</izvorni_sadrzaj>
    <derivirana_varijabla naziv="DomainObject.Predmet.ProtustrankaIDrugi_1">Dragan Bašić</derivirana_varijabla>
  </DomainObject.Predmet.ProtustrankaIDrugi>
  <DomainObject.Predmet.StrankaIDrugiAdressOIB>
    <izvorni_sadrzaj>FINA Split, OIB 85821130368, Mažuranovićevo šetalište 24 b, 21000 Split i dr.</izvorni_sadrzaj>
    <derivirana_varijabla naziv="DomainObject.Predmet.StrankaIDrugiAdressOIB_1">FINA Split, OIB 85821130368, Mažuranovićevo šetalište 24 b, 21000 Split i dr.</derivirana_varijabla>
  </DomainObject.Predmet.StrankaIDrugiAdressOIB>
  <DomainObject.Predmet.ProtustrankaIDrugiAdressOIB>
    <izvorni_sadrzaj>Dragan Bašić, OIB 23632869642, Glavina Donja 228, 21260 Glavina Donja</izvorni_sadrzaj>
    <derivirana_varijabla naziv="DomainObject.Predmet.ProtustrankaIDrugiAdressOIB_1">Dragan Bašić, OIB 23632869642, Glavina Donja 228, 21260 Glavina Donja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Dragan Bašić</item>
      <item>FINA Split</item>
      <item>FINA Imotski</item>
      <item>NARODNE NOVINE, dioničko društvo za izdavanje i tiskanje Službenog lista Republike Hrvatske, službenih i drugih obrazaca te </item>
      <item>Steč. upravitelj  ANTE MRKONJIĆ</item>
      <item>EUROHERC osiguranje - dioničko društvo za osiguranje imovine i osoba i druge poslove osiguranja</item>
      <item>PORSCHE LEASING društvo s ograničenom odgovornošću za leasing</item>
      <item>RH Ministarstvo financija, Porezna uprava</item>
      <item>Financijska agencija</item>
      <item>CROATIA osiguranje d.d.</item>
      <item>DKV Euroservice HmbH+Co.KG.  Duesseldorf</item>
      <item>HANSA-FLEX CROATIA, d.o.o. za proizvodnju i trgovinu</item>
      <item>VIPnet, društvo s ograničenom odgovornošću za usluge javnih telekomunikacija</item>
      <item>ERSTE CARD CLUB društvo s ograničenom odgovornošću za financijsko posredovanje i usluge</item>
      <item>D&amp;M BAŠIĆ-PROMET d.o.o. za trgovinu i usluge</item>
      <item>AUTOPODUZEĆE IMOTSKI dioničko društvo za prijevoz putnika i stvari u unutrašnjem i međunarodnom cestovnom prometu, u steča</item>
      <item>Županijsko državno odvjetništvo</item>
      <item>Helena Mihaljević</item>
      <item>Viki Vičić</item>
      <item>Odvjetničko društvo Hanžeković &amp; Partneri društvo s ograničenom odgovornošću</item>
      <item>Vesna Alaburić</item>
      <item>R-PIM, projektiranje, građenje i marketing, d.o.o.</item>
      <item>Trgovački sud u Splitu - Oglasna ploča</item>
      <item>D&amp;M BAŠIĆ d.o.o. za građenje</item>
    </izvorni_sadrzaj>
    <derivirana_varijabla naziv="DomainObject.Predmet.SudioniciListNaziv_1">
      <item>Dragan Bašić</item>
      <item>FINA Split</item>
      <item>FINA Imotski</item>
      <item>NARODNE NOVINE, dioničko društvo za izdavanje i tiskanje Službenog lista Republike Hrvatske, službenih i drugih obrazaca te </item>
      <item>Steč. upravitelj  ANTE MRKONJIĆ</item>
      <item>EUROHERC osiguranje - dioničko društvo za osiguranje imovine i osoba i druge poslove osiguranja</item>
      <item>PORSCHE LEASING društvo s ograničenom odgovornošću za leasing</item>
      <item>RH Ministarstvo financija, Porezna uprava</item>
      <item>Financijska agencija</item>
      <item>CROATIA osiguranje d.d.</item>
      <item>DKV Euroservice HmbH+Co.KG.  Duesseldorf</item>
      <item>HANSA-FLEX CROATIA, d.o.o. za proizvodnju i trgovinu</item>
      <item>VIPnet, društvo s ograničenom odgovornošću za usluge javnih telekomunikacija</item>
      <item>ERSTE CARD CLUB društvo s ograničenom odgovornošću za financijsko posredovanje i usluge</item>
      <item>D&amp;M BAŠIĆ-PROMET d.o.o. za trgovinu i usluge</item>
      <item>AUTOPODUZEĆE IMOTSKI dioničko društvo za prijevoz putnika i stvari u unutrašnjem i međunarodnom cestovnom prometu, u steča</item>
      <item>Županijsko državno odvjetništvo</item>
      <item>Helena Mihaljević</item>
      <item>Viki Vičić</item>
      <item>Odvjetničko društvo Hanžeković &amp; Partneri društvo s ograničenom odgovornošću</item>
      <item>Vesna Alaburić</item>
      <item>R-PIM, projektiranje, građenje i marketing, d.o.o.</item>
      <item>Trgovački sud u Splitu - Oglasna ploča</item>
      <item>D&amp;M BAŠIĆ d.o.o. za građenje</item>
    </derivirana_varijabla>
  </DomainObject.Predmet.SudioniciListNaziv>
  <DomainObject.Predmet.SudioniciListAdressOIB>
    <izvorni_sadrzaj>
      <item>Dragan Bašić, OIB 23632869642, Glavina Donja 228,21260 Glavina Donja</item>
      <item>FINA Split, OIB 85821130368, Mažuranovićevo šetalište 24 b,21000 Split</item>
      <item>FINA Imotski, 21260 Imotski</item>
      <item>NARODNE NOVINE, dioničko društvo za izdavanje i tiskanje Službenog lista Republike Hrvatske, službenih i drugih obrazaca te , OIB 64546066176, Savski Gaj XIII. put 6,10000 Zagreb</item>
      <item>Steč. upravitelj  ANTE MRKONJIĆ, OIB 84299598589, A. Starčevića 21,21260 Imotski</item>
      <item>EUROHERC osiguranje - dioničko društvo za osiguranje imovine i osoba i druge poslove osiguranja, OIB 22694857747, Ulica grada Vukovara 282,Zagreb</item>
      <item>PORSCHE LEASING društvo s ograničenom odgovornošću za leasing, OIB 90275854576, Velimira Škorpika 21,Zagreb</item>
      <item>RH Ministarstvo financija, Porezna uprava, OIB 18683136487, 00,10000 Zagreb</item>
      <item>Financijska agencija, OIB 85821130368, Vrtni put 3,Zagreb</item>
      <item>CROATIA osiguranje d.d., OIB 26187994862, Miramarska 22,Zagreb</item>
      <item>DKV Euroservice HmbH+Co.KG.  Duesseldorf, 000,000 Duesseldorf</item>
      <item>HANSA-FLEX CROATIA, d.o.o. za proizvodnju i trgovinu, OIB 60365429880, III Resnik 9,Zagreb</item>
      <item>VIPnet, društvo s ograničenom odgovornošću za usluge javnih telekomunikacija, OIB 29524210204, Vrtni put 1,Zagreb</item>
      <item>ERSTE CARD CLUB društvo s ograničenom odgovornošću za financijsko posredovanje i usluge, OIB 85941596441, Praška 5,Zagreb</item>
      <item>D&amp;M BAŠIĆ-PROMET d.o.o. za trgovinu i usluge, OIB 20946561442, Glavina Donja/bb,21260 Glavina Donja</item>
      <item>AUTOPODUZEĆE IMOTSKI dioničko društvo za prijevoz putnika i stvari u unutrašnjem i međunarodnom cestovnom prometu, u steča, OIB 85352774751, Kralja Zvonimira 75,21260 Imotski</item>
      <item>Županijsko državno odvjetništvo</item>
      <item>Helena Mihaljević, OIB 57624895395, Lopašićeva ulica 14,10000 Zagreb</item>
      <item>Viki Vičić, Krajiška 27,10000 Zagreb</item>
      <item>Odvjetničko društvo Hanžeković &amp; Partneri društvo s ograničenom odgovornošću, OIB 85127306373, Radnička Cesta 22,Zagreb</item>
      <item>Vesna Alaburić, Hebrangova 21,10000 Zagreb</item>
      <item>R-PIM, projektiranje, građenje i marketing, d.o.o., OIB 38514700472, Antuna Mihanovića 21,10020 Strmec</item>
      <item>Trgovački sud u Splitu - Oglasna ploča, Sukojišanska 6,21000 Split</item>
      <item>D&amp;M BAŠIĆ d.o.o. za građenje, OIB 83488003838, Glavina Donja 0,21260 Glavina Donja</item>
    </izvorni_sadrzaj>
    <derivirana_varijabla naziv="DomainObject.Predmet.SudioniciListAdressOIB_1">
      <item>Dragan Bašić, OIB 23632869642, Glavina Donja 228,21260 Glavina Donja</item>
      <item>FINA Split, OIB 85821130368, Mažuranovićevo šetalište 24 b,21000 Split</item>
      <item>FINA Imotski, 21260 Imotski</item>
      <item>NARODNE NOVINE, dioničko društvo za izdavanje i tiskanje Službenog lista Republike Hrvatske, službenih i drugih obrazaca te , OIB 64546066176, Savski Gaj XIII. put 6,10000 Zagreb</item>
      <item>Steč. upravitelj  ANTE MRKONJIĆ, OIB 84299598589, A. Starčevića 21,21260 Imotski</item>
      <item>EUROHERC osiguranje - dioničko društvo za osiguranje imovine i osoba i druge poslove osiguranja, OIB 22694857747, Ulica grada Vukovara 282,Zagreb</item>
      <item>PORSCHE LEASING društvo s ograničenom odgovornošću za leasing, OIB 90275854576, Velimira Škorpika 21,Zagreb</item>
      <item>RH Ministarstvo financija, Porezna uprava, OIB 18683136487, 00,10000 Zagreb</item>
      <item>Financijska agencija, OIB 85821130368, Vrtni put 3,Zagreb</item>
      <item>CROATIA osiguranje d.d., OIB 26187994862, Miramarska 22,Zagreb</item>
      <item>DKV Euroservice HmbH+Co.KG.  Duesseldorf, 000,000 Duesseldorf</item>
      <item>HANSA-FLEX CROATIA, d.o.o. za proizvodnju i trgovinu, OIB 60365429880, III Resnik 9,Zagreb</item>
      <item>VIPnet, društvo s ograničenom odgovornošću za usluge javnih telekomunikacija, OIB 29524210204, Vrtni put 1,Zagreb</item>
      <item>ERSTE CARD CLUB društvo s ograničenom odgovornošću za financijsko posredovanje i usluge, OIB 85941596441, Praška 5,Zagreb</item>
      <item>D&amp;M BAŠIĆ-PROMET d.o.o. za trgovinu i usluge, OIB 20946561442, Glavina Donja/bb,21260 Glavina Donja</item>
      <item>AUTOPODUZEĆE IMOTSKI dioničko društvo za prijevoz putnika i stvari u unutrašnjem i međunarodnom cestovnom prometu, u steča, OIB 85352774751, Kralja Zvonimira 75,21260 Imotski</item>
      <item>Županijsko državno odvjetništvo</item>
      <item>Helena Mihaljević, OIB 57624895395, Lopašićeva ulica 14,10000 Zagreb</item>
      <item>Viki Vičić, Krajiška 27,10000 Zagreb</item>
      <item>Odvjetničko društvo Hanžeković &amp; Partneri društvo s ograničenom odgovornošću, OIB 85127306373, Radnička Cesta 22,Zagreb</item>
      <item>Vesna Alaburić, Hebrangova 21,10000 Zagreb</item>
      <item>R-PIM, projektiranje, građenje i marketing, d.o.o., OIB 38514700472, Antuna Mihanovića 21,10020 Strmec</item>
      <item>Trgovački sud u Splitu - Oglasna ploča, Sukojišanska 6,21000 Split</item>
      <item>D&amp;M BAŠIĆ d.o.o. za građenje, OIB 83488003838, Glavina Donja 0,21260 Glavina Donja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23632869642</item>
      <item>, OIB 85821130368</item>
      <item>, OIB null</item>
      <item>, OIB 64546066176</item>
      <item>, OIB 84299598589</item>
      <item>, OIB 22694857747</item>
      <item>, OIB 90275854576</item>
      <item>, OIB 18683136487</item>
      <item>, OIB 85821130368</item>
      <item>, OIB 26187994862</item>
      <item>, OIB null</item>
      <item>, OIB 60365429880</item>
      <item>, OIB 29524210204</item>
      <item>, OIB 85941596441</item>
      <item>, OIB 20946561442</item>
      <item>, OIB 85352774751</item>
      <item>, OIB null</item>
      <item>, OIB 57624895395</item>
      <item>, OIB null</item>
      <item>, OIB 85127306373</item>
      <item>, OIB null</item>
      <item>, OIB 38514700472</item>
      <item>, OIB null</item>
      <item>, OIB 83488003838</item>
    </izvorni_sadrzaj>
    <derivirana_varijabla naziv="DomainObject.Predmet.SudioniciListNazivOIB_1">
      <item>, OIB 23632869642</item>
      <item>, OIB 85821130368</item>
      <item>, OIB null</item>
      <item>, OIB 64546066176</item>
      <item>, OIB 84299598589</item>
      <item>, OIB 22694857747</item>
      <item>, OIB 90275854576</item>
      <item>, OIB 18683136487</item>
      <item>, OIB 85821130368</item>
      <item>, OIB 26187994862</item>
      <item>, OIB null</item>
      <item>, OIB 60365429880</item>
      <item>, OIB 29524210204</item>
      <item>, OIB 85941596441</item>
      <item>, OIB 20946561442</item>
      <item>, OIB 85352774751</item>
      <item>, OIB null</item>
      <item>, OIB 57624895395</item>
      <item>, OIB null</item>
      <item>, OIB 85127306373</item>
      <item>, OIB null</item>
      <item>, OIB 38514700472</item>
      <item>, OIB null</item>
      <item>, OIB 83488003838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B3D37B-CA9D-458C-B5D3-93039A418B7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338</properties:Words>
  <properties:Characters>1743</properties:Characters>
  <properties:Lines>48</properties:Lines>
  <properties:Paragraphs>23</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2015-09-02T09:51:00Z</dcterms:created>
  <dc:creator>Tatjana Kujundžić-Novak</dc:creator>
  <cp:lastModifiedBy>Ana Golub Gruić</cp:lastModifiedBy>
  <cp:lastPrinted>2016-09-08T05:46:00Z</cp:lastPrinted>
  <dcterms:modified xmlns:xsi="http://www.w3.org/2001/XMLSchema-instance" xsi:type="dcterms:W3CDTF">2016-09-08T10:15:00Z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