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bffd" w14:paraId="0d0bffd" w:rsidRDefault="00C476E5" w:rsidP="00C476E5" w:rsidR="00C476E5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C476E5" w:rsidP="00C476E5" w:rsidR="00C476E5" w:rsidRPr="000244F3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F40F61">
        <w:t xml:space="preserve">2 </w:t>
      </w:r>
      <w:r>
        <w:t>St-402</w:t>
      </w:r>
      <w:r w:rsidRPr="000E11E0">
        <w:t>/</w:t>
      </w:r>
      <w:r>
        <w:t>2</w:t>
      </w:r>
      <w:r w:rsidRPr="000776AF">
        <w:t>0</w:t>
      </w:r>
      <w:r w:rsidRPr="008B0D1D">
        <w:t>16-6</w:t>
      </w:r>
      <w:r w:rsidR="008B0D1D" w:rsidRPr="008B0D1D">
        <w:t>5</w:t>
      </w:r>
    </w:p>
    <w:p w:rsidRDefault="00C476E5" w:rsidP="00C476E5" w:rsidR="00C476E5" w:rsidRPr="000244F3">
      <w:r w:rsidRPr="000244F3">
        <w:t xml:space="preserve">TRGOVAČKI SUD U PAZINU </w:t>
      </w:r>
      <w:r w:rsidRPr="000244F3">
        <w:tab/>
      </w:r>
      <w:r w:rsidRPr="000244F3">
        <w:tab/>
      </w:r>
      <w:r w:rsidRPr="000244F3">
        <w:tab/>
      </w:r>
      <w:r w:rsidRPr="000244F3">
        <w:tab/>
      </w:r>
      <w:r w:rsidRPr="000244F3">
        <w:tab/>
        <w:t xml:space="preserve">                </w:t>
      </w:r>
    </w:p>
    <w:p w:rsidRDefault="00C476E5" w:rsidP="00C476E5" w:rsidR="00C476E5" w:rsidRPr="000244F3">
      <w:pPr>
        <w:jc w:val="both"/>
      </w:pPr>
      <w:r w:rsidRPr="000244F3">
        <w:t xml:space="preserve">      52000 Pazin, Dršćevka 1</w:t>
      </w:r>
      <w:r w:rsidRPr="000244F3">
        <w:tab/>
      </w:r>
      <w:r w:rsidRPr="000244F3">
        <w:tab/>
      </w:r>
      <w:r w:rsidRPr="000244F3">
        <w:tab/>
      </w:r>
      <w:r w:rsidRPr="000244F3">
        <w:tab/>
      </w:r>
      <w:r w:rsidRPr="000244F3">
        <w:tab/>
      </w:r>
      <w:r w:rsidRPr="000244F3">
        <w:tab/>
      </w:r>
      <w:r w:rsidRPr="000244F3">
        <w:tab/>
      </w:r>
    </w:p>
    <w:p w:rsidRDefault="00C476E5" w:rsidP="00C476E5" w:rsidR="00C476E5" w:rsidRPr="000244F3"/>
    <w:p w:rsidRDefault="00C476E5" w:rsidP="00C476E5" w:rsidR="00C476E5" w:rsidRPr="000244F3">
      <w:pPr>
        <w:jc w:val="center"/>
      </w:pPr>
      <w:r w:rsidRPr="000244F3">
        <w:t>R E P U B L I K A  H R V A T S K A</w:t>
      </w:r>
    </w:p>
    <w:p w:rsidRDefault="00C476E5" w:rsidP="00C476E5" w:rsidR="00C476E5" w:rsidRPr="000244F3">
      <w:pPr>
        <w:jc w:val="center"/>
      </w:pPr>
    </w:p>
    <w:p w:rsidRDefault="00C476E5" w:rsidP="00C476E5" w:rsidR="00C476E5" w:rsidRPr="000244F3">
      <w:pPr>
        <w:jc w:val="center"/>
      </w:pPr>
      <w:r w:rsidRPr="000244F3">
        <w:t>R J E Š E N J E</w:t>
      </w:r>
    </w:p>
    <w:p w:rsidRDefault="00C476E5" w:rsidP="00C476E5" w:rsidR="00C476E5" w:rsidRPr="000244F3">
      <w:pPr>
        <w:jc w:val="center"/>
      </w:pPr>
    </w:p>
    <w:p w:rsidRDefault="00C476E5" w:rsidP="00C476E5" w:rsidR="00C476E5" w:rsidRPr="008B0D1D">
      <w:pPr>
        <w:ind w:firstLine="708"/>
        <w:jc w:val="both"/>
      </w:pPr>
      <w:r w:rsidRPr="000244F3">
        <w:t>Trgovački sud u Pazinu, po stečajnom sucu Adrijani Labinjan Skok, u stečajnom postupku nad stečajnim dužnikom 2 MG STUDIO d.o.o. u stečaju, Pula, Palisina Ulica 13, OIB: 97645231188, kojeg zastupa stečajna upraviteljica Milena Veljović iz Pule, Dobrilina 9, OIB: 905239023</w:t>
      </w:r>
      <w:r w:rsidRPr="008B0D1D">
        <w:t>70, 1</w:t>
      </w:r>
      <w:r w:rsidR="000244F3" w:rsidRPr="008B0D1D">
        <w:t>3</w:t>
      </w:r>
      <w:r w:rsidRPr="008B0D1D">
        <w:t xml:space="preserve">. travnja 2018. </w:t>
      </w:r>
    </w:p>
    <w:p w:rsidRDefault="00C476E5" w:rsidP="00C476E5" w:rsidR="00C476E5" w:rsidRPr="000244F3">
      <w:pPr>
        <w:jc w:val="center"/>
      </w:pPr>
    </w:p>
    <w:p w:rsidRDefault="00C476E5" w:rsidP="00C476E5" w:rsidR="00C476E5" w:rsidRPr="000776AF">
      <w:pPr>
        <w:jc w:val="center"/>
      </w:pPr>
      <w:r w:rsidRPr="000776AF">
        <w:t>r i j e š i o  j e</w:t>
      </w:r>
    </w:p>
    <w:p w:rsidRDefault="00C476E5" w:rsidP="00C476E5" w:rsidR="00C476E5" w:rsidRPr="000776AF"/>
    <w:p w:rsidRDefault="00C476E5" w:rsidP="00C476E5" w:rsidR="00C476E5" w:rsidRPr="00B9219D">
      <w:pPr>
        <w:jc w:val="both"/>
      </w:pPr>
      <w:r w:rsidRPr="000776AF">
        <w:tab/>
        <w:t>I.</w:t>
      </w:r>
      <w:r w:rsidRPr="000776AF">
        <w:tab/>
        <w:t xml:space="preserve">Iz iznosa kupovnine od </w:t>
      </w:r>
      <w:r w:rsidR="006E48F3">
        <w:t>2</w:t>
      </w:r>
      <w:r w:rsidRPr="000776AF">
        <w:rPr>
          <w:bCs/>
        </w:rPr>
        <w:t>.001,00 kn</w:t>
      </w:r>
      <w:r w:rsidRPr="000776AF">
        <w:t>, ostvarenog prodajo</w:t>
      </w:r>
      <w:r w:rsidR="006E48F3">
        <w:t>m nekretnine</w:t>
      </w:r>
      <w:r w:rsidRPr="0060761B">
        <w:t xml:space="preserve"> stečajnog dužnika</w:t>
      </w:r>
      <w:r w:rsidR="005543FB">
        <w:t xml:space="preserve"> i to</w:t>
      </w:r>
      <w:r w:rsidRPr="0060761B">
        <w:t xml:space="preserve"> </w:t>
      </w:r>
      <w:r w:rsidR="006E48F3">
        <w:t>suvlasničkog dijela</w:t>
      </w:r>
      <w:r w:rsidR="006E48F3" w:rsidRPr="00D00993">
        <w:t xml:space="preserve"> od</w:t>
      </w:r>
      <w:r w:rsidR="006E48F3">
        <w:t xml:space="preserve"> 211/423 k.č.br. 851/207 upisane</w:t>
      </w:r>
      <w:r w:rsidR="006E48F3" w:rsidRPr="00D00993">
        <w:t xml:space="preserve"> u zk.ul. 2906 k.o. Pomer</w:t>
      </w:r>
      <w:r w:rsidRPr="00B9219D">
        <w:t xml:space="preserve">, namirit će se: </w:t>
      </w:r>
    </w:p>
    <w:p w:rsidRDefault="00C476E5" w:rsidP="00C476E5" w:rsidR="00C476E5" w:rsidRPr="00047574">
      <w:pPr>
        <w:jc w:val="both"/>
        <w:rPr>
          <w:color w:themeColor="accent5" w:val="4BACC6"/>
        </w:rPr>
      </w:pPr>
    </w:p>
    <w:p w:rsidRDefault="00C476E5" w:rsidP="00C476E5" w:rsidR="00C476E5" w:rsidRPr="00B9219D">
      <w:pPr>
        <w:jc w:val="both"/>
      </w:pPr>
      <w:r w:rsidRPr="00B9219D">
        <w:tab/>
        <w:t xml:space="preserve">- djelomično troškovi unovčenja i to u iznosu od  </w:t>
      </w:r>
      <w:r w:rsidR="000244F3">
        <w:t>2</w:t>
      </w:r>
      <w:r w:rsidRPr="00B9219D">
        <w:rPr>
          <w:bCs/>
        </w:rPr>
        <w:t>.001,00</w:t>
      </w:r>
      <w:r>
        <w:t xml:space="preserve"> kn.</w:t>
      </w:r>
      <w:r w:rsidRPr="00B9219D">
        <w:t xml:space="preserve"> </w:t>
      </w:r>
    </w:p>
    <w:p w:rsidRDefault="00C476E5" w:rsidP="00C476E5" w:rsidR="00C476E5" w:rsidRPr="0065341F">
      <w:pPr>
        <w:jc w:val="both"/>
      </w:pPr>
    </w:p>
    <w:p w:rsidRDefault="00C476E5" w:rsidP="00C476E5" w:rsidR="00C476E5" w:rsidRPr="008B0D1D">
      <w:pPr>
        <w:jc w:val="both"/>
      </w:pPr>
      <w:r w:rsidRPr="0065341F">
        <w:tab/>
        <w:t>II.</w:t>
      </w:r>
      <w:r w:rsidRPr="0065341F">
        <w:tab/>
        <w:t>Nalaže se Financijskog agenciji, Regionaln</w:t>
      </w:r>
      <w:r w:rsidR="000244F3">
        <w:t>i centar Rijeka, Frana Kurelca 8</w:t>
      </w:r>
      <w:r w:rsidRPr="0065341F">
        <w:t xml:space="preserve">, da </w:t>
      </w:r>
      <w:r w:rsidRPr="00D11383">
        <w:t xml:space="preserve">nakon pravomoćnosti ovog rješenja izvrši isplatu iznosa od </w:t>
      </w:r>
      <w:r w:rsidR="000244F3">
        <w:t>2</w:t>
      </w:r>
      <w:r w:rsidRPr="00D11383">
        <w:rPr>
          <w:bCs/>
        </w:rPr>
        <w:t>.001,00</w:t>
      </w:r>
      <w:r w:rsidRPr="00D11383">
        <w:t xml:space="preserve"> kn sa računa HR3323900011300028779, ID nadmetanja </w:t>
      </w:r>
      <w:r w:rsidR="000244F3">
        <w:t>6449</w:t>
      </w:r>
      <w:r w:rsidRPr="00D11383">
        <w:t xml:space="preserve">, identifikator predmeta prodaje </w:t>
      </w:r>
      <w:r w:rsidR="000244F3">
        <w:t>1759</w:t>
      </w:r>
      <w:r>
        <w:t>,</w:t>
      </w:r>
      <w:r w:rsidRPr="00D11383">
        <w:t xml:space="preserve"> u korist stečajnog dužnika </w:t>
      </w:r>
      <w:r w:rsidR="000244F3" w:rsidRPr="000244F3">
        <w:t xml:space="preserve">2 MG STUDIO d.o.o. u stečaju, Pula, Palisina Ulica 13, OIB: </w:t>
      </w:r>
      <w:r w:rsidR="000244F3" w:rsidRPr="008B0D1D">
        <w:t>97645231188</w:t>
      </w:r>
      <w:r w:rsidRPr="008B0D1D">
        <w:t>, na račun broj IBAN HR</w:t>
      </w:r>
      <w:r w:rsidR="008B0D1D" w:rsidRPr="008B0D1D">
        <w:t>4624020061100833673</w:t>
      </w:r>
      <w:r w:rsidRPr="008B0D1D">
        <w:t xml:space="preserve"> koji se vodi kod </w:t>
      </w:r>
      <w:r w:rsidR="008B0D1D" w:rsidRPr="008B0D1D">
        <w:t>Erste &amp; Steiermärkische bank</w:t>
      </w:r>
      <w:r w:rsidRPr="008B0D1D">
        <w:t xml:space="preserve"> d.d.</w:t>
      </w:r>
    </w:p>
    <w:p w:rsidRDefault="00C476E5" w:rsidP="00C476E5" w:rsidR="00C476E5" w:rsidRPr="008B0D1D">
      <w:pPr>
        <w:jc w:val="both"/>
      </w:pPr>
    </w:p>
    <w:p w:rsidRDefault="00C476E5" w:rsidP="00C476E5" w:rsidR="00C476E5" w:rsidRPr="00F40F61">
      <w:pPr>
        <w:jc w:val="center"/>
      </w:pPr>
      <w:r w:rsidRPr="00F40F61">
        <w:t>Obrazloženje</w:t>
      </w:r>
    </w:p>
    <w:p w:rsidRDefault="00C476E5" w:rsidP="00C476E5" w:rsidR="00C476E5" w:rsidRPr="00F40F61">
      <w:pPr>
        <w:ind w:firstLine="708"/>
        <w:jc w:val="both"/>
      </w:pPr>
    </w:p>
    <w:p w:rsidRDefault="006E48F3" w:rsidP="00C476E5" w:rsidR="00C476E5" w:rsidRPr="00A82524">
      <w:pPr>
        <w:ind w:firstLine="708"/>
        <w:jc w:val="both"/>
      </w:pPr>
      <w:r>
        <w:t>Nekretnina</w:t>
      </w:r>
      <w:r w:rsidR="00C476E5" w:rsidRPr="00A82524">
        <w:t xml:space="preserve"> stečajnog dužnika</w:t>
      </w:r>
      <w:r w:rsidR="005543FB">
        <w:t xml:space="preserve"> i to</w:t>
      </w:r>
      <w:r w:rsidR="00C476E5" w:rsidRPr="00A82524">
        <w:t xml:space="preserve"> </w:t>
      </w:r>
      <w:r>
        <w:t>suvlasnički dio</w:t>
      </w:r>
      <w:r w:rsidRPr="00D00993">
        <w:t xml:space="preserve"> od</w:t>
      </w:r>
      <w:r>
        <w:t xml:space="preserve"> 211/423 k.č.br. 851/207 upisane</w:t>
      </w:r>
      <w:r w:rsidRPr="00D00993">
        <w:t xml:space="preserve"> u zk.ul. 2906 k.o. Pomer</w:t>
      </w:r>
      <w:r>
        <w:t>, prodan</w:t>
      </w:r>
      <w:r w:rsidR="00C476E5" w:rsidRPr="00A82524">
        <w:t xml:space="preserve"> </w:t>
      </w:r>
      <w:r>
        <w:t>je</w:t>
      </w:r>
      <w:r w:rsidR="00C476E5" w:rsidRPr="00A82524">
        <w:t xml:space="preserve"> u stečajnom postupku na četvrtoj elektroničkoj javnoj dražbi za iznos od </w:t>
      </w:r>
      <w:r>
        <w:t>2</w:t>
      </w:r>
      <w:r w:rsidR="00C476E5" w:rsidRPr="00A82524">
        <w:t xml:space="preserve">.001,00 kn. </w:t>
      </w:r>
    </w:p>
    <w:p w:rsidRDefault="00C476E5" w:rsidP="00C476E5" w:rsidR="00C476E5" w:rsidRPr="00A82524">
      <w:pPr>
        <w:ind w:firstLine="708"/>
        <w:jc w:val="both"/>
      </w:pPr>
    </w:p>
    <w:p w:rsidRDefault="00C476E5" w:rsidP="00C476E5" w:rsidR="00C476E5" w:rsidRPr="00A82524">
      <w:pPr>
        <w:ind w:firstLine="708"/>
        <w:jc w:val="both"/>
      </w:pPr>
      <w:r w:rsidRPr="00A82524">
        <w:t xml:space="preserve">Odredbom čl. </w:t>
      </w:r>
      <w:r w:rsidR="005543FB">
        <w:t>248. st. 1. Stečajnog zakona (Narodne novine</w:t>
      </w:r>
      <w:r w:rsidRPr="00A82524">
        <w:t xml:space="preserve"> 71/15,</w:t>
      </w:r>
      <w:r w:rsidR="005543FB">
        <w:t xml:space="preserve"> 104/17,</w:t>
      </w:r>
      <w:r w:rsidRPr="00A82524">
        <w:t xml:space="preserve">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C476E5" w:rsidP="00C476E5" w:rsidR="00C476E5">
      <w:pPr>
        <w:ind w:firstLine="708"/>
        <w:jc w:val="both"/>
      </w:pPr>
      <w:r w:rsidRPr="00A82524"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C476E5" w:rsidP="00C476E5" w:rsidR="00C476E5" w:rsidRPr="00A82524">
      <w:pPr>
        <w:ind w:firstLine="708"/>
        <w:jc w:val="both"/>
      </w:pPr>
    </w:p>
    <w:p w:rsidRDefault="006E48F3" w:rsidP="00C476E5" w:rsidR="00C476E5" w:rsidRPr="00A93D1A">
      <w:pPr>
        <w:ind w:firstLine="708"/>
        <w:jc w:val="both"/>
      </w:pPr>
      <w:r>
        <w:lastRenderedPageBreak/>
        <w:t>Stečajna</w:t>
      </w:r>
      <w:r w:rsidR="00C476E5" w:rsidRPr="00CF2AF8">
        <w:t xml:space="preserve"> upravitelj</w:t>
      </w:r>
      <w:r>
        <w:t>ica</w:t>
      </w:r>
      <w:r w:rsidR="00C476E5" w:rsidRPr="00CF2AF8">
        <w:t xml:space="preserve"> stečajnog dužnika </w:t>
      </w:r>
      <w:r w:rsidRPr="00D00993">
        <w:t>2 MG STUDIO d.o.o. u stečaju, Pula, Palisina Ulica 13, OIB: 97645231188</w:t>
      </w:r>
      <w:r>
        <w:t>, podnijela</w:t>
      </w:r>
      <w:r w:rsidR="00C476E5" w:rsidRPr="00A93D1A">
        <w:t xml:space="preserve"> je obrazloženi prijedlog za namirenje troškova unovčenja sa obračunom troškova u ukupnom iznosu od </w:t>
      </w:r>
      <w:r w:rsidR="00B06BF2">
        <w:t>13.753,03</w:t>
      </w:r>
      <w:r w:rsidR="00C476E5" w:rsidRPr="00A93D1A">
        <w:t xml:space="preserve"> kn.</w:t>
      </w:r>
    </w:p>
    <w:p w:rsidRDefault="00C476E5" w:rsidP="00C476E5" w:rsidR="00C476E5" w:rsidRPr="00A93D1A">
      <w:pPr>
        <w:ind w:firstLine="708"/>
        <w:jc w:val="both"/>
      </w:pPr>
    </w:p>
    <w:p w:rsidRDefault="00C476E5" w:rsidP="00C476E5" w:rsidR="00C476E5" w:rsidRPr="00A93D1A">
      <w:pPr>
        <w:jc w:val="both"/>
      </w:pPr>
      <w:r w:rsidRPr="00A93D1A">
        <w:tab/>
        <w:t xml:space="preserve">Kako na ročištu za diobu kupovnine </w:t>
      </w:r>
      <w:r w:rsidR="006E48F3">
        <w:t>12. travnja 2018</w:t>
      </w:r>
      <w:r w:rsidRPr="00A93D1A">
        <w:t>.</w:t>
      </w:r>
      <w:r w:rsidR="00B06BF2">
        <w:t>,</w:t>
      </w:r>
      <w:r w:rsidRPr="00A93D1A">
        <w:t xml:space="preserve"> niti u pisanom podnesku</w:t>
      </w:r>
      <w:r w:rsidR="00B06BF2">
        <w:t>,</w:t>
      </w:r>
      <w:r w:rsidRPr="00A93D1A">
        <w:t xml:space="preserve"> nitk</w:t>
      </w:r>
      <w:r w:rsidR="006E48F3">
        <w:t>o nije osporio zahtjev stečajne upraviteljice</w:t>
      </w:r>
      <w:r w:rsidRPr="00A93D1A">
        <w:t xml:space="preserve"> za namirenje troškova unovčenja po odredbi čl. 254. st. 1. i 2. SZ-a, a zahtjev za isplatu troškova je dokumentiran, ocijenjen je osnovanim. </w:t>
      </w:r>
    </w:p>
    <w:p w:rsidRDefault="006E48F3" w:rsidP="00C476E5" w:rsidR="00C476E5" w:rsidRPr="00A93D1A">
      <w:pPr>
        <w:jc w:val="both"/>
      </w:pPr>
      <w:r>
        <w:tab/>
        <w:t>Kupovnina od 2</w:t>
      </w:r>
      <w:r w:rsidR="00C476E5" w:rsidRPr="00A93D1A">
        <w:t>.001,00 kn, dostatna je samo za djelomično namirenje troškova unovčenja, pa je donesena odluka kao u izreci.</w:t>
      </w:r>
    </w:p>
    <w:p w:rsidRDefault="00C476E5" w:rsidP="00C476E5" w:rsidR="00C476E5">
      <w:pPr>
        <w:ind w:firstLine="708"/>
        <w:jc w:val="both"/>
      </w:pPr>
    </w:p>
    <w:p w:rsidRDefault="00C476E5" w:rsidP="00C476E5" w:rsidR="00C476E5" w:rsidRPr="00F40F61">
      <w:pPr>
        <w:ind w:firstLine="708"/>
        <w:jc w:val="both"/>
      </w:pPr>
    </w:p>
    <w:p w:rsidRDefault="00C476E5" w:rsidP="00C476E5" w:rsidR="00C476E5" w:rsidRPr="008B0D1D">
      <w:pPr>
        <w:jc w:val="center"/>
      </w:pPr>
      <w:r w:rsidRPr="00F40F61">
        <w:t>U Pazin</w:t>
      </w:r>
      <w:r w:rsidRPr="008B0D1D">
        <w:t xml:space="preserve">u </w:t>
      </w:r>
      <w:r w:rsidR="006E48F3" w:rsidRPr="008B0D1D">
        <w:t>1</w:t>
      </w:r>
      <w:r w:rsidR="00CA6434" w:rsidRPr="008B0D1D">
        <w:t>3</w:t>
      </w:r>
      <w:r w:rsidR="006E48F3" w:rsidRPr="008B0D1D">
        <w:t>. travnja 2018.</w:t>
      </w:r>
      <w:r w:rsidRPr="008B0D1D">
        <w:t xml:space="preserve"> </w:t>
      </w:r>
    </w:p>
    <w:p w:rsidRDefault="00C476E5" w:rsidP="00C476E5" w:rsidR="00C476E5"/>
    <w:p w:rsidRDefault="00C476E5" w:rsidP="00C476E5" w:rsidR="00C476E5" w:rsidRPr="00F40F61"/>
    <w:p w:rsidRDefault="00C476E5" w:rsidP="00C476E5" w:rsidR="00C476E5" w:rsidRPr="00F40F61">
      <w:pPr>
        <w:ind w:left="4956"/>
      </w:pPr>
      <w:r>
        <w:t xml:space="preserve">        </w:t>
      </w:r>
      <w:r>
        <w:tab/>
      </w:r>
      <w:r>
        <w:tab/>
        <w:t xml:space="preserve">       Stečajna sutkinja</w:t>
      </w:r>
      <w:r w:rsidRPr="00F40F61">
        <w:t xml:space="preserve"> </w:t>
      </w:r>
    </w:p>
    <w:p w:rsidRDefault="00C476E5" w:rsidP="00C476E5" w:rsidR="00C476E5">
      <w:pPr>
        <w:ind w:left="4956"/>
      </w:pPr>
      <w:r w:rsidRPr="00F40F61">
        <w:tab/>
        <w:t xml:space="preserve">           Adrijana Labinjan Skok, v.r.</w:t>
      </w:r>
    </w:p>
    <w:p w:rsidRDefault="00C476E5" w:rsidP="00C476E5" w:rsidR="00C476E5" w:rsidRPr="00F40F61">
      <w:pPr>
        <w:ind w:left="4956"/>
      </w:pPr>
    </w:p>
    <w:p w:rsidRDefault="00C476E5" w:rsidP="00C476E5" w:rsidR="00C476E5" w:rsidRPr="00F40F61"/>
    <w:p w:rsidRDefault="00B06BF2" w:rsidP="00B06BF2" w:rsidR="00B06BF2" w:rsidRPr="00BB6757">
      <w:pPr>
        <w:jc w:val="both"/>
      </w:pPr>
      <w:r w:rsidRPr="00BB6757">
        <w:t>UPUTA O PRAVNOM LIJEKU:</w:t>
      </w:r>
    </w:p>
    <w:p w:rsidRDefault="00B06BF2" w:rsidP="00B06BF2" w:rsidR="00B06BF2" w:rsidRPr="00BB6757">
      <w:pPr>
        <w:jc w:val="both"/>
      </w:pPr>
      <w:r w:rsidRPr="00BB6757">
        <w:tab/>
        <w:t>Protiv ovog rješenja pravo na žalbu imaju stranke i sve osobe koje su polagale pravo na namirenje iz kupovnine. Žalba se podnosi u roku od 8 dana od dostave ovog rješenja, a dostava se smatra obavljenom po proteku 8 dana od dana objave rješenja na mrežnoj stranici e-Oglasna ploča sudova (čl. 12. st. 1. i 2. SZ-a, NN 71/15, 104/17), putem ovog suda u četiri primjerka, a o žalbi odlučuje Visoki trgovački sud Republike Hrvatske. Žalba protiv rješenja o namirenju odgađa isplatu (članak 125. stavak 6. Ovršnog zakona).</w:t>
      </w:r>
    </w:p>
    <w:p w:rsidRDefault="00C476E5" w:rsidP="00C476E5" w:rsidR="00C476E5" w:rsidRPr="00F40F61"/>
    <w:p w:rsidRDefault="00C476E5" w:rsidP="00C476E5" w:rsidR="00C476E5" w:rsidRPr="00F40F61">
      <w:r w:rsidRPr="00F40F61">
        <w:t xml:space="preserve">DNA: </w:t>
      </w:r>
    </w:p>
    <w:p w:rsidRDefault="00C476E5" w:rsidP="00C476E5" w:rsidR="00C476E5" w:rsidRPr="00410C80">
      <w:r w:rsidRPr="00410C80">
        <w:t xml:space="preserve">- </w:t>
      </w:r>
      <w:r w:rsidR="006E48F3">
        <w:t>stečajna</w:t>
      </w:r>
      <w:r w:rsidR="006E48F3" w:rsidRPr="000776AF">
        <w:t xml:space="preserve"> upravitelj</w:t>
      </w:r>
      <w:r w:rsidR="006E48F3">
        <w:t>ica</w:t>
      </w:r>
      <w:r w:rsidR="006E48F3" w:rsidRPr="000776AF">
        <w:t xml:space="preserve"> </w:t>
      </w:r>
      <w:r w:rsidR="006E48F3" w:rsidRPr="00B61A0B">
        <w:t>Mi</w:t>
      </w:r>
      <w:r w:rsidR="006E48F3">
        <w:t>lena</w:t>
      </w:r>
      <w:r w:rsidR="006E48F3" w:rsidRPr="00B61A0B">
        <w:t xml:space="preserve"> Veljović iz Pule, Dobrilina 9</w:t>
      </w:r>
    </w:p>
    <w:p w:rsidRDefault="00B06BF2" w:rsidP="00B06BF2" w:rsidR="00B06BF2">
      <w:pPr>
        <w:rPr>
          <w:b/>
        </w:rPr>
      </w:pPr>
      <w:r w:rsidRPr="00442215">
        <w:t>- REPUBLIKA HRVATSKA po ŽDO u Puli</w:t>
      </w:r>
      <w:r>
        <w:t xml:space="preserve">-Pola, Pula, Rovinjska 2 </w:t>
      </w:r>
    </w:p>
    <w:p w:rsidRDefault="00B06BF2" w:rsidP="00B06BF2" w:rsidR="00B06BF2" w:rsidRPr="00442215">
      <w:pPr>
        <w:rPr>
          <w:b/>
        </w:rPr>
      </w:pPr>
      <w:r w:rsidRPr="00857DC5">
        <w:t>- HEP-Operator distribucijskog sustava d.o.o., Zagreb, Ulica grada Vukovara 37</w:t>
      </w:r>
    </w:p>
    <w:p w:rsidRDefault="00C476E5" w:rsidP="00C476E5" w:rsidR="00C476E5">
      <w:r w:rsidRPr="00761D3B">
        <w:t>- e-oglasna ploča suda (8 dana)</w:t>
      </w:r>
    </w:p>
    <w:p w:rsidRDefault="00C476E5" w:rsidP="00C476E5" w:rsidR="00C476E5"/>
    <w:p w:rsidRDefault="00C476E5" w:rsidP="00C476E5" w:rsidR="00C476E5">
      <w:r>
        <w:t>Po pravomoćnosti:</w:t>
      </w:r>
    </w:p>
    <w:p w:rsidRDefault="00C476E5" w:rsidP="00C476E5" w:rsidR="00C476E5" w:rsidRPr="00F40F61">
      <w:r>
        <w:t>- FINA, F. Kurelca 8, Rijeka</w:t>
      </w:r>
    </w:p>
    <w:p w:rsidRDefault="00C476E5" w:rsidP="00C476E5" w:rsidR="00C476E5" w:rsidRPr="00F40F61"/>
    <w:p w:rsidRDefault="00C476E5" w:rsidP="00C476E5" w:rsidR="00C476E5" w:rsidRPr="00F40F61">
      <w:pPr>
        <w:jc w:val="both"/>
      </w:pPr>
      <w:r w:rsidRPr="00F40F61">
        <w:t xml:space="preserve">          </w:t>
      </w:r>
    </w:p>
    <w:p w:rsidRDefault="00C476E5" w:rsidP="00C476E5" w:rsidR="00C476E5" w:rsidRPr="00F40F61">
      <w:pPr>
        <w:jc w:val="both"/>
      </w:pPr>
    </w:p>
    <w:p w:rsidRDefault="00C476E5" w:rsidP="00C476E5" w:rsidR="00C476E5" w:rsidRPr="00F40F61">
      <w:pPr>
        <w:jc w:val="both"/>
      </w:pPr>
    </w:p>
    <w:p w:rsidRDefault="00C476E5" w:rsidP="00C476E5" w:rsidR="00C476E5" w:rsidRPr="00F40F61">
      <w:pPr>
        <w:jc w:val="both"/>
      </w:pPr>
    </w:p>
    <w:p w:rsidRDefault="00C476E5" w:rsidP="00C476E5" w:rsidR="00C476E5" w:rsidRPr="00F40F61">
      <w:pPr>
        <w:jc w:val="both"/>
      </w:pPr>
    </w:p>
    <w:p w:rsidRDefault="00C476E5" w:rsidP="00C476E5" w:rsidR="00C476E5" w:rsidRPr="00F40F61"/>
    <w:p w:rsidRDefault="00C476E5" w:rsidP="00C476E5" w:rsidR="00C476E5" w:rsidRPr="00F40F61"/>
    <w:p w:rsidRDefault="00C476E5" w:rsidP="00C476E5" w:rsidR="00C476E5" w:rsidRPr="00F40F61"/>
    <w:p w:rsidRDefault="00C476E5" w:rsidP="00C476E5" w:rsidR="00C476E5"/>
    <w:p w:rsidRDefault="00C476E5" w:rsidP="00C476E5" w:rsidR="00C476E5"/>
    <w:p w:rsidRDefault="00C476E5" w:rsidP="00C476E5" w:rsidR="00C476E5"/>
    <w:p w:rsidRDefault="00B30DCE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6E5" w:rsidP="00C476E5" w:rsidR="00C476E5">
      <w:r>
        <w:separator/>
      </w:r>
    </w:p>
  </w:endnote>
  <w:endnote w:id="0" w:type="continuationSeparator">
    <w:p w:rsidRDefault="00C476E5" w:rsidP="00C476E5" w:rsidR="00C47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6E5" w:rsidP="00C476E5" w:rsidR="00C476E5">
      <w:r>
        <w:separator/>
      </w:r>
    </w:p>
  </w:footnote>
  <w:footnote w:id="0" w:type="continuationSeparator">
    <w:p w:rsidRDefault="00C476E5" w:rsidP="00C476E5" w:rsidR="00C47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CE" w:rsidR="004059D4" w:rsidRPr="000776AF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6E48F3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B30DCE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6E48F3">
      <w:tab/>
    </w:r>
    <w:r w:rsidR="006E48F3">
      <w:tab/>
      <w:t xml:space="preserve"> </w:t>
    </w:r>
    <w:r w:rsidR="00C476E5" w:rsidRPr="00F40F61">
      <w:t xml:space="preserve">2 </w:t>
    </w:r>
    <w:r w:rsidR="00C476E5">
      <w:t>St-402</w:t>
    </w:r>
    <w:r w:rsidR="00C476E5" w:rsidRPr="000E11E0">
      <w:t>/</w:t>
    </w:r>
    <w:r w:rsidR="00C476E5">
      <w:t>2</w:t>
    </w:r>
    <w:r w:rsidR="00C476E5" w:rsidRPr="000776AF">
      <w:t>01</w:t>
    </w:r>
    <w:r w:rsidR="00C476E5">
      <w:t>6</w:t>
    </w:r>
    <w:r w:rsidR="00C476E5" w:rsidRPr="000776AF">
      <w:t>-</w:t>
    </w:r>
    <w:r w:rsidR="00C476E5">
      <w:t>6</w:t>
    </w:r>
    <w:r w:rsidR="008B0D1D">
      <w:t>5</w:t>
    </w:r>
  </w:p>
  <w:p w:rsidRDefault="00B30DCE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6E5"/>
    <w:rsid w:val="000244F3"/>
    <w:rsid w:val="00554328"/>
    <w:rsid w:val="005543FB"/>
    <w:rsid w:val="006E48F3"/>
    <w:rsid w:val="008B0D1D"/>
    <w:rsid w:val="00985388"/>
    <w:rsid w:val="00B06BF2"/>
    <w:rsid w:val="00B30DCE"/>
    <w:rsid w:val="00C476E5"/>
    <w:rsid w:val="00CA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76E5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C476E5"/>
  </w:style>
  <w:style w:styleId="Zaglavlje" w:type="paragraph">
    <w:name w:val="header"/>
    <w:basedOn w:val="Normal"/>
    <w:link w:val="ZaglavljeChar"/>
    <w:rsid w:val="00C476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476E5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76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76E5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C476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76E5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30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76E5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C476E5"/>
  </w:style>
  <w:style w:styleId="Zaglavlje" w:type="paragraph">
    <w:name w:val="header"/>
    <w:basedOn w:val="Normal"/>
    <w:link w:val="ZaglavljeChar"/>
    <w:rsid w:val="00C476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476E5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76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76E5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C476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76E5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30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3024</properties:Characters>
  <properties:Lines>91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2018-04-12T11:39:00Z</dcterms:created>
  <dc:creator>Jasmina Matika</dc:creator>
  <cp:lastModifiedBy>Jasmina Matika</cp:lastModifiedBy>
  <dcterms:modified xmlns:xsi="http://www.w3.org/2001/XMLSchema-instance" xsi:type="dcterms:W3CDTF">2018-04-13T11:08:00Z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(St-402-16 - RJEŠENJE -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