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47a0e" w14:paraId="fe47a0e" w:rsidRDefault="00AE649C" w:rsidP="00FA5B5E" w:rsidR="00AE649C" w:rsidRPr="00B76F3C">
      <w:pPr>
        <w:pStyle w:val="Naslov3"/>
        <w15:collapsed w:val="false"/>
      </w:pPr>
    </w:p>
    <w:p w:rsidRDefault="00752EAA" w:rsidP="00752EAA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752EAA" w:rsidP="00752EAA" w:rsidR="00752EAA">
      <w:pPr>
        <w:tabs>
          <w:tab w:pos="8325" w:val="left"/>
        </w:tabs>
        <w:jc w:val="both"/>
        <w:rPr>
          <w:bCs/>
        </w:rPr>
      </w:pPr>
      <w:r>
        <w:rPr>
          <w:bCs/>
        </w:rPr>
        <w:tab/>
      </w:r>
    </w:p>
    <w:p w:rsidRDefault="00752EAA" w:rsidP="00752EAA" w:rsidR="00752EAA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752EAA" w:rsidP="00752EAA" w:rsidR="00752EAA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752EAA" w:rsidP="00752EAA" w:rsidR="00752EAA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752EAA" w:rsidP="00752EAA" w:rsidR="00752EAA">
      <w:pPr>
        <w:jc w:val="both"/>
      </w:pPr>
      <w:r>
        <w:tab/>
      </w:r>
      <w:r>
        <w:tab/>
      </w:r>
      <w:r>
        <w:tab/>
      </w:r>
    </w:p>
    <w:p w:rsidRDefault="00752EAA" w:rsidP="00752EAA" w:rsidR="00752EAA">
      <w:pPr>
        <w:jc w:val="center"/>
      </w:pPr>
      <w:r>
        <w:t>R E P U B L I K A   H R V A T S K A</w:t>
      </w:r>
    </w:p>
    <w:p w:rsidRDefault="00752EAA" w:rsidP="00752EAA" w:rsidR="00752EAA">
      <w:pPr>
        <w:jc w:val="center"/>
      </w:pPr>
    </w:p>
    <w:p w:rsidRDefault="00752EAA" w:rsidP="00752EAA" w:rsidR="00752EAA">
      <w:pPr>
        <w:jc w:val="center"/>
      </w:pPr>
      <w:r>
        <w:t>O G L A S</w:t>
      </w:r>
    </w:p>
    <w:p w:rsidRDefault="00752EAA" w:rsidP="00752EAA" w:rsidR="00752EAA">
      <w:pPr>
        <w:jc w:val="center"/>
      </w:pPr>
    </w:p>
    <w:p w:rsidRDefault="00752EAA" w:rsidP="00752EAA" w:rsidR="00752EAA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GOMILŠEK d.o.o. sa sjedištem u Tisno        (Općina Tisno), Stjepana Radića 73, OIB:13427100289, povodom zahtjeva Financijske agencije, Regionalnog centra Split, Podružnice Šibenik, Perivoj L. Marune 1, OIB: 85821130368 od 01. srpnja 2016., 27. srpnja 2016. objavio je </w:t>
      </w:r>
    </w:p>
    <w:p w:rsidRDefault="00752EAA" w:rsidP="00752EAA" w:rsidR="00752EAA">
      <w:pPr>
        <w:jc w:val="both"/>
      </w:pPr>
    </w:p>
    <w:p w:rsidRDefault="00752EAA" w:rsidP="00752EAA" w:rsidR="00752EAA">
      <w:pPr>
        <w:jc w:val="center"/>
      </w:pPr>
      <w:r>
        <w:t>o g l a s</w:t>
      </w:r>
    </w:p>
    <w:p w:rsidRDefault="00752EAA" w:rsidP="00752EAA" w:rsidR="00752EAA">
      <w:pPr>
        <w:jc w:val="center"/>
      </w:pPr>
    </w:p>
    <w:p w:rsidRDefault="00752EAA" w:rsidP="00752EAA" w:rsidR="00752EAA">
      <w:pPr>
        <w:ind w:firstLine="315"/>
        <w:jc w:val="both"/>
      </w:pPr>
      <w:r>
        <w:tab/>
        <w:t xml:space="preserve">1.  Utvrđuje se da ukupni iznos evidentiranog duga dužnika GOMILŠEK d.o.o. sa sjedištem u Tisno (Općina Tisno), Stjepana Radića 73, OIB:13427100289 na temelju neizvršenih osnova za plaćanje iznosi 22.146,97 kn. </w:t>
      </w:r>
    </w:p>
    <w:p w:rsidRDefault="00752EAA" w:rsidP="00752EAA" w:rsidR="00752EAA">
      <w:pPr>
        <w:ind w:firstLine="315"/>
        <w:jc w:val="both"/>
      </w:pPr>
    </w:p>
    <w:p w:rsidRDefault="00752EAA" w:rsidP="00752EAA" w:rsidR="00752EAA">
      <w:pPr>
        <w:jc w:val="both"/>
      </w:pPr>
      <w:r>
        <w:t xml:space="preserve">      </w:t>
      </w:r>
      <w:r>
        <w:tab/>
        <w:t xml:space="preserve">2.  Poziva se osoba ovlaštena za zastupanje dužnika po zakonu Ivan </w:t>
      </w:r>
      <w:proofErr w:type="spellStart"/>
      <w:r>
        <w:t>Gomilšek</w:t>
      </w:r>
      <w:proofErr w:type="spellEnd"/>
      <w:r>
        <w:t xml:space="preserve">, Slovenija, Ptuj, </w:t>
      </w:r>
      <w:proofErr w:type="spellStart"/>
      <w:r>
        <w:t>Klepova</w:t>
      </w:r>
      <w:proofErr w:type="spellEnd"/>
      <w:r>
        <w:t xml:space="preserve"> ulica 39,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752EAA" w:rsidP="00752EAA" w:rsidR="00752EAA">
      <w:pPr>
        <w:jc w:val="both"/>
      </w:pPr>
    </w:p>
    <w:p w:rsidRDefault="00752EAA" w:rsidP="00752EAA" w:rsidR="00752EAA">
      <w:pPr>
        <w:jc w:val="both"/>
      </w:pPr>
      <w:r>
        <w:lastRenderedPageBreak/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752EAA" w:rsidP="00752EAA" w:rsidR="00752EAA">
      <w:pPr>
        <w:jc w:val="both"/>
      </w:pPr>
    </w:p>
    <w:p w:rsidRDefault="00752EAA" w:rsidP="00752EAA" w:rsidR="00752EAA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752EAA" w:rsidP="00752EAA" w:rsidR="00752EAA">
      <w:pPr>
        <w:tabs>
          <w:tab w:pos="0" w:val="left"/>
        </w:tabs>
        <w:jc w:val="both"/>
      </w:pPr>
    </w:p>
    <w:p w:rsidRDefault="00752EAA" w:rsidP="00752EAA" w:rsidR="00752EAA">
      <w:pPr>
        <w:jc w:val="center"/>
      </w:pPr>
      <w:r>
        <w:t>U Zadru 27. srpnja 2016.</w:t>
      </w:r>
    </w:p>
    <w:p w:rsidRDefault="00752EAA" w:rsidP="00752EAA" w:rsidR="00752EAA">
      <w:pPr>
        <w:jc w:val="center"/>
      </w:pPr>
    </w:p>
    <w:p w:rsidRDefault="00752EAA" w:rsidP="00752EAA" w:rsidR="00752EAA">
      <w:pPr>
        <w:ind w:firstLine="708" w:left="6372"/>
        <w:jc w:val="center"/>
      </w:pPr>
      <w:r>
        <w:t>Sudska savjetnica:</w:t>
      </w:r>
    </w:p>
    <w:p w:rsidRDefault="00752EAA" w:rsidP="00752EAA" w:rsidR="00752EAA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752EAA" w:rsidP="00752EAA" w:rsidR="00752EAA">
      <w:pPr>
        <w:tabs>
          <w:tab w:pos="720" w:val="left"/>
        </w:tabs>
        <w:ind w:firstLine="315" w:left="7788"/>
        <w:jc w:val="both"/>
      </w:pPr>
    </w:p>
    <w:p w:rsidRDefault="00752EAA" w:rsidP="00752EAA" w:rsidR="00752EAA">
      <w:pPr>
        <w:tabs>
          <w:tab w:pos="720" w:val="left"/>
        </w:tabs>
        <w:ind w:firstLine="315" w:left="7788"/>
        <w:jc w:val="both"/>
      </w:pPr>
      <w:r>
        <w:tab/>
      </w:r>
    </w:p>
    <w:p w:rsidRDefault="00752EAA" w:rsidP="00752EAA" w:rsidR="00752EAA">
      <w:pPr>
        <w:ind w:firstLine="708"/>
        <w:jc w:val="both"/>
      </w:pPr>
      <w:r>
        <w:t>DNA:</w:t>
      </w:r>
    </w:p>
    <w:p w:rsidRDefault="00752EAA" w:rsidP="00752EAA" w:rsidR="00752EAA">
      <w:pPr>
        <w:ind w:firstLine="708"/>
        <w:jc w:val="both"/>
      </w:pPr>
      <w:r>
        <w:t>1. e-Oglasna ploča suda</w:t>
      </w:r>
    </w:p>
    <w:p w:rsidRDefault="00752EAA" w:rsidP="00752EAA" w:rsidR="00752EAA">
      <w:pPr>
        <w:ind w:firstLine="708"/>
        <w:jc w:val="both"/>
      </w:pPr>
      <w:r>
        <w:t xml:space="preserve">2. U spis </w:t>
      </w:r>
    </w:p>
    <w:p w:rsidRDefault="00752EAA" w:rsidP="00752EAA" w:rsidR="00752EAA">
      <w:pPr>
        <w:ind w:firstLine="720"/>
        <w:jc w:val="both"/>
      </w:pPr>
    </w:p>
    <w:p w:rsidRDefault="00752EAA" w:rsidP="00752EAA" w:rsidR="00752EAA">
      <w:pPr>
        <w:ind w:firstLine="720"/>
        <w:jc w:val="both"/>
      </w:pPr>
    </w:p>
    <w:p w:rsidRDefault="00752EAA" w:rsidP="00752EAA" w:rsidR="00752EAA"/>
    <w:p w:rsidRDefault="00A21F0D" w:rsidP="00752EAA" w:rsidR="00A21F0D">
      <w:pPr>
        <w:pStyle w:val="NormaleSPIS"/>
        <w:ind w:firstLine="0"/>
        <w:rPr>
          <w:noProof/>
        </w:rPr>
      </w:pPr>
      <w:bookmarkStart w:name="_GoBack" w:id="0"/>
      <w:bookmarkEnd w:id="0"/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EAA" w:rsidP="00752EAA" w:rsidR="00752EAA">
    <w:pPr>
      <w:jc w:val="right"/>
    </w:pPr>
    <w:r>
      <w:t>Poslovni broj: 5 St-916-16-6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2EAA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467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St-916/2016-4</izvorni_sadrzaj>
    <derivirana_varijabla naziv="DomainObject.Oznaka_1">St-916/2016-4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St-916/2016</izvorni_sadrzaj>
    <derivirana_varijabla naziv="DomainObject.Predmet.OznakaBroj_1">St-916/2016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GOMILŠEK d.o.o. za građenje i ugostiteljstvo</izvorni_sadrzaj>
    <derivirana_varijabla naziv="DomainObject.Predmet.ProtustrankaFormated_1">  GOMILŠEK d.o.o. za građenje i ugostiteljstvo</derivirana_varijabla>
  </DomainObject.Predmet.ProtustrankaFormated>
  <DomainObject.Predmet.ProtustrankaFormatedOIB>
    <izvorni_sadrzaj>  GOMILŠEK d.o.o. za građenje i ugostiteljstvo, OIB 13427100289</izvorni_sadrzaj>
    <derivirana_varijabla naziv="DomainObject.Predmet.ProtustrankaFormatedOIB_1">  GOMILŠEK d.o.o. za građenje i ugostiteljstvo, OIB 13427100289</derivirana_varijabla>
  </DomainObject.Predmet.ProtustrankaFormatedOIB>
  <DomainObject.Predmet.ProtustrankaFormatedWithAdress>
    <izvorni_sadrzaj> GOMILŠEK d.o.o. za građenje i ugostiteljstvo, Stjejpana Radića 73, 22240 Tisno</izvorni_sadrzaj>
    <derivirana_varijabla naziv="DomainObject.Predmet.ProtustrankaFormatedWithAdress_1"> GOMILŠEK d.o.o. za građenje i ugostiteljstvo, Stjejpana Radića 73, 22240 Tisno</derivirana_varijabla>
  </DomainObject.Predmet.ProtustrankaFormatedWithAdress>
  <DomainObject.Predmet.ProtustrankaFormatedWithAdressOIB>
    <izvorni_sadrzaj> GOMILŠEK d.o.o. za građenje i ugostiteljstvo, OIB 13427100289, Stjejpana Radića 73, 22240 Tisno</izvorni_sadrzaj>
    <derivirana_varijabla naziv="DomainObject.Predmet.ProtustrankaFormatedWithAdressOIB_1"> GOMILŠEK d.o.o. za građenje i ugostiteljstvo, OIB 13427100289, Stjejpana Radića 73, 22240 Tisno</derivirana_varijabla>
  </DomainObject.Predmet.ProtustrankaFormatedWithAdressOIB>
  <DomainObject.Predmet.ProtustrankaWithAdress>
    <izvorni_sadrzaj>GOMILŠEK d.o.o. za građenje i ugostiteljstvo Stjejpana Radića 73, 22240 Tisno</izvorni_sadrzaj>
    <derivirana_varijabla naziv="DomainObject.Predmet.ProtustrankaWithAdress_1">GOMILŠEK d.o.o. za građenje i ugostiteljstvo Stjejpana Radića 73, 22240 Tisno</derivirana_varijabla>
  </DomainObject.Predmet.ProtustrankaWithAdress>
  <DomainObject.Predmet.ProtustrankaWithAdressOIB>
    <izvorni_sadrzaj>GOMILŠEK d.o.o. za građenje i ugostiteljstvo, OIB 13427100289, Stjejpana Radića 73, 22240 Tisno</izvorni_sadrzaj>
    <derivirana_varijabla naziv="DomainObject.Predmet.ProtustrankaWithAdressOIB_1">GOMILŠEK d.o.o. za građenje i ugostiteljstvo, OIB 13427100289, Stjejpana Radića 73, 22240 Tisno</derivirana_varijabla>
  </DomainObject.Predmet.ProtustrankaWithAdressOIB>
  <DomainObject.Predmet.ProtustrankaNazivFormated>
    <izvorni_sadrzaj>GOMILŠEK d.o.o. za građenje i ugostiteljstvo</izvorni_sadrzaj>
    <derivirana_varijabla naziv="DomainObject.Predmet.ProtustrankaNazivFormated_1">GOMILŠEK d.o.o. za građenje i ugostiteljstvo</derivirana_varijabla>
  </DomainObject.Predmet.ProtustrankaNazivFormated>
  <DomainObject.Predmet.ProtustrankaNazivFormatedOIB>
    <izvorni_sadrzaj>GOMILŠEK d.o.o. za građenje i ugostiteljstvo, OIB 13427100289</izvorni_sadrzaj>
    <derivirana_varijabla naziv="DomainObject.Predmet.ProtustrankaNazivFormatedOIB_1">GOMILŠEK d.o.o. za građenje i ugostiteljstvo, OIB 13427100289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Perivij L. Marune 1, 22000 Šibenik</izvorni_sadrzaj>
    <derivirana_varijabla naziv="DomainObject.Predmet.StrankaFormatedWithAdress_1"> FINA - Podružnica Šibenik, Perivij L. Marune 1, 22000 Šibenik</derivirana_varijabla>
  </DomainObject.Predmet.StrankaFormatedWithAdress>
  <DomainObject.Predmet.StrankaFormatedWithAdressOIB>
    <izvorni_sadrzaj> FINA - Podružnica Šibenik, OIB 85821130368, Perivij L. Marune 1, 22000 Šibenik</izvorni_sadrzaj>
    <derivirana_varijabla naziv="DomainObject.Predmet.StrankaFormatedWithAdressOIB_1"> FINA - Podružnica Šibenik, OIB 85821130368, Perivij L. Marune 1, 22000 Šibenik</derivirana_varijabla>
  </DomainObject.Predmet.StrankaFormatedWithAdressOIB>
  <DomainObject.Predmet.StrankaWithAdress>
    <izvorni_sadrzaj>FINA - Podružnica Šibenik Perivij L. Marune 1,22000 Šibenik</izvorni_sadrzaj>
    <derivirana_varijabla naziv="DomainObject.Predmet.StrankaWithAdress_1">FINA - Podružnica Šibenik Perivij L. Marune 1,22000 Šibenik</derivirana_varijabla>
  </DomainObject.Predmet.StrankaWithAdress>
  <DomainObject.Predmet.StrankaWithAdressOIB>
    <izvorni_sadrzaj>FINA - Podružnica Šibenik, OIB 85821130368, Perivij L. Marune 1,22000 Šibenik</izvorni_sadrzaj>
    <derivirana_varijabla naziv="DomainObject.Predmet.StrankaWithAdressOIB_1">FINA - Podružnica Šibenik, OIB 85821130368, Perivij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Perivij L. Marune 1, 22000 Šibenik</item>
    </izvorni_sadrzaj>
    <derivirana_varijabla naziv="DomainObject.Predmet.StrankaListFormatedWithAdress_1">
      <item>FINA - Podružnica Šibenik, Perivij L. Marune 1, 22000 Šibenik</item>
    </derivirana_varijabla>
  </DomainObject.Predmet.StrankaListFormatedWithAdress>
  <DomainObject.Predmet.StrankaListFormatedWithAdressOIB>
    <izvorni_sadrzaj>
      <item>FINA - Podružnica Šibenik, OIB 85821130368, Perivij L. Marune 1, 22000 Šibenik</item>
    </izvorni_sadrzaj>
    <derivirana_varijabla naziv="DomainObject.Predmet.StrankaListFormatedWithAdressOIB_1">
      <item>FINA - Podružnica Šibenik, OIB 85821130368, Perivij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GOMILŠEK d.o.o. za građenje i ugostiteljstvo</item>
    </izvorni_sadrzaj>
    <derivirana_varijabla naziv="DomainObject.Predmet.ProtuStrankaListFormated_1">
      <item>GOMILŠEK d.o.o. za građenje i ugostiteljstvo</item>
    </derivirana_varijabla>
  </DomainObject.Predmet.ProtuStrankaListFormated>
  <DomainObject.Predmet.ProtuStrankaListFormatedOIB>
    <izvorni_sadrzaj>
      <item>GOMILŠEK d.o.o. za građenje i ugostiteljstvo, OIB 13427100289</item>
    </izvorni_sadrzaj>
    <derivirana_varijabla naziv="DomainObject.Predmet.ProtuStrankaListFormatedOIB_1">
      <item>GOMILŠEK d.o.o. za građenje i ugostiteljstvo, OIB 13427100289</item>
    </derivirana_varijabla>
  </DomainObject.Predmet.ProtuStrankaListFormatedOIB>
  <DomainObject.Predmet.ProtuStrankaListFormatedWithAdress>
    <izvorni_sadrzaj>
      <item>GOMILŠEK d.o.o. za građenje i ugostiteljstvo, Stjejpana Radića 73, 22240 Tisno</item>
    </izvorni_sadrzaj>
    <derivirana_varijabla naziv="DomainObject.Predmet.ProtuStrankaListFormatedWithAdress_1">
      <item>GOMILŠEK d.o.o. za građenje i ugostiteljstvo, Stjejpana Radića 73, 22240 Tisno</item>
    </derivirana_varijabla>
  </DomainObject.Predmet.ProtuStrankaListFormatedWithAdress>
  <DomainObject.Predmet.ProtuStrankaListFormatedWithAdressOIB>
    <izvorni_sadrzaj>
      <item>GOMILŠEK d.o.o. za građenje i ugostiteljstvo, OIB 13427100289, Stjejpana Radića 73, 22240 Tisno</item>
    </izvorni_sadrzaj>
    <derivirana_varijabla naziv="DomainObject.Predmet.ProtuStrankaListFormatedWithAdressOIB_1">
      <item>GOMILŠEK d.o.o. za građenje i ugostiteljstvo, OIB 13427100289, Stjejpana Radića 73, 22240 Tisno</item>
    </derivirana_varijabla>
  </DomainObject.Predmet.ProtuStrankaListFormatedWithAdressOIB>
  <DomainObject.Predmet.ProtuStrankaListNazivFormated>
    <izvorni_sadrzaj>
      <item>GOMILŠEK d.o.o. za građenje i ugostiteljstvo</item>
    </izvorni_sadrzaj>
    <derivirana_varijabla naziv="DomainObject.Predmet.ProtuStrankaListNazivFormated_1">
      <item>GOMILŠEK d.o.o. za građenje i ugostiteljstvo</item>
    </derivirana_varijabla>
  </DomainObject.Predmet.ProtuStrankaListNazivFormated>
  <DomainObject.Predmet.ProtuStrankaListNazivFormatedOIB>
    <izvorni_sadrzaj>
      <item>GOMILŠEK d.o.o. za građenje i ugostiteljstvo, OIB 13427100289</item>
    </izvorni_sadrzaj>
    <derivirana_varijabla naziv="DomainObject.Predmet.ProtuStrankaListNazivFormatedOIB_1">
      <item>GOMILŠEK d.o.o. za građenje i ugostiteljstvo, OIB 13427100289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>St-916/2016-4</izvorni_sadrzaj>
    <derivirana_varijabla naziv="DomainObject.PoslovniBrojDokumenta_1">St-916/2016-4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GOMILŠEK d.o.o. za građenje i ugostiteljstvo</izvorni_sadrzaj>
    <derivirana_varijabla naziv="DomainObject.Predmet.ProtustrankaIDrugi_1">GOMILŠEK d.o.o. za građenje i ugostiteljstvo</derivirana_varijabla>
  </DomainObject.Predmet.ProtustrankaIDrugi>
  <DomainObject.Predmet.StrankaIDrugiAdressOIB>
    <izvorni_sadrzaj>FINA - Podružnica Šibenik, OIB 85821130368, Perivij L. Marune 1, 22000 Šibenik</izvorni_sadrzaj>
    <derivirana_varijabla naziv="DomainObject.Predmet.StrankaIDrugiAdressOIB_1">FINA - Podružnica Šibenik, OIB 85821130368, Perivij L. Marune 1, 22000 Šibenik</derivirana_varijabla>
  </DomainObject.Predmet.StrankaIDrugiAdressOIB>
  <DomainObject.Predmet.ProtustrankaIDrugiAdressOIB>
    <izvorni_sadrzaj>GOMILŠEK d.o.o. za građenje i ugostiteljstvo, OIB 13427100289, Stjejpana Radića 73, 22240 Tisno</izvorni_sadrzaj>
    <derivirana_varijabla naziv="DomainObject.Predmet.ProtustrankaIDrugiAdressOIB_1">GOMILŠEK d.o.o. za građenje i ugostiteljstvo, OIB 13427100289, Stjejpana Radića 73, 22240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GOMILŠEK d.o.o. za građenje i ugostiteljstvo</item>
    </izvorni_sadrzaj>
    <derivirana_varijabla naziv="DomainObject.Predmet.SudioniciListNaziv_1">
      <item>FINA - Podružnica Šibenik</item>
      <item>GOMILŠEK d.o.o. za građenje i ugostiteljstvo</item>
    </derivirana_varijabla>
  </DomainObject.Predmet.SudioniciListNaziv>
  <DomainObject.Predmet.SudioniciListAdressOIB>
    <izvorni_sadrzaj>
      <item>FINA - Podružnica Šibenik, OIB 85821130368, Perivij L. Marune 1,22000 Šibenik</item>
      <item>GOMILŠEK d.o.o. za građenje i ugostiteljstvo, OIB 13427100289, Stjejpana Radića 73,22240 Tisno</item>
    </izvorni_sadrzaj>
    <derivirana_varijabla naziv="DomainObject.Predmet.SudioniciListAdressOIB_1">
      <item>FINA - Podružnica Šibenik, OIB 85821130368, Perivij L. Marune 1,22000 Šibenik</item>
      <item>GOMILŠEK d.o.o. za građenje i ugostiteljstvo, OIB 13427100289, Stjejpana Radića 73,22240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D100B5-D354-4DA4-9309-A46C65DDB4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2025</properties:Characters>
  <properties:Lines>58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2016-08-02T07:51:00Z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St-916/2016-4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