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3451" w14:paraId="91a3451" w:rsidRDefault="008A7129" w:rsidP="008A7129" w:rsidR="008A7129">
      <w:pPr>
        <w15:collapsed w:val="false"/>
        <w:rPr>
          <w:bCs/>
        </w:rPr>
      </w:pPr>
      <w:bookmarkStart w:name="_GoBack" w:id="0"/>
      <w:bookmarkEnd w:id="0"/>
    </w:p>
    <w:p w:rsidRDefault="008A7129" w:rsidP="008A7129" w:rsidR="008A7129">
      <w:pPr>
        <w:jc w:val="both"/>
      </w:pPr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A7129" w:rsidP="008A7129" w:rsidR="008A7129">
      <w:pPr>
        <w:jc w:val="both"/>
      </w:pPr>
      <w:r>
        <w:t xml:space="preserve">       REPUBLIKA HRVATSKA</w:t>
      </w:r>
    </w:p>
    <w:p w:rsidRDefault="008A7129" w:rsidP="008A7129" w:rsidR="008A7129">
      <w:pPr>
        <w:jc w:val="both"/>
      </w:pPr>
      <w:r>
        <w:t>TRGOVAČKI SUD U VARAŽDINU</w:t>
      </w:r>
    </w:p>
    <w:p w:rsidRDefault="008A7129" w:rsidP="008A7129" w:rsidR="008A7129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</w:t>
      </w:r>
    </w:p>
    <w:p w:rsidRDefault="008A7129" w:rsidP="008A7129" w:rsidR="008A7129">
      <w:r>
        <w:rPr>
          <w:bCs/>
        </w:rPr>
        <w:t xml:space="preserve"> </w:t>
      </w:r>
    </w:p>
    <w:p w:rsidRDefault="008A7129" w:rsidP="008A7129" w:rsidR="008A7129"/>
    <w:p w:rsidRDefault="008A7129" w:rsidP="008A7129" w:rsidR="008A7129">
      <w:pPr>
        <w:jc w:val="center"/>
      </w:pPr>
      <w:r>
        <w:t xml:space="preserve">U    I M E    R E P U B L I K E     H R V A T S K E </w:t>
      </w:r>
    </w:p>
    <w:p w:rsidRDefault="008A7129" w:rsidP="008A7129" w:rsidR="008A7129">
      <w:pPr>
        <w:jc w:val="center"/>
      </w:pPr>
    </w:p>
    <w:p w:rsidRDefault="008A7129" w:rsidP="008A7129" w:rsidR="008A7129">
      <w:pPr>
        <w:jc w:val="center"/>
      </w:pPr>
    </w:p>
    <w:p w:rsidRDefault="008A7129" w:rsidP="008A7129" w:rsidR="008A7129">
      <w:pPr>
        <w:jc w:val="center"/>
      </w:pPr>
      <w:r>
        <w:t>R J E Š E NJ E</w:t>
      </w:r>
    </w:p>
    <w:p w:rsidRDefault="008A7129" w:rsidP="008A7129" w:rsidR="008A7129">
      <w:pPr>
        <w:jc w:val="center"/>
      </w:pPr>
    </w:p>
    <w:p w:rsidRDefault="008A7129" w:rsidP="008A7129" w:rsidR="008A7129"/>
    <w:p w:rsidRDefault="008A7129" w:rsidP="008A7129" w:rsidR="008A7129">
      <w:pPr>
        <w:jc w:val="both"/>
      </w:pPr>
      <w:r>
        <w:tab/>
        <w:t xml:space="preserve">Trgovački sud u Varaždinu, po višoj sudskoj savjetnici Ivani Starčević, povodom prijedloga Financijske agencije, Regionalni centar Zagreb, Podružnica Varaždin, za otvaranje skraćenog stečajnog postupka nad dužnikom </w:t>
      </w:r>
      <w:proofErr w:type="spellStart"/>
      <w:r>
        <w:t>Helle</w:t>
      </w:r>
      <w:proofErr w:type="spellEnd"/>
      <w:r>
        <w:t xml:space="preserve"> </w:t>
      </w:r>
      <w:proofErr w:type="spellStart"/>
      <w:r>
        <w:t>Pig</w:t>
      </w:r>
      <w:proofErr w:type="spellEnd"/>
      <w:r>
        <w:t xml:space="preserve"> j.d.o.o. za proizvodnju, trgovinu i usluge, OIB: 84770524113 sa sjedištem u Ivana Mažuranića 1, Podravske Sesvete, 04. listopada 2017.</w:t>
      </w:r>
    </w:p>
    <w:p w:rsidRDefault="008A7129" w:rsidP="008A7129" w:rsidR="008A7129">
      <w:pPr>
        <w:rPr>
          <w:noProof/>
        </w:rPr>
      </w:pPr>
      <w:r>
        <w:rPr>
          <w:noProof/>
        </w:rPr>
        <w:t xml:space="preserve">                   </w:t>
      </w:r>
    </w:p>
    <w:p w:rsidRDefault="008A7129" w:rsidP="008A7129" w:rsidR="008A7129"/>
    <w:p w:rsidRDefault="008A7129" w:rsidP="008A7129" w:rsidR="008A7129">
      <w:pPr>
        <w:jc w:val="center"/>
      </w:pPr>
      <w:r>
        <w:t>r i j e š i o   j e</w:t>
      </w:r>
    </w:p>
    <w:p w:rsidRDefault="008A7129" w:rsidP="008A7129" w:rsidR="008A7129">
      <w:pPr>
        <w:jc w:val="center"/>
      </w:pPr>
    </w:p>
    <w:p w:rsidRDefault="008A7129" w:rsidP="008A7129" w:rsidR="008A7129">
      <w:pPr>
        <w:rPr>
          <w:sz w:val="28"/>
          <w:szCs w:val="28"/>
        </w:rPr>
      </w:pPr>
    </w:p>
    <w:p w:rsidRDefault="008A7129" w:rsidP="008A7129" w:rsidR="008A7129">
      <w:pPr>
        <w:jc w:val="both"/>
        <w:rPr>
          <w:lang w:val="en-US"/>
        </w:rPr>
      </w:pPr>
      <w:r>
        <w:tab/>
        <w:t xml:space="preserve">Odbacuje se zahtjev predlagatelja Financijske agencije, Regionalni centar Zagreb, Podružnica Varaždin, Augusta Cesarca 2, Varaždin, za provedbu skraćenog stečajnog postupka nad dužnikom </w:t>
      </w:r>
      <w:proofErr w:type="spellStart"/>
      <w:r w:rsidR="000724D5">
        <w:t>Helle</w:t>
      </w:r>
      <w:proofErr w:type="spellEnd"/>
      <w:r w:rsidR="000724D5">
        <w:t xml:space="preserve"> </w:t>
      </w:r>
      <w:proofErr w:type="spellStart"/>
      <w:r w:rsidR="000724D5">
        <w:t>Pig</w:t>
      </w:r>
      <w:proofErr w:type="spellEnd"/>
      <w:r w:rsidR="000724D5">
        <w:t xml:space="preserve"> j.d.o.o. za proizvodnju, trgovinu i usluge, OIB: 84770524113 sa sjedištem u Ivana Mažuranića 1, Podravske Sesvete</w:t>
      </w:r>
      <w:r>
        <w:t xml:space="preserve">, zaprimljen na ovom sudu </w:t>
      </w:r>
      <w:r w:rsidR="000724D5">
        <w:t>07. srpnja</w:t>
      </w:r>
      <w:r>
        <w:t xml:space="preserve"> 2017. </w:t>
      </w:r>
    </w:p>
    <w:p w:rsidRDefault="008A7129" w:rsidP="008A7129" w:rsidR="008A7129">
      <w:pPr>
        <w:jc w:val="both"/>
      </w:pPr>
    </w:p>
    <w:p w:rsidRDefault="008A7129" w:rsidP="008A7129" w:rsidR="008A7129">
      <w:pPr>
        <w:jc w:val="both"/>
      </w:pPr>
    </w:p>
    <w:p w:rsidRDefault="008A7129" w:rsidP="008A7129" w:rsidR="008A7129">
      <w:pPr>
        <w:jc w:val="center"/>
      </w:pPr>
      <w:r>
        <w:t>Obrazloženje</w:t>
      </w:r>
    </w:p>
    <w:p w:rsidRDefault="008A7129" w:rsidP="008A7129" w:rsidR="008A7129">
      <w:pPr>
        <w:jc w:val="center"/>
      </w:pPr>
    </w:p>
    <w:p w:rsidRDefault="008A7129" w:rsidP="008A7129" w:rsidR="008A7129"/>
    <w:p w:rsidRDefault="008A7129" w:rsidP="008A7129" w:rsidR="008A7129">
      <w:pPr>
        <w:jc w:val="both"/>
      </w:pPr>
      <w:r>
        <w:tab/>
        <w:t xml:space="preserve">Predlagatelj je dana </w:t>
      </w:r>
      <w:r w:rsidR="000724D5">
        <w:t>07. srpnja</w:t>
      </w:r>
      <w:r>
        <w:t xml:space="preserve"> 2017. podnio zahtjev za provedbu skraćenog stečajnog postupka nad dužnikom </w:t>
      </w:r>
      <w:proofErr w:type="spellStart"/>
      <w:r w:rsidR="000724D5">
        <w:t>Helle</w:t>
      </w:r>
      <w:proofErr w:type="spellEnd"/>
      <w:r w:rsidR="000724D5">
        <w:t xml:space="preserve"> </w:t>
      </w:r>
      <w:proofErr w:type="spellStart"/>
      <w:r w:rsidR="000724D5">
        <w:t>Pig</w:t>
      </w:r>
      <w:proofErr w:type="spellEnd"/>
      <w:r w:rsidR="000724D5">
        <w:t xml:space="preserve"> j.d.o.o. za proizvodnju, trgovinu i usluge, OIB: 84770524113 sa sjedištem u Ivana Mažuranića 1, Podravske Sesvete</w:t>
      </w:r>
      <w:r>
        <w:t>.</w:t>
      </w:r>
    </w:p>
    <w:p w:rsidRDefault="008A7129" w:rsidP="008A7129" w:rsidR="008A7129">
      <w:pPr>
        <w:jc w:val="both"/>
      </w:pPr>
    </w:p>
    <w:p w:rsidRDefault="008A7129" w:rsidP="008A7129" w:rsidR="008A7129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8A7129" w:rsidP="008A7129" w:rsidR="008A7129">
      <w:pPr>
        <w:jc w:val="both"/>
      </w:pPr>
    </w:p>
    <w:p w:rsidRDefault="008A7129" w:rsidP="008A7129" w:rsidR="008A7129">
      <w:pPr>
        <w:jc w:val="both"/>
      </w:pPr>
      <w:r>
        <w:lastRenderedPageBreak/>
        <w:tab/>
        <w:t xml:space="preserve">Financijska agencija je dostavila sudu potvrdu o blokadi računa i novčanih sredstava dužnika, a iz koje je vidljivo da dužnik nije u blokadi, </w:t>
      </w:r>
      <w:proofErr w:type="spellStart"/>
      <w:r>
        <w:t>tj</w:t>
      </w:r>
      <w:proofErr w:type="spellEnd"/>
      <w:r>
        <w:t xml:space="preserve"> da u Očevidniku redoslijeda osnova za plaćanje nema nepodmirenih obveza na dan  izdavanja potvrde </w:t>
      </w:r>
      <w:r w:rsidR="00AE1631">
        <w:t>19.09</w:t>
      </w:r>
      <w:r>
        <w:t>.2017.</w:t>
      </w:r>
    </w:p>
    <w:p w:rsidRDefault="008A7129" w:rsidP="008A7129" w:rsidR="008A7129">
      <w:pPr>
        <w:jc w:val="both"/>
      </w:pPr>
    </w:p>
    <w:p w:rsidRDefault="008A7129" w:rsidP="008A7129" w:rsidR="008A7129">
      <w:pPr>
        <w:ind w:firstLine="708"/>
        <w:jc w:val="both"/>
      </w:pPr>
      <w:r>
        <w:t>Stoga nisu ispunjene pretpostavke iz čl. 428. SZ-a za provedbu skraćenog stečajnog postupka, slijedom čega je sud donio rješenje kao u izreci.</w:t>
      </w:r>
    </w:p>
    <w:p w:rsidRDefault="008A7129" w:rsidP="008A7129" w:rsidR="008A7129">
      <w:pPr>
        <w:jc w:val="center"/>
        <w:outlineLvl w:val="0"/>
      </w:pPr>
    </w:p>
    <w:p w:rsidRDefault="008A7129" w:rsidP="008A7129" w:rsidR="008A7129">
      <w:pPr>
        <w:jc w:val="center"/>
        <w:outlineLvl w:val="0"/>
      </w:pPr>
      <w:r>
        <w:t xml:space="preserve">U Varaždinu, 04. listopada 2017. </w:t>
      </w:r>
    </w:p>
    <w:p w:rsidRDefault="008A7129" w:rsidP="008A7129" w:rsidR="008A7129">
      <w:pPr>
        <w:jc w:val="center"/>
        <w:outlineLvl w:val="0"/>
      </w:pPr>
    </w:p>
    <w:p w:rsidRDefault="008A7129" w:rsidP="008A7129" w:rsidR="008A7129">
      <w:pPr>
        <w:ind w:firstLine="720" w:left="3600"/>
        <w:jc w:val="center"/>
        <w:outlineLvl w:val="0"/>
      </w:pPr>
      <w:r>
        <w:t>VIŠA SUDSKA SAVJETNICA:</w:t>
      </w:r>
    </w:p>
    <w:p w:rsidRDefault="008A7129" w:rsidP="008A7129" w:rsidR="008A7129">
      <w:pPr>
        <w:ind w:firstLine="720" w:left="3600"/>
        <w:jc w:val="center"/>
        <w:outlineLvl w:val="0"/>
      </w:pPr>
    </w:p>
    <w:p w:rsidRDefault="008A7129" w:rsidP="008A7129" w:rsidR="008A7129">
      <w:pPr>
        <w:ind w:firstLine="720" w:left="3600"/>
        <w:jc w:val="center"/>
        <w:outlineLvl w:val="0"/>
      </w:pPr>
      <w:r>
        <w:t>Ivana Starčević, v.r.</w:t>
      </w:r>
    </w:p>
    <w:p w:rsidRDefault="008A7129" w:rsidP="008A7129" w:rsidR="008A7129">
      <w:pPr>
        <w:ind w:firstLine="720" w:left="3600"/>
        <w:jc w:val="center"/>
        <w:outlineLvl w:val="0"/>
      </w:pPr>
    </w:p>
    <w:p w:rsidRDefault="005D548E" w:rsidP="008A7129" w:rsidR="005D548E">
      <w:pPr>
        <w:ind w:firstLine="720" w:left="3600"/>
        <w:jc w:val="center"/>
        <w:outlineLvl w:val="0"/>
      </w:pPr>
    </w:p>
    <w:p w:rsidRDefault="008A7129" w:rsidP="008A7129" w:rsidR="008A7129">
      <w:pPr>
        <w:outlineLvl w:val="0"/>
      </w:pPr>
      <w:r>
        <w:t>POUKA O PRAVNOM LIJEKU:</w:t>
      </w:r>
    </w:p>
    <w:p w:rsidRDefault="008A7129" w:rsidP="008A7129" w:rsidR="008A7129">
      <w:pPr>
        <w:outlineLvl w:val="0"/>
      </w:pPr>
    </w:p>
    <w:p w:rsidRDefault="008A7129" w:rsidP="008A7129" w:rsidR="008A7129">
      <w:pPr>
        <w:jc w:val="both"/>
        <w:rPr>
          <w:lang w:val="en-US"/>
        </w:rPr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8A7129" w:rsidP="008A7129" w:rsidR="008A7129">
      <w:pPr>
        <w:outlineLvl w:val="0"/>
      </w:pPr>
    </w:p>
    <w:p w:rsidRDefault="008A7129" w:rsidP="008A7129" w:rsidR="008A7129">
      <w:pPr>
        <w:outlineLvl w:val="0"/>
      </w:pPr>
      <w:r>
        <w:t>DNA:</w:t>
      </w:r>
    </w:p>
    <w:p w:rsidRDefault="008A7129" w:rsidP="008A7129" w:rsidR="008A7129">
      <w:pPr>
        <w:outlineLvl w:val="0"/>
        <w:rPr>
          <w:lang w:val="en-US"/>
        </w:rPr>
      </w:pPr>
      <w:r>
        <w:t>- Financijska agencija, Regionalni centar Zagreb, Podružnica Varaždin, Augusta Cesarca 2, Varaždin</w:t>
      </w:r>
    </w:p>
    <w:p w:rsidRDefault="008A7129" w:rsidP="008A7129" w:rsidR="008A7129">
      <w:pPr>
        <w:outlineLvl w:val="0"/>
      </w:pPr>
      <w:r>
        <w:t>- e-Oglasna ploča</w:t>
      </w:r>
    </w:p>
    <w:p w:rsidRDefault="008A7129" w:rsidP="008A7129" w:rsidR="008A7129">
      <w:pPr>
        <w:outlineLvl w:val="0"/>
      </w:pPr>
    </w:p>
    <w:p w:rsidRDefault="008A7129" w:rsidP="008A7129" w:rsidR="008A7129">
      <w:pPr>
        <w:rPr>
          <w:lang w:val="en-US"/>
        </w:rPr>
      </w:pPr>
    </w:p>
    <w:p w:rsidRDefault="008A7129" w:rsidP="008A7129" w:rsidR="008A7129"/>
    <w:p w:rsidRDefault="008A7129" w:rsidP="008A7129" w:rsidR="008A7129">
      <w:pPr>
        <w:jc w:val="both"/>
      </w:pPr>
    </w:p>
    <w:p w:rsidRDefault="008A7129" w:rsidP="008A7129" w:rsidR="008A7129">
      <w:pPr>
        <w:jc w:val="both"/>
      </w:pPr>
    </w:p>
    <w:p w:rsidRDefault="008A7129" w:rsidP="008A7129" w:rsidR="008A7129">
      <w:pPr>
        <w:jc w:val="both"/>
      </w:pPr>
    </w:p>
    <w:p w:rsidRDefault="008A7129" w:rsidP="008A7129" w:rsidR="008A7129"/>
    <w:p w:rsidRDefault="008A7129" w:rsidP="008A7129" w:rsidR="008A7129"/>
    <w:p w:rsidRDefault="00AE649C" w:rsidP="008A7129" w:rsidR="00AE649C" w:rsidRPr="008A7129"/>
    <w:sectPr w:rsidSect="0032366B" w:rsidR="00AE649C" w:rsidRPr="008A712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129" w:rsidR="008333A9">
    <w:pPr>
      <w:pStyle w:val="Zaglavlje"/>
    </w:pPr>
    <w:r>
      <w:rPr>
        <w:rStyle w:val="PozadinaSvijetloCrvena"/>
        <w:shd w:fill="auto" w:color="auto" w:val="clear"/>
      </w:rPr>
      <w:t>Poslovni broj: 8 St-379/17-8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4D5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610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5FA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5FF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48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3A2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129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631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A712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A712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St-379/2017-8</izvorni_sadrzaj>
    <derivirana_varijabla naziv="DomainObject.Oznaka_1">St-379/2017-8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2017.</izvorni_sadrzaj>
    <derivirana_varijabla naziv="DomainObject.Predmet.DatumRjesavanja_1">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Helle Pig j.d.o.o. za proizvodnju, trgovinu i usluge</izvorni_sadrzaj>
    <derivirana_varijabla naziv="DomainObject.Predmet.ProtustrankaFormated_1">  Helle Pig j.d.o.o. za proizvodnju, trgovinu i usluge</derivirana_varijabla>
  </DomainObject.Predmet.ProtustrankaFormated>
  <DomainObject.Predmet.ProtustrankaFormatedOIB>
    <izvorni_sadrzaj>  Helle Pig j.d.o.o. za proizvodnju, trgovinu i usluge, OIB 84770524113</izvorni_sadrzaj>
    <derivirana_varijabla naziv="DomainObject.Predmet.ProtustrankaFormatedOIB_1">  Helle Pig j.d.o.o. za proizvodnju, trgovinu i usluge, OIB 84770524113</derivirana_varijabla>
  </DomainObject.Predmet.ProtustrankaFormatedOIB>
  <DomainObject.Predmet.ProtustrankaFormatedWithAdress>
    <izvorni_sadrzaj> Helle Pig j.d.o.o. za proizvodnju, trgovinu i usluge, Ivana Mažuranića 1, 48350 Podravske Sesvete</izvorni_sadrzaj>
    <derivirana_varijabla naziv="DomainObject.Predmet.ProtustrankaFormatedWithAdress_1"> Helle Pig j.d.o.o. za proizvodnju, trgovinu i usluge, Ivana Mažuranića 1, 48350 Podravske Sesvete</derivirana_varijabla>
  </DomainObject.Predmet.ProtustrankaFormatedWithAdress>
  <DomainObject.Predmet.ProtustrankaFormatedWithAdressOIB>
    <izvorni_sadrzaj> Helle Pig j.d.o.o. za proizvodnju, trgovinu i usluge, OIB 84770524113, Ivana Mažuranića 1, 48350 Podravske Sesvete</izvorni_sadrzaj>
    <derivirana_varijabla naziv="DomainObject.Predmet.ProtustrankaFormatedWithAdressOIB_1"> Helle Pig j.d.o.o. za proizvodnju, trgovinu i usluge, OIB 84770524113, Ivana Mažuranića 1, 48350 Podravske Sesvete</derivirana_varijabla>
  </DomainObject.Predmet.ProtustrankaFormatedWithAdressOIB>
  <DomainObject.Predmet.ProtustrankaWithAdress>
    <izvorni_sadrzaj>Helle Pig j.d.o.o. za proizvodnju, trgovinu i usluge Ivana Mažuranića 1, 48350 Podravske Sesvete</izvorni_sadrzaj>
    <derivirana_varijabla naziv="DomainObject.Predmet.ProtustrankaWithAdress_1">Helle Pig j.d.o.o. za proizvodnju, trgovinu i usluge Ivana Mažuranića 1, 48350 Podravske Sesvete</derivirana_varijabla>
  </DomainObject.Predmet.ProtustrankaWithAdress>
  <DomainObject.Predmet.ProtustrankaWithAdressOIB>
    <izvorni_sadrzaj>Helle Pig j.d.o.o. za proizvodnju, trgovinu i usluge, OIB 84770524113, Ivana Mažuranića 1, 48350 Podravske Sesvete</izvorni_sadrzaj>
    <derivirana_varijabla naziv="DomainObject.Predmet.ProtustrankaWithAdressOIB_1">Helle Pig j.d.o.o. za proizvodnju, trgovinu i usluge, OIB 84770524113, Ivana Mažuranića 1, 48350 Podravske Sesvete</derivirana_varijabla>
  </DomainObject.Predmet.ProtustrankaWithAdressOIB>
  <DomainObject.Predmet.ProtustrankaNazivFormated>
    <izvorni_sadrzaj>Helle Pig j.d.o.o. za proizvodnju, trgovinu i usluge</izvorni_sadrzaj>
    <derivirana_varijabla naziv="DomainObject.Predmet.ProtustrankaNazivFormated_1">Helle Pig j.d.o.o. za proizvodnju, trgovinu i usluge</derivirana_varijabla>
  </DomainObject.Predmet.ProtustrankaNazivFormated>
  <DomainObject.Predmet.ProtustrankaNazivFormatedOIB>
    <izvorni_sadrzaj>Helle Pig j.d.o.o. za proizvodnju, trgovinu i usluge, OIB 84770524113</izvorni_sadrzaj>
    <derivirana_varijabla naziv="DomainObject.Predmet.ProtustrankaNazivFormatedOIB_1">Helle Pig j.d.o.o. za proizvodnju, trgovinu i usluge, OIB 84770524113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Helle Pig j.d.o.o. za proizvodnju, trgovinu i usluge</item>
    </izvorni_sadrzaj>
    <derivirana_varijabla naziv="DomainObject.Predmet.ProtuStrankaListFormated_1">
      <item>Helle Pig j.d.o.o. za proizvodnju, trgovinu i usluge</item>
    </derivirana_varijabla>
  </DomainObject.Predmet.ProtuStrankaListFormated>
  <DomainObject.Predmet.ProtuStrankaListFormatedOIB>
    <izvorni_sadrzaj>
      <item>Helle Pig j.d.o.o. za proizvodnju, trgovinu i usluge, OIB 84770524113</item>
    </izvorni_sadrzaj>
    <derivirana_varijabla naziv="DomainObject.Predmet.ProtuStrankaListFormatedOIB_1">
      <item>Helle Pig j.d.o.o. za proizvodnju, trgovinu i usluge, OIB 84770524113</item>
    </derivirana_varijabla>
  </DomainObject.Predmet.ProtuStrankaListFormatedOIB>
  <DomainObject.Predmet.ProtuStrankaListFormatedWithAdress>
    <izvorni_sadrzaj>
      <item>Helle Pig j.d.o.o. za proizvodnju, trgovinu i usluge, Ivana Mažuranića 1, 48350 Podravske Sesvete</item>
    </izvorni_sadrzaj>
    <derivirana_varijabla naziv="DomainObject.Predmet.ProtuStrankaListFormatedWithAdress_1">
      <item>Helle Pig j.d.o.o. za proizvodnju, trgovinu i usluge, Ivana Mažuranića 1, 48350 Podravske Sesvete</item>
    </derivirana_varijabla>
  </DomainObject.Predmet.ProtuStrankaListFormatedWithAdress>
  <DomainObject.Predmet.ProtuStrankaListFormatedWithAdressOIB>
    <izvorni_sadrzaj>
      <item>Helle Pig j.d.o.o. za proizvodnju, trgovinu i usluge, OIB 84770524113, Ivana Mažuranića 1, 48350 Podravske Sesvete</item>
    </izvorni_sadrzaj>
    <derivirana_varijabla naziv="DomainObject.Predmet.ProtuStrankaListFormatedWithAdressOIB_1">
      <item>Helle Pig j.d.o.o. za proizvodnju, trgovinu i usluge, OIB 84770524113, Ivana Mažuranića 1, 48350 Podravske Sesvete</item>
    </derivirana_varijabla>
  </DomainObject.Predmet.ProtuStrankaListFormatedWithAdressOIB>
  <DomainObject.Predmet.ProtuStrankaListNazivFormated>
    <izvorni_sadrzaj>
      <item>Helle Pig j.d.o.o. za proizvodnju, trgovinu i usluge</item>
    </izvorni_sadrzaj>
    <derivirana_varijabla naziv="DomainObject.Predmet.ProtuStrankaListNazivFormated_1">
      <item>Helle Pig j.d.o.o. za proizvodnju, trgovinu i usluge</item>
    </derivirana_varijabla>
  </DomainObject.Predmet.ProtuStrankaListNazivFormated>
  <DomainObject.Predmet.ProtuStrankaListNazivFormatedOIB>
    <izvorni_sadrzaj>
      <item>Helle Pig j.d.o.o. za proizvodnju, trgovinu i usluge, OIB 84770524113</item>
    </izvorni_sadrzaj>
    <derivirana_varijabla naziv="DomainObject.Predmet.ProtuStrankaListNazivFormatedOIB_1">
      <item>Helle Pig j.d.o.o. za proizvodnju, trgovinu i usluge, OIB 84770524113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St-379/2017-8</izvorni_sadrzaj>
    <derivirana_varijabla naziv="DomainObject.PoslovniBrojDokumenta_1">St-379/2017-8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Helle Pig j.d.o.o. za proizvodnju, trgovinu i usluge</izvorni_sadrzaj>
    <derivirana_varijabla naziv="DomainObject.Predmet.ProtustrankaIDrugi_1">Helle Pig j.d.o.o. za proizvodnju,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Helle Pig j.d.o.o. za proizvodnju, trgovinu i usluge, OIB 84770524113, Ivana Mažuranića 1, 48350 Podravske Sesvete</izvorni_sadrzaj>
    <derivirana_varijabla naziv="DomainObject.Predmet.ProtustrankaIDrugiAdressOIB_1">Helle Pig j.d.o.o. za proizvodnju, trgovinu i usluge, OIB 84770524113,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2017.</izvorni_sadrzaj>
    <derivirana_varijabla naziv="DomainObject.Predmet.OdlukaRjesenje.DatumDonosenjaOdluke_1">4.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St-379/2017-8</izvorni_sadrzaj>
    <derivirana_varijabla naziv="DomainObject.Predmet.OdlukaRjesenje.Oznaka_1">St-379/2017-8</derivirana_varijabla>
  </DomainObject.Predmet.OdlukaRjesenje.Oznaka>
  <DomainObject.Predmet.SudioniciListNaziv>
    <izvorni_sadrzaj>
      <item>Financijska agencija - Podružnica Varaždin</item>
      <item>Helle Pig j.d.o.o. za proizvodnju, trgovinu i usluge</item>
    </izvorni_sadrzaj>
    <derivirana_varijabla naziv="DomainObject.Predmet.SudioniciListNaziv_1">
      <item>Financijska agencija - Podružnica Varaždin</item>
      <item>Helle Pig j.d.o.o. za proizvodnju,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Helle Pig j.d.o.o. za proizvodnju, trgovinu i usluge, OIB 84770524113, Ivana Mažuranića 1,48350 Podravske Sesvete</item>
    </izvorni_sadrzaj>
    <derivirana_varijabla naziv="DomainObject.Predmet.SudioniciListAdressOIB_1">
      <item>Financijska agencija - Podružnica Varaždin, OIB 85821130368, A. Cesarca 2,42000 Varaždin</item>
      <item>Helle Pig j.d.o.o. za proizvodnju, trgovinu i usluge, OIB 84770524113, Ivana Mažuranića 1,48350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8E374-6F5F-44CD-9977-499A3C586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2012</properties:Characters>
  <properties:Lines>76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2017-10-04T12:11:00Z</cp:lastPrinted>
  <dcterms:modified xmlns:xsi="http://www.w3.org/2001/XMLSchema-instance" xsi:type="dcterms:W3CDTF">2017-10-04T12:11:00Z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St-379/2017-8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