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6119" w14:paraId="e6c6119" w:rsidRDefault="003D269E" w:rsidP="00910611" w:rsidR="003D269E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69E" w:rsidP="00910611" w:rsidR="003D269E">
      <w:r>
        <w:rPr>
          <w:rFonts w:eastAsia="MS Mincho"/>
        </w:rPr>
        <w:t xml:space="preserve">  REPUBLIKA HRVATSKA</w:t>
      </w:r>
    </w:p>
    <w:p w:rsidRDefault="003D269E" w:rsidP="00910611" w:rsidR="003D269E">
      <w:r>
        <w:rPr>
          <w:rFonts w:eastAsia="MS Mincho"/>
        </w:rPr>
        <w:t>TRGOVAČKI SUD U RIJECI</w:t>
      </w:r>
    </w:p>
    <w:p w:rsidRDefault="003D269E" w:rsidR="003D26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D269E" w:rsidP="00910611" w:rsidR="003D269E" w:rsidRPr="0091061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CA7505">
        <w:t>26. travnja</w:t>
      </w:r>
      <w:r w:rsidR="00E97141">
        <w:t xml:space="preserve"> 201</w:t>
      </w:r>
      <w:r w:rsidR="00437BD6">
        <w:t>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CA7505" w:rsidP="00626A3D" w:rsidR="00626A3D" w:rsidRPr="00626A3D">
      <w:pPr>
        <w:jc w:val="center"/>
        <w:rPr>
          <w:b/>
        </w:rPr>
      </w:pPr>
      <w:r>
        <w:rPr>
          <w:b/>
        </w:rPr>
        <w:t>16. lipnja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>.</w:t>
      </w:r>
      <w:r>
        <w:rPr>
          <w:b/>
        </w:rPr>
        <w:t xml:space="preserve"> </w:t>
      </w:r>
      <w:r w:rsidR="00626A3D" w:rsidRPr="00626A3D">
        <w:rPr>
          <w:b/>
        </w:rPr>
        <w:t>g</w:t>
      </w:r>
      <w:r>
        <w:rPr>
          <w:b/>
        </w:rPr>
        <w:t>odine</w:t>
      </w:r>
      <w:r w:rsidR="00626A3D" w:rsidRPr="00626A3D">
        <w:rPr>
          <w:b/>
        </w:rPr>
        <w:t xml:space="preserve"> u </w:t>
      </w:r>
      <w:r w:rsidR="00437BD6">
        <w:rPr>
          <w:b/>
        </w:rPr>
        <w:t>1</w:t>
      </w:r>
      <w:r w:rsidR="00372264">
        <w:rPr>
          <w:b/>
        </w:rPr>
        <w:t>0</w:t>
      </w:r>
      <w:r w:rsidR="00626A3D" w:rsidRPr="00626A3D">
        <w:rPr>
          <w:b/>
        </w:rPr>
        <w:t>:00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437BD6">
        <w:t>e</w:t>
      </w:r>
      <w:r w:rsidR="006371D6" w:rsidRPr="001911E8">
        <w:t xml:space="preserve"> ploč</w:t>
      </w:r>
      <w:r w:rsidR="00437BD6">
        <w:t>e</w:t>
      </w:r>
      <w:r w:rsidR="006371D6" w:rsidRPr="001911E8">
        <w:t xml:space="preserve">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CA7505">
        <w:rPr>
          <w:b/>
        </w:rPr>
        <w:t>44.100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radi osiguranja novčane tražbine u iznosu od 933.314,55 kn kao i zakonske kamate na iznos glavnice od 27. lipnja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,radi osiguranja novčane tražbine u iznosu od 1.169.076,78 kn, kao  i zakonske kamate na iznos glavnice od 25. listopada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2.300,00 kn kao i zakonske kamate na iznos glavnice od 21. ožujka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30.300,00 kn kao i zakonske kamate od 18. studenog 2006.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CA7505">
        <w:t>13</w:t>
      </w:r>
      <w:r w:rsidR="00633479">
        <w:t xml:space="preserve">. </w:t>
      </w:r>
      <w:r w:rsidR="00CA7505">
        <w:t>lipnja</w:t>
      </w:r>
      <w:r w:rsidR="0010640C">
        <w:t xml:space="preserve"> 201</w:t>
      </w:r>
      <w:r w:rsidR="00633479">
        <w:t>6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CA7505">
        <w:t>26. travnja</w:t>
      </w:r>
      <w:r w:rsidR="00E97141">
        <w:t xml:space="preserve"> 201</w:t>
      </w:r>
      <w:r w:rsidR="00437BD6">
        <w:t>6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6371D6" w:rsidP="00DD4CC0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DD4CC0">
        <w:t xml:space="preserve"> </w:t>
      </w:r>
    </w:p>
    <w:p w:rsidRDefault="00DD4CC0" w:rsidP="00DD4CC0" w:rsidR="00DD4CC0">
      <w:pPr>
        <w:jc w:val="right"/>
      </w:pP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lastRenderedPageBreak/>
        <w:t>DNA</w:t>
      </w:r>
      <w:r w:rsidR="006371D6" w:rsidRPr="00372264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CA7505">
        <w:rPr>
          <w:sz w:val="20"/>
          <w:szCs w:val="20"/>
        </w:rPr>
        <w:t>26.4</w:t>
      </w:r>
      <w:r w:rsidR="00372264">
        <w:rPr>
          <w:sz w:val="20"/>
          <w:szCs w:val="20"/>
        </w:rPr>
        <w:t>.</w:t>
      </w:r>
      <w:r w:rsidR="00437BD6">
        <w:rPr>
          <w:sz w:val="20"/>
          <w:szCs w:val="20"/>
        </w:rPr>
        <w:t>2016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6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CA7505">
      <w:rPr>
        <w:b/>
      </w:rPr>
      <w:t>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72264"/>
    <w:rsid w:val="003A71C3"/>
    <w:rsid w:val="003C0A4D"/>
    <w:rsid w:val="003D269E"/>
    <w:rsid w:val="003E012C"/>
    <w:rsid w:val="00410F84"/>
    <w:rsid w:val="004122D5"/>
    <w:rsid w:val="00434210"/>
    <w:rsid w:val="00437BD6"/>
    <w:rsid w:val="00454C89"/>
    <w:rsid w:val="00455B36"/>
    <w:rsid w:val="00485FA8"/>
    <w:rsid w:val="004B3755"/>
    <w:rsid w:val="004E20FD"/>
    <w:rsid w:val="0050198C"/>
    <w:rsid w:val="00511AE2"/>
    <w:rsid w:val="00574B23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02324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A7505"/>
    <w:rsid w:val="00CC08B3"/>
    <w:rsid w:val="00CC682D"/>
    <w:rsid w:val="00D010EE"/>
    <w:rsid w:val="00D20D50"/>
    <w:rsid w:val="00D40C34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St-27/2009-158</izvorni_sadrzaj>
    <derivirana_varijabla naziv="DomainObject.Oznaka_1">St-27/2009-158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St-27/2009-158</izvorni_sadrzaj>
    <derivirana_varijabla naziv="DomainObject.PoslovniBrojDokumenta_1">St-27/2009-158</derivirana_varijabla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784</properties:Words>
  <properties:Characters>4070</properties:Characters>
  <properties:Lines>107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2016-04-26T08:11:00Z</dcterms:created>
  <dc:creator>ksarlija</dc:creator>
  <cp:lastModifiedBy>Jasna Radulović</cp:lastModifiedBy>
  <cp:lastPrinted>2016-04-26T08:12:00Z</cp:lastPrinted>
  <dcterms:modified xmlns:xsi="http://www.w3.org/2001/XMLSchema-instance" xsi:type="dcterms:W3CDTF">2016-04-26T08:19:00Z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St-27/2009-158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