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BD2E16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D2E16">
              <w:rPr>
                <w:noProof/>
              </w:rPr>
              <w:t>899</w:t>
            </w:r>
            <w:r>
              <w:rPr>
                <w:noProof/>
              </w:rPr>
              <w:t>/2018-</w:t>
            </w:r>
            <w:r w:rsidR="00917722">
              <w:rPr>
                <w:noProof/>
              </w:rPr>
              <w:t>5</w:t>
            </w:r>
          </w:p>
        </w:tc>
      </w:tr>
    </w:tbl>
    <w:p w14:textId="64b56d3" w14:paraId="64b56d3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BD2E16" w:rsidRPr="00BD2E16">
        <w:t>CIVETTA CHARTER j.d.o.o., OIB: 15652755948, Split, Dubrovačka 3A</w:t>
      </w:r>
      <w:r w:rsidR="001C6440">
        <w:t>,</w:t>
      </w:r>
      <w:r w:rsidR="00E25E3D">
        <w:t xml:space="preserve"> </w:t>
      </w:r>
      <w:r w:rsidR="00BD2E16">
        <w:t>8. siječnja 2019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D2E16" w:rsidRPr="00BD2E16">
        <w:t>CIVETTA CHARTER j.d.o.o., OIB: 15652755948, Split, Dubrovačka 3A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BD2E16">
        <w:t>30. studenog</w:t>
      </w:r>
      <w:r w:rsidR="00EE22E2">
        <w:t xml:space="preserve">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BD2E16">
        <w:t>8.857,26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17722" w:rsidP="00135B11" w:rsidR="00215F13">
      <w:pPr>
        <w:spacing w:before="200"/>
        <w:jc w:val="center"/>
      </w:pPr>
      <w:r>
        <w:t xml:space="preserve">U Splitu </w:t>
      </w:r>
      <w:r w:rsidR="00BD2E16">
        <w:t>8. siječnja 2019</w:t>
      </w:r>
      <w:r w:rsidR="007108CB">
        <w:t>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340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5812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4BBC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6047B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17722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A42C6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2E16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EF71F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St-899/2018</izvorni_sadrzaj>
    <derivirana_varijabla naziv="DomainObject.Predmet.OznakaBroj_1">St-899/2018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CIVETTA CHARTER  j.d.o.o.  za iznajmljivanje plovila, trgovinu i usluge</izvorni_sadrzaj>
    <derivirana_varijabla naziv="DomainObject.Predmet.ProtustrankaFormated_1">  CIVETTA CHARTER  j.d.o.o.  za iznajmljivanje plovila, trgovinu i usluge</derivirana_varijabla>
  </DomainObject.Predmet.ProtustrankaFormated>
  <DomainObject.Predmet.ProtustrankaFormatedOIB>
    <izvorni_sadrzaj>  CIVETTA CHARTER  j.d.o.o.  za iznajmljivanje plovila, trgovinu i usluge, OIB 15652755948</izvorni_sadrzaj>
    <derivirana_varijabla naziv="DomainObject.Predmet.ProtustrankaFormatedOIB_1">  CIVETTA CHARTER  j.d.o.o.  za iznajmljivanje plovila, trgovinu i usluge, OIB 15652755948</derivirana_varijabla>
  </DomainObject.Predmet.ProtustrankaFormatedOIB>
  <DomainObject.Predmet.ProtustrankaFormatedWithAdress>
    <izvorni_sadrzaj> CIVETTA CHARTER  j.d.o.o.  za iznajmljivanje plovila, trgovinu i usluge, Dubrovačka 3/A, 21000 Split</izvorni_sadrzaj>
    <derivirana_varijabla naziv="DomainObject.Predmet.ProtustrankaFormatedWithAdress_1"> CIVETTA CHARTER  j.d.o.o.  za iznajmljivanje plovila, trgovinu i usluge, Dubrovačka 3/A, 21000 Split</derivirana_varijabla>
  </DomainObject.Predmet.ProtustrankaFormatedWithAdress>
  <DomainObject.Predmet.ProtustrankaFormatedWithAdressOIB>
    <izvorni_sadrzaj> CIVETTA CHARTER  j.d.o.o.  za iznajmljivanje plovila, trgovinu i usluge, OIB 15652755948, Dubrovačka 3/A, 21000 Split</izvorni_sadrzaj>
    <derivirana_varijabla naziv="DomainObject.Predmet.ProtustrankaFormatedWithAdressOIB_1"> CIVETTA CHARTER  j.d.o.o.  za iznajmljivanje plovila, trgovinu i usluge, OIB 15652755948, Dubrovačka 3/A, 21000 Split</derivirana_varijabla>
  </DomainObject.Predmet.ProtustrankaFormatedWithAdressOIB>
  <DomainObject.Predmet.ProtustrankaWithAdress>
    <izvorni_sadrzaj>CIVETTA CHARTER  j.d.o.o.  za iznajmljivanje plovila, trgovinu i usluge Dubrovačka 3/A, 21000 Split</izvorni_sadrzaj>
    <derivirana_varijabla naziv="DomainObject.Predmet.ProtustrankaWithAdress_1">CIVETTA CHARTER  j.d.o.o.  za iznajmljivanje plovila, trgovinu i usluge Dubrovačka 3/A, 21000 Split</derivirana_varijabla>
  </DomainObject.Predmet.ProtustrankaWithAdress>
  <DomainObject.Predmet.ProtustrankaWithAdressOIB>
    <izvorni_sadrzaj>CIVETTA CHARTER  j.d.o.o.  za iznajmljivanje plovila, trgovinu i usluge, OIB 15652755948, Dubrovačka 3/A, 21000 Split</izvorni_sadrzaj>
    <derivirana_varijabla naziv="DomainObject.Predmet.ProtustrankaWithAdressOIB_1">CIVETTA CHARTER  j.d.o.o.  za iznajmljivanje plovila, trgovinu i usluge, OIB 15652755948, Dubrovačka 3/A, 21000 Split</derivirana_varijabla>
  </DomainObject.Predmet.ProtustrankaWithAdressOIB>
  <DomainObject.Predmet.ProtustrankaNazivFormated>
    <izvorni_sadrzaj>CIVETTA CHARTER  j.d.o.o.  za iznajmljivanje plovila, trgovinu i usluge</izvorni_sadrzaj>
    <derivirana_varijabla naziv="DomainObject.Predmet.ProtustrankaNazivFormated_1">CIVETTA CHARTER  j.d.o.o.  za iznajmljivanje plovila, trgovinu i usluge</derivirana_varijabla>
  </DomainObject.Predmet.ProtustrankaNazivFormated>
  <DomainObject.Predmet.ProtustrankaNazivFormatedOIB>
    <izvorni_sadrzaj>CIVETTA CHARTER  j.d.o.o.  za iznajmljivanje plovila, trgovinu i usluge, OIB 15652755948</izvorni_sadrzaj>
    <derivirana_varijabla naziv="DomainObject.Predmet.ProtustrankaNazivFormatedOIB_1">CIVETTA CHARTER  j.d.o.o.  za iznajmljivanje plovila, trgovinu i usluge, OIB 15652755948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8857.26</izvorni_sadrzaj>
    <derivirana_varijabla naziv="DomainObject.Predmet.TrenutnaVrijednost_1">8857.26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CIVETTA CHARTER  j.d.o.o.  za iznajmljivanje plovila, trgovinu i usluge</item>
    </izvorni_sadrzaj>
    <derivirana_varijabla naziv="DomainObject.Predmet.ProtuStrankaListFormated_1">
      <item>CIVETTA CHARTER  j.d.o.o.  za iznajmljivanje plovila, trgovinu i usluge</item>
    </derivirana_varijabla>
  </DomainObject.Predmet.ProtuStrankaListFormated>
  <DomainObject.Predmet.ProtuStrankaListFormatedOIB>
    <izvorni_sadrzaj>
      <item>CIVETTA CHARTER  j.d.o.o.  za iznajmljivanje plovila, trgovinu i usluge, OIB 15652755948</item>
    </izvorni_sadrzaj>
    <derivirana_varijabla naziv="DomainObject.Predmet.ProtuStrankaListFormatedOIB_1">
      <item>CIVETTA CHARTER  j.d.o.o.  za iznajmljivanje plovila, trgovinu i usluge, OIB 15652755948</item>
    </derivirana_varijabla>
  </DomainObject.Predmet.ProtuStrankaListFormatedOIB>
  <DomainObject.Predmet.ProtuStrankaListFormatedWithAdress>
    <izvorni_sadrzaj>
      <item>CIVETTA CHARTER  j.d.o.o.  za iznajmljivanje plovila, trgovinu i usluge, Dubrovačka 3/A, 21000 Split</item>
    </izvorni_sadrzaj>
    <derivirana_varijabla naziv="DomainObject.Predmet.ProtuStrankaListFormatedWithAdress_1">
      <item>CIVETTA CHARTER  j.d.o.o.  za iznajmljivanje plovila, trgovinu i usluge, Dubrovačka 3/A, 21000 Split</item>
    </derivirana_varijabla>
  </DomainObject.Predmet.ProtuStrankaListFormatedWithAdress>
  <DomainObject.Predmet.ProtuStrankaListFormatedWithAdressOIB>
    <izvorni_sadrzaj>
      <item>CIVETTA CHARTER  j.d.o.o.  za iznajmljivanje plovila, trgovinu i usluge, OIB 15652755948, Dubrovačka 3/A, 21000 Split</item>
    </izvorni_sadrzaj>
    <derivirana_varijabla naziv="DomainObject.Predmet.ProtuStrankaListFormatedWithAdressOIB_1">
      <item>CIVETTA CHARTER  j.d.o.o.  za iznajmljivanje plovila, trgovinu i usluge, OIB 15652755948, Dubrovačka 3/A, 21000 Split</item>
    </derivirana_varijabla>
  </DomainObject.Predmet.ProtuStrankaListFormatedWithAdressOIB>
  <DomainObject.Predmet.ProtuStrankaListNazivFormated>
    <izvorni_sadrzaj>
      <item>CIVETTA CHARTER  j.d.o.o.  za iznajmljivanje plovila, trgovinu i usluge</item>
    </izvorni_sadrzaj>
    <derivirana_varijabla naziv="DomainObject.Predmet.ProtuStrankaListNazivFormated_1">
      <item>CIVETTA CHARTER  j.d.o.o.  za iznajmljivanje plovila, trgovinu i usluge</item>
    </derivirana_varijabla>
  </DomainObject.Predmet.ProtuStrankaListNazivFormated>
  <DomainObject.Predmet.ProtuStrankaListNazivFormatedOIB>
    <izvorni_sadrzaj>
      <item>CIVETTA CHARTER  j.d.o.o.  za iznajmljivanje plovila, trgovinu i usluge, OIB 15652755948</item>
    </izvorni_sadrzaj>
    <derivirana_varijabla naziv="DomainObject.Predmet.ProtuStrankaListNazivFormatedOIB_1">
      <item>CIVETTA CHARTER  j.d.o.o.  za iznajmljivanje plovila, trgovinu i usluge, OIB 15652755948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CIVETTA CHARTER  j.d.o.o.  za iznajmljivanje plovila, trgovinu i usluge</izvorni_sadrzaj>
    <derivirana_varijabla naziv="DomainObject.Predmet.ProtustrankaIDrugi_1">CIVETTA CHARTER  j.d.o.o.  za iznajmljivanje plovila,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CIVETTA CHARTER  j.d.o.o.  za iznajmljivanje plovila, trgovinu i usluge, OIB 15652755948, Dubrovačka 3/A, 21000 Split</izvorni_sadrzaj>
    <derivirana_varijabla naziv="DomainObject.Predmet.ProtustrankaIDrugiAdressOIB_1">CIVETTA CHARTER  j.d.o.o.  za iznajmljivanje plovila, trgovinu i usluge, OIB 15652755948,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CIVETTA CHARTER  j.d.o.o.  za iznajmljivanje plovila, trgovinu i usluge</item>
      <item>FINANCIJSKA AGENCIJA, RC SPLIT</item>
    </izvorni_sadrzaj>
    <derivirana_varijabla naziv="DomainObject.Predmet.SudioniciListNaziv_1">
      <item>CIVETTA CHARTER  j.d.o.o.  za iznajmljivanje plovila, trgovinu i usluge</item>
      <item>FINANCIJSKA AGENCIJA, RC SPLIT</item>
    </derivirana_varijabla>
  </DomainObject.Predmet.SudioniciListNaziv>
  <DomainObject.Predmet.SudioniciListAdressOIB>
    <izvorni_sadrzaj>
      <item>CIVETTA CHARTER  j.d.o.o.  za iznajmljivanje plovila, trgovinu i usluge, OIB 15652755948, Dubrovačka 3/A,21000 Split</item>
      <item>FINANCIJSKA AGENCIJA, RC SPLIT, OIB 85821130368, Mažuranićevo šetalište 24 b,21000 Split</item>
    </izvorni_sadrzaj>
    <derivirana_varijabla naziv="DomainObject.Predmet.SudioniciListAdressOIB_1">
      <item>CIVETTA CHARTER  j.d.o.o.  za iznajmljivanje plovila, trgovinu i usluge, OIB 15652755948, Dubrovačka 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15652755948</item>
      <item>, OIB 85821130368</item>
    </izvorni_sadrzaj>
    <derivirana_varijabla naziv="DomainObject.Predmet.SudioniciListNazivOIB_1">
      <item>, OIB 15652755948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E4752-E97C-4D9C-A52F-3962713CB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1827</properties:Characters>
  <properties:Lines>45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2019-01-08T08:28:00Z</cp:lastPrinted>
  <dcterms:modified xmlns:xsi="http://www.w3.org/2001/XMLSchema-instance" xsi:type="dcterms:W3CDTF">2019-01-08T08:45:00Z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(St-899-2018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