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61e6" w14:paraId="54f61e6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5B0D83" w:rsidRPr="005B0D83">
        <w:rPr>
          <w:rFonts w:cs="Times New Roman" w:eastAsia="Times New Roman"/>
          <w:szCs w:val="24"/>
          <w:lang w:eastAsia="hr-HR"/>
        </w:rPr>
        <w:t>ATLANTICUS d.o.o.</w:t>
      </w:r>
      <w:r>
        <w:rPr>
          <w:szCs w:val="24"/>
        </w:rPr>
        <w:t xml:space="preserve">, </w:t>
      </w:r>
      <w:r w:rsidR="005B0D83">
        <w:rPr>
          <w:szCs w:val="24"/>
        </w:rPr>
        <w:t>Umag</w:t>
      </w:r>
      <w:r w:rsidR="002042EA">
        <w:rPr>
          <w:szCs w:val="24"/>
        </w:rPr>
        <w:t xml:space="preserve">, </w:t>
      </w:r>
      <w:r w:rsidR="00BA2EBB">
        <w:rPr>
          <w:szCs w:val="24"/>
        </w:rPr>
        <w:t xml:space="preserve">Ulica </w:t>
      </w:r>
      <w:proofErr w:type="spellStart"/>
      <w:r w:rsidR="00BA2EBB">
        <w:rPr>
          <w:szCs w:val="24"/>
        </w:rPr>
        <w:t>Joakina</w:t>
      </w:r>
      <w:proofErr w:type="spellEnd"/>
      <w:r w:rsidR="00BA2EBB">
        <w:rPr>
          <w:szCs w:val="24"/>
        </w:rPr>
        <w:t xml:space="preserve"> </w:t>
      </w:r>
      <w:proofErr w:type="spellStart"/>
      <w:r w:rsidR="00BA2EBB">
        <w:rPr>
          <w:szCs w:val="24"/>
        </w:rPr>
        <w:t>Rakovca</w:t>
      </w:r>
      <w:proofErr w:type="spellEnd"/>
      <w:r w:rsidR="00BA2EBB">
        <w:rPr>
          <w:szCs w:val="24"/>
        </w:rPr>
        <w:t xml:space="preserve"> 12</w:t>
      </w:r>
      <w:r w:rsidR="005B0D83">
        <w:rPr>
          <w:szCs w:val="24"/>
        </w:rPr>
        <w:t>B</w:t>
      </w:r>
      <w:r>
        <w:rPr>
          <w:szCs w:val="24"/>
        </w:rPr>
        <w:t xml:space="preserve">, OIB </w:t>
      </w:r>
      <w:r w:rsidR="005B0D83" w:rsidRPr="005B0D83">
        <w:rPr>
          <w:szCs w:val="24"/>
        </w:rPr>
        <w:t>53770239187</w:t>
      </w:r>
      <w:r>
        <w:rPr>
          <w:szCs w:val="24"/>
        </w:rPr>
        <w:t xml:space="preserve">, MBS </w:t>
      </w:r>
      <w:r w:rsidR="005B0D83" w:rsidRPr="005B0D83">
        <w:rPr>
          <w:szCs w:val="24"/>
        </w:rPr>
        <w:t>040276811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5B0D83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0329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B0D83" w:rsidRPr="005B0D83">
        <w:rPr>
          <w:rFonts w:cs="Times New Roman" w:eastAsia="Times New Roman"/>
          <w:szCs w:val="24"/>
          <w:lang w:eastAsia="hr-HR"/>
        </w:rPr>
        <w:t>ATLANTICUS d.o.o.</w:t>
      </w:r>
      <w:r w:rsidR="005B0D83">
        <w:rPr>
          <w:szCs w:val="24"/>
        </w:rPr>
        <w:t xml:space="preserve">, Umag, Ulica </w:t>
      </w:r>
      <w:proofErr w:type="spellStart"/>
      <w:r w:rsidR="005B0D83">
        <w:rPr>
          <w:szCs w:val="24"/>
        </w:rPr>
        <w:t>Joakina</w:t>
      </w:r>
      <w:proofErr w:type="spellEnd"/>
      <w:r w:rsidR="005B0D83">
        <w:rPr>
          <w:szCs w:val="24"/>
        </w:rPr>
        <w:t xml:space="preserve"> </w:t>
      </w:r>
      <w:proofErr w:type="spellStart"/>
      <w:r w:rsidR="005B0D83">
        <w:rPr>
          <w:szCs w:val="24"/>
        </w:rPr>
        <w:t>Rakovca</w:t>
      </w:r>
      <w:proofErr w:type="spellEnd"/>
      <w:r w:rsidR="005B0D83">
        <w:rPr>
          <w:szCs w:val="24"/>
        </w:rPr>
        <w:t xml:space="preserve"> 12 B, OIB </w:t>
      </w:r>
      <w:r w:rsidR="005B0D83" w:rsidRPr="005B0D83">
        <w:rPr>
          <w:szCs w:val="24"/>
        </w:rPr>
        <w:t>53770239187</w:t>
      </w:r>
      <w:r w:rsidR="005B0D83">
        <w:rPr>
          <w:szCs w:val="24"/>
        </w:rPr>
        <w:t xml:space="preserve">, MBS </w:t>
      </w:r>
      <w:r w:rsidR="005B0D83" w:rsidRPr="005B0D83">
        <w:rPr>
          <w:szCs w:val="24"/>
        </w:rPr>
        <w:t>040276811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5B0D83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1.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B0D83">
        <w:rPr>
          <w:szCs w:val="24"/>
        </w:rPr>
        <w:t>3</w:t>
      </w:r>
      <w:r>
        <w:rPr>
          <w:szCs w:val="24"/>
        </w:rPr>
        <w:t xml:space="preserve">1.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5B0D83">
        <w:rPr>
          <w:szCs w:val="24"/>
        </w:rPr>
        <w:t>26.429,59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</w:t>
      </w:r>
      <w:r w:rsidR="005B0D83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2042EA">
        <w:rPr>
          <w:rFonts w:cs="Times New Roman" w:eastAsia="Times New Roman"/>
          <w:szCs w:val="24"/>
          <w:lang w:eastAsia="hr-HR"/>
        </w:rPr>
        <w:t>4</w:t>
      </w:r>
      <w:r w:rsidR="005B0D83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B0D83">
        <w:rPr>
          <w:szCs w:val="24"/>
        </w:rPr>
        <w:t>14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St-4</w:t>
    </w:r>
    <w:r w:rsidR="005B0D83">
      <w:t>0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323A2F"/>
    <w:rsid w:val="005B0D83"/>
    <w:rsid w:val="006E7CDE"/>
    <w:rsid w:val="0073670E"/>
    <w:rsid w:val="007F0B71"/>
    <w:rsid w:val="009676C7"/>
    <w:rsid w:val="00AE1905"/>
    <w:rsid w:val="00BA2EBB"/>
    <w:rsid w:val="00BE0A01"/>
    <w:rsid w:val="00E0329B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B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B7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B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B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B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B7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B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B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ATLANTICUS d.o.o. UMAG</izvorni_sadrzaj>
    <derivirana_varijabla naziv="DomainObject.Predmet.ProtustrankaFormated_1">  ATLANTICUS d.o.o. UMAG</derivirana_varijabla>
  </DomainObject.Predmet.ProtustrankaFormated>
  <DomainObject.Predmet.ProtustrankaFormatedOIB>
    <izvorni_sadrzaj>  ATLANTICUS d.o.o. UMAG, OIB 53770239187</izvorni_sadrzaj>
    <derivirana_varijabla naziv="DomainObject.Predmet.ProtustrankaFormatedOIB_1">  ATLANTICUS d.o.o. UMAG, OIB 53770239187</derivirana_varijabla>
  </DomainObject.Predmet.ProtustrankaFormatedOIB>
  <DomainObject.Predmet.ProtustrankaFormatedWithAdress>
    <izvorni_sadrzaj> ATLANTICUS d.o.o. UMAG, Ul. Joakina Rakovca 12b, 52470 Umag</izvorni_sadrzaj>
    <derivirana_varijabla naziv="DomainObject.Predmet.ProtustrankaFormatedWithAdress_1"> ATLANTICUS d.o.o. UMAG, Ul. Joakina Rakovca 12b, 52470 Umag</derivirana_varijabla>
  </DomainObject.Predmet.ProtustrankaFormatedWithAdress>
  <DomainObject.Predmet.ProtustrankaFormatedWithAdressOIB>
    <izvorni_sadrzaj> ATLANTICUS d.o.o. UMAG, OIB 53770239187, Ul. Joakina Rakovca 12b, 52470 Umag</izvorni_sadrzaj>
    <derivirana_varijabla naziv="DomainObject.Predmet.ProtustrankaFormatedWithAdressOIB_1"> ATLANTICUS d.o.o. UMAG, OIB 53770239187, Ul. Joakina Rakovca 12b, 52470 Umag</derivirana_varijabla>
  </DomainObject.Predmet.ProtustrankaFormatedWithAdressOIB>
  <DomainObject.Predmet.ProtustrankaWithAdress>
    <izvorni_sadrzaj>ATLANTICUS d.o.o. UMAG Ul. Joakina Rakovca 12b, 52470 Umag</izvorni_sadrzaj>
    <derivirana_varijabla naziv="DomainObject.Predmet.ProtustrankaWithAdress_1">ATLANTICUS d.o.o. UMAG Ul. Joakina Rakovca 12b, 52470 Umag</derivirana_varijabla>
  </DomainObject.Predmet.ProtustrankaWithAdress>
  <DomainObject.Predmet.ProtustrankaWithAdressOIB>
    <izvorni_sadrzaj>ATLANTICUS d.o.o. UMAG, OIB 53770239187, Ul. Joakina Rakovca 12b, 52470 Umag</izvorni_sadrzaj>
    <derivirana_varijabla naziv="DomainObject.Predmet.ProtustrankaWithAdressOIB_1">ATLANTICUS d.o.o. UMAG, OIB 53770239187, Ul. Joakina Rakovca 12b, 52470 Umag</derivirana_varijabla>
  </DomainObject.Predmet.ProtustrankaWithAdressOIB>
  <DomainObject.Predmet.ProtustrankaNazivFormated>
    <izvorni_sadrzaj>ATLANTICUS d.o.o. UMAG</izvorni_sadrzaj>
    <derivirana_varijabla naziv="DomainObject.Predmet.ProtustrankaNazivFormated_1">ATLANTICUS d.o.o. UMAG</derivirana_varijabla>
  </DomainObject.Predmet.ProtustrankaNazivFormated>
  <DomainObject.Predmet.ProtustrankaNazivFormatedOIB>
    <izvorni_sadrzaj>ATLANTICUS d.o.o. UMAG, OIB 53770239187</izvorni_sadrzaj>
    <derivirana_varijabla naziv="DomainObject.Predmet.ProtustrankaNazivFormatedOIB_1">ATLANTICUS d.o.o. UMAG, OIB 53770239187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26429.59</izvorni_sadrzaj>
    <derivirana_varijabla naziv="DomainObject.Predmet.TrenutnaVrijednost_1">26429.59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ATLANTICUS d.o.o. UMAG</item>
    </izvorni_sadrzaj>
    <derivirana_varijabla naziv="DomainObject.Predmet.ProtuStrankaListFormated_1">
      <item>ATLANTICUS d.o.o. UMAG</item>
    </derivirana_varijabla>
  </DomainObject.Predmet.ProtuStrankaListFormated>
  <DomainObject.Predmet.ProtuStrankaListFormatedOIB>
    <izvorni_sadrzaj>
      <item>ATLANTICUS d.o.o. UMAG, OIB 53770239187</item>
    </izvorni_sadrzaj>
    <derivirana_varijabla naziv="DomainObject.Predmet.ProtuStrankaListFormatedOIB_1">
      <item>ATLANTICUS d.o.o. UMAG, OIB 53770239187</item>
    </derivirana_varijabla>
  </DomainObject.Predmet.ProtuStrankaListFormatedOIB>
  <DomainObject.Predmet.ProtuStrankaListFormatedWithAdress>
    <izvorni_sadrzaj>
      <item>ATLANTICUS d.o.o. UMAG, Ul. Joakina Rakovca 12b, 52470 Umag</item>
    </izvorni_sadrzaj>
    <derivirana_varijabla naziv="DomainObject.Predmet.ProtuStrankaListFormatedWithAdress_1">
      <item>ATLANTICUS d.o.o. UMAG, Ul. Joakina Rakovca 12b, 52470 Umag</item>
    </derivirana_varijabla>
  </DomainObject.Predmet.ProtuStrankaListFormatedWithAdress>
  <DomainObject.Predmet.ProtuStrankaListFormatedWithAdressOIB>
    <izvorni_sadrzaj>
      <item>ATLANTICUS d.o.o. UMAG, OIB 53770239187, Ul. Joakina Rakovca 12b, 52470 Umag</item>
    </izvorni_sadrzaj>
    <derivirana_varijabla naziv="DomainObject.Predmet.ProtuStrankaListFormatedWithAdressOIB_1">
      <item>ATLANTICUS d.o.o. UMAG, OIB 53770239187, Ul. Joakina Rakovca 12b, 52470 Umag</item>
    </derivirana_varijabla>
  </DomainObject.Predmet.ProtuStrankaListFormatedWithAdressOIB>
  <DomainObject.Predmet.ProtuStrankaListNazivFormated>
    <izvorni_sadrzaj>
      <item>ATLANTICUS d.o.o. UMAG</item>
    </izvorni_sadrzaj>
    <derivirana_varijabla naziv="DomainObject.Predmet.ProtuStrankaListNazivFormated_1">
      <item>ATLANTICUS d.o.o. UMAG</item>
    </derivirana_varijabla>
  </DomainObject.Predmet.ProtuStrankaListNazivFormated>
  <DomainObject.Predmet.ProtuStrankaListNazivFormatedOIB>
    <izvorni_sadrzaj>
      <item>ATLANTICUS d.o.o. UMAG, OIB 53770239187</item>
    </izvorni_sadrzaj>
    <derivirana_varijabla naziv="DomainObject.Predmet.ProtuStrankaListNazivFormatedOIB_1">
      <item>ATLANTICUS d.o.o. UMAG, OIB 53770239187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ATLANTICUS d.o.o. UMAG</izvorni_sadrzaj>
    <derivirana_varijabla naziv="DomainObject.Predmet.ProtustrankaIDrugi_1">ATLANTICUS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ATLANTICUS d.o.o. UMAG, OIB 53770239187, Ul. Joakina Rakovca 12b, 52470 Umag</izvorni_sadrzaj>
    <derivirana_varijabla naziv="DomainObject.Predmet.ProtustrankaIDrugiAdressOIB_1">ATLANTICUS d.o.o. UMAG, OIB 53770239187, Ul. Joakina Rakovca 12b,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ATLANTICUS d.o.o. UMAG</item>
    </izvorni_sadrzaj>
    <derivirana_varijabla naziv="DomainObject.Predmet.SudioniciListNaziv_1">
      <item>FINANCIJSKA AGENCIJA, RC RIJEKA, PODRUŽNICA PULA, PULA</item>
      <item>ATLANTICUS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ATLANTICUS d.o.o. UMAG, OIB 53770239187, Ul. Joakina Rakovca 12b,52470 Umag</item>
    </izvorni_sadrzaj>
    <derivirana_varijabla naziv="DomainObject.Predmet.SudioniciListAdressOIB_1">
      <item>FINANCIJSKA AGENCIJA, RC RIJEKA, PODRUŽNICA PULA, PULA, OIB 85821130368, F. Kurelca 8,51000 Rijeka</item>
      <item>ATLANTICUS d.o.o. UMAG, OIB 53770239187, Ul. Joakina Rakovca 12b,52470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53770239187</item>
    </izvorni_sadrzaj>
    <derivirana_varijabla naziv="DomainObject.Predmet.SudioniciListNazivOIB_1">
      <item>, OIB 85821130368</item>
      <item>, OIB 53770239187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2686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2018-02-14T09:45:00Z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2018-02-14T13:15:00Z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