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aedb" w14:paraId="643aed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5FCE">
        <w:rPr>
          <w:rStyle w:val="Naglaeno"/>
          <w:b w:val="false"/>
        </w:rPr>
        <w:t>290</w:t>
      </w:r>
      <w:r w:rsidR="003A5CC1">
        <w:rPr>
          <w:rStyle w:val="Naglaeno"/>
          <w:b w:val="false"/>
        </w:rPr>
        <w:t>1</w:t>
      </w:r>
      <w:r w:rsidR="00BB3D58">
        <w:rPr>
          <w:rStyle w:val="Naglaeno"/>
          <w:b w:val="false"/>
        </w:rPr>
        <w:t>/1</w:t>
      </w:r>
      <w:r w:rsidR="002E5FCE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 w:rsidRPr="00626C1A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</w:t>
      </w:r>
      <w:r w:rsidR="002E5FCE">
        <w:t>Osijek</w:t>
      </w:r>
      <w:r w:rsidR="00F564E3">
        <w:t>,</w:t>
      </w:r>
      <w:r w:rsidR="00EA1A0E">
        <w:t xml:space="preserve"> </w:t>
      </w:r>
      <w:r w:rsidR="00EA1A0E" w:rsidRPr="00626C1A">
        <w:t xml:space="preserve">Podružnica </w:t>
      </w:r>
      <w:r w:rsidR="002E5FCE" w:rsidRPr="00626C1A">
        <w:t>Osijek</w:t>
      </w:r>
      <w:r w:rsidR="00EA1A0E" w:rsidRPr="00626C1A">
        <w:t xml:space="preserve">, </w:t>
      </w:r>
      <w:r w:rsidR="002E5FCE" w:rsidRPr="00626C1A">
        <w:t xml:space="preserve">L. </w:t>
      </w:r>
      <w:proofErr w:type="spellStart"/>
      <w:r w:rsidR="002E5FCE" w:rsidRPr="00626C1A">
        <w:t>Jagera</w:t>
      </w:r>
      <w:proofErr w:type="spellEnd"/>
      <w:r w:rsidR="002E5FCE" w:rsidRPr="00626C1A">
        <w:t xml:space="preserve"> 3</w:t>
      </w:r>
      <w:r w:rsidR="00EA1A0E" w:rsidRPr="00626C1A">
        <w:t>,</w:t>
      </w:r>
      <w:r w:rsidR="002E5FCE" w:rsidRPr="00626C1A">
        <w:t xml:space="preserve"> Osijek,</w:t>
      </w:r>
      <w:r w:rsidR="00EA1A0E" w:rsidRPr="00626C1A">
        <w:t xml:space="preserve"> za provedbu</w:t>
      </w:r>
      <w:r w:rsidR="00867612" w:rsidRPr="00626C1A">
        <w:t xml:space="preserve"> skraćenog stečajnog postupka </w:t>
      </w:r>
      <w:r w:rsidR="004A0D7B" w:rsidRPr="00626C1A">
        <w:t xml:space="preserve">nad dužnikom </w:t>
      </w:r>
      <w:r w:rsidR="00626C1A" w:rsidRPr="00626C1A">
        <w:t>PETŐ AGRO TRADE j.d.o.o. za trgovinu i prijevoz</w:t>
      </w:r>
      <w:r w:rsidR="00BB3D58" w:rsidRPr="00626C1A">
        <w:t xml:space="preserve">, </w:t>
      </w:r>
      <w:r w:rsidR="00EB7B53" w:rsidRPr="00626C1A">
        <w:t>Osijek</w:t>
      </w:r>
      <w:r w:rsidR="00BB3D58" w:rsidRPr="00626C1A">
        <w:t xml:space="preserve">, </w:t>
      </w:r>
      <w:r w:rsidR="00EB7B53" w:rsidRPr="00626C1A">
        <w:t>J. J. Strossmayera 213</w:t>
      </w:r>
      <w:r w:rsidR="00331402" w:rsidRPr="00626C1A">
        <w:t>, MBS:</w:t>
      </w:r>
      <w:r w:rsidR="00BB3D58" w:rsidRPr="00626C1A">
        <w:t xml:space="preserve"> </w:t>
      </w:r>
      <w:r w:rsidR="00EB7B53" w:rsidRPr="00626C1A">
        <w:t>030158959</w:t>
      </w:r>
      <w:r w:rsidR="00331402" w:rsidRPr="00626C1A">
        <w:t>, OIB:</w:t>
      </w:r>
      <w:r w:rsidR="00BB3D58" w:rsidRPr="00626C1A">
        <w:t xml:space="preserve"> </w:t>
      </w:r>
      <w:r w:rsidR="00EB7B53" w:rsidRPr="00626C1A">
        <w:t>45486743075</w:t>
      </w:r>
      <w:r w:rsidR="004A0D7B" w:rsidRPr="00626C1A">
        <w:t>, temeljem</w:t>
      </w:r>
      <w:r w:rsidR="0068612D" w:rsidRPr="00626C1A">
        <w:t xml:space="preserve"> članka 430. Stečajnog zakona (</w:t>
      </w:r>
      <w:r w:rsidR="004D3C2C" w:rsidRPr="00626C1A">
        <w:t>NN</w:t>
      </w:r>
      <w:r w:rsidR="008A40C2" w:rsidRPr="00626C1A">
        <w:t xml:space="preserve"> 71/15</w:t>
      </w:r>
      <w:r w:rsidR="004545C4" w:rsidRPr="00626C1A">
        <w:t>, dalje: SZ</w:t>
      </w:r>
      <w:r w:rsidR="008A40C2" w:rsidRPr="00626C1A">
        <w:t xml:space="preserve">), </w:t>
      </w:r>
      <w:r w:rsidR="00224AFF" w:rsidRPr="00626C1A">
        <w:t xml:space="preserve">dana </w:t>
      </w:r>
      <w:r w:rsidR="00DA3A13" w:rsidRPr="00626C1A">
        <w:t>6</w:t>
      </w:r>
      <w:r w:rsidR="00BB3D58" w:rsidRPr="00626C1A">
        <w:t xml:space="preserve">. </w:t>
      </w:r>
      <w:r w:rsidR="00C86E90" w:rsidRPr="00626C1A">
        <w:t>veljače</w:t>
      </w:r>
      <w:r w:rsidR="00BB3D58" w:rsidRPr="00626C1A">
        <w:t xml:space="preserve"> </w:t>
      </w:r>
      <w:r w:rsidR="00224AFF" w:rsidRPr="00626C1A">
        <w:t>20</w:t>
      </w:r>
      <w:r w:rsidR="008A40C2" w:rsidRPr="00626C1A">
        <w:t>1</w:t>
      </w:r>
      <w:r w:rsidR="00C86E90" w:rsidRPr="00626C1A">
        <w:t>7</w:t>
      </w:r>
      <w:r w:rsidR="008A40C2" w:rsidRPr="00626C1A">
        <w:t>.</w:t>
      </w:r>
      <w:r w:rsidR="00224AFF" w:rsidRPr="00626C1A">
        <w:t>, objavljuje sljedeći</w:t>
      </w:r>
    </w:p>
    <w:p w:rsidRDefault="00023DBD" w:rsidP="00530A9B" w:rsidR="00023DBD" w:rsidRPr="00626C1A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26C1A" w:rsidRPr="00626C1A">
        <w:t>PETŐ AGRO TRADE j.d.o.o. za trgovinu i prijevoz, Osijek, J. J. Strossmayera 213, MBS: 030158959, OIB: 45486743075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882FAD">
        <w:t>10.782,38</w:t>
      </w:r>
      <w:r w:rsidR="00CE3DC5">
        <w:t xml:space="preserve"> </w:t>
      </w:r>
      <w:r>
        <w:t>kn.</w:t>
      </w:r>
      <w:r w:rsidR="0053251C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240C4">
        <w:t>290</w:t>
      </w:r>
      <w:r w:rsidR="003A5CC1">
        <w:t>1</w:t>
      </w:r>
      <w:r w:rsidR="00F00C28">
        <w:t>-</w:t>
      </w:r>
      <w:r w:rsidR="00CE3DC5">
        <w:t>1</w:t>
      </w:r>
      <w:r w:rsidR="00D240C4">
        <w:t>6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179" w:rsidR="00794179">
      <w:r>
        <w:separator/>
      </w:r>
    </w:p>
  </w:endnote>
  <w:endnote w:id="0" w:type="continuationSeparator">
    <w:p w:rsidRDefault="00794179" w:rsidR="00794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179" w:rsidR="00794179">
      <w:r>
        <w:separator/>
      </w:r>
    </w:p>
  </w:footnote>
  <w:footnote w:id="0" w:type="continuationSeparator">
    <w:p w:rsidRDefault="00794179" w:rsidR="00794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5CC1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51C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26C1A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90717"/>
    <w:rsid w:val="00794179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2FAD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7FE7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7697B"/>
    <w:rsid w:val="00980E4D"/>
    <w:rsid w:val="009813A3"/>
    <w:rsid w:val="00993B5E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B7B53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F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B7F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7F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F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F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F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B7F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7F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F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F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St-2901/2016</izvorni_sadrzaj>
    <derivirana_varijabla naziv="DomainObject.Predmet.OznakaBroj_1">St-2901/2016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PETŐ AGRO TRADE j.d.o.o. za trgovinu i prijevoz</izvorni_sadrzaj>
    <derivirana_varijabla naziv="DomainObject.Predmet.ProtustrankaFormated_1">  PETŐ AGRO TRADE j.d.o.o. za trgovinu i prijevoz</derivirana_varijabla>
  </DomainObject.Predmet.ProtustrankaFormated>
  <DomainObject.Predmet.ProtustrankaFormatedOIB>
    <izvorni_sadrzaj>  PETŐ AGRO TRADE j.d.o.o. za trgovinu i prijevoz, OIB 45486743075</izvorni_sadrzaj>
    <derivirana_varijabla naziv="DomainObject.Predmet.ProtustrankaFormatedOIB_1">  PETŐ AGRO TRADE j.d.o.o. za trgovinu i prijevoz, OIB 45486743075</derivirana_varijabla>
  </DomainObject.Predmet.ProtustrankaFormatedOIB>
  <DomainObject.Predmet.ProtustrankaFormatedWithAdress>
    <izvorni_sadrzaj> PETŐ AGRO TRADE j.d.o.o. za trgovinu i prijevoz, J. J. Strossmayera 213, 31000 Osijek</izvorni_sadrzaj>
    <derivirana_varijabla naziv="DomainObject.Predmet.ProtustrankaFormatedWithAdress_1"> PETŐ AGRO TRADE j.d.o.o. za trgovinu i prijevoz, J. J. Strossmayera 213, 31000 Osijek</derivirana_varijabla>
  </DomainObject.Predmet.ProtustrankaFormatedWithAdress>
  <DomainObject.Predmet.ProtustrankaFormatedWithAdressOIB>
    <izvorni_sadrzaj> PETŐ AGRO TRADE j.d.o.o. za trgovinu i prijevoz, OIB 45486743075, J. J. Strossmayera 213, 31000 Osijek</izvorni_sadrzaj>
    <derivirana_varijabla naziv="DomainObject.Predmet.ProtustrankaFormatedWithAdressOIB_1"> PETŐ AGRO TRADE j.d.o.o. za trgovinu i prijevoz, OIB 45486743075, J. J. Strossmayera 213, 31000 Osijek</derivirana_varijabla>
  </DomainObject.Predmet.ProtustrankaFormatedWithAdressOIB>
  <DomainObject.Predmet.ProtustrankaWithAdress>
    <izvorni_sadrzaj>PETŐ AGRO TRADE j.d.o.o. za trgovinu i prijevoz J. J. Strossmayera 213, 31000 Osijek</izvorni_sadrzaj>
    <derivirana_varijabla naziv="DomainObject.Predmet.ProtustrankaWithAdress_1">PETŐ AGRO TRADE j.d.o.o. za trgovinu i prijevoz J. J. Strossmayera 213, 31000 Osijek</derivirana_varijabla>
  </DomainObject.Predmet.ProtustrankaWithAdress>
  <DomainObject.Predmet.ProtustrankaWithAdressOIB>
    <izvorni_sadrzaj>PETŐ AGRO TRADE j.d.o.o. za trgovinu i prijevoz, OIB 45486743075, J. J. Strossmayera 213, 31000 Osijek</izvorni_sadrzaj>
    <derivirana_varijabla naziv="DomainObject.Predmet.ProtustrankaWithAdressOIB_1">PETŐ AGRO TRADE j.d.o.o. za trgovinu i prijevoz, OIB 45486743075, J. J. Strossmayera 213, 31000 Osijek</derivirana_varijabla>
  </DomainObject.Predmet.ProtustrankaWithAdressOIB>
  <DomainObject.Predmet.ProtustrankaNazivFormated>
    <izvorni_sadrzaj>PETŐ AGRO TRADE j.d.o.o. za trgovinu i prijevoz</izvorni_sadrzaj>
    <derivirana_varijabla naziv="DomainObject.Predmet.ProtustrankaNazivFormated_1">PETŐ AGRO TRADE j.d.o.o. za trgovinu i prijevoz</derivirana_varijabla>
  </DomainObject.Predmet.ProtustrankaNazivFormated>
  <DomainObject.Predmet.ProtustrankaNazivFormatedOIB>
    <izvorni_sadrzaj>PETŐ AGRO TRADE j.d.o.o. za trgovinu i prijevoz, OIB 45486743075</izvorni_sadrzaj>
    <derivirana_varijabla naziv="DomainObject.Predmet.ProtustrankaNazivFormatedOIB_1">PETŐ AGRO TRADE j.d.o.o. za trgovinu i prijevoz, OIB 45486743075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PETŐ AGRO TRADE j.d.o.o. za trgovinu i prijevoz</item>
    </izvorni_sadrzaj>
    <derivirana_varijabla naziv="DomainObject.Predmet.ProtuStrankaListFormated_1">
      <item>PETŐ AGRO TRADE j.d.o.o. za trgovinu i prijevoz</item>
    </derivirana_varijabla>
  </DomainObject.Predmet.ProtuStrankaListFormated>
  <DomainObject.Predmet.ProtuStrankaListFormatedOIB>
    <izvorni_sadrzaj>
      <item>PETŐ AGRO TRADE j.d.o.o. za trgovinu i prijevoz, OIB 45486743075</item>
    </izvorni_sadrzaj>
    <derivirana_varijabla naziv="DomainObject.Predmet.ProtuStrankaListFormatedOIB_1">
      <item>PETŐ AGRO TRADE j.d.o.o. za trgovinu i prijevoz, OIB 45486743075</item>
    </derivirana_varijabla>
  </DomainObject.Predmet.ProtuStrankaListFormatedOIB>
  <DomainObject.Predmet.ProtuStrankaListFormatedWithAdress>
    <izvorni_sadrzaj>
      <item>PETŐ AGRO TRADE j.d.o.o. za trgovinu i prijevoz, J. J. Strossmayera 213, 31000 Osijek</item>
    </izvorni_sadrzaj>
    <derivirana_varijabla naziv="DomainObject.Predmet.ProtuStrankaListFormatedWithAdress_1">
      <item>PETŐ AGRO TRADE j.d.o.o. za trgovinu i prijevoz, J. J. Strossmayera 213, 31000 Osijek</item>
    </derivirana_varijabla>
  </DomainObject.Predmet.ProtuStrankaListFormatedWithAdress>
  <DomainObject.Predmet.ProtuStrankaListFormatedWithAdressOIB>
    <izvorni_sadrzaj>
      <item>PETŐ AGRO TRADE j.d.o.o. za trgovinu i prijevoz, OIB 45486743075, J. J. Strossmayera 213, 31000 Osijek</item>
    </izvorni_sadrzaj>
    <derivirana_varijabla naziv="DomainObject.Predmet.ProtuStrankaListFormatedWithAdressOIB_1">
      <item>PETŐ AGRO TRADE j.d.o.o. za trgovinu i prijevoz, OIB 45486743075, J. J. Strossmayera 213, 31000 Osijek</item>
    </derivirana_varijabla>
  </DomainObject.Predmet.ProtuStrankaListFormatedWithAdressOIB>
  <DomainObject.Predmet.ProtuStrankaListNazivFormated>
    <izvorni_sadrzaj>
      <item>PETŐ AGRO TRADE j.d.o.o. za trgovinu i prijevoz</item>
    </izvorni_sadrzaj>
    <derivirana_varijabla naziv="DomainObject.Predmet.ProtuStrankaListNazivFormated_1">
      <item>PETŐ AGRO TRADE j.d.o.o. za trgovinu i prijevoz</item>
    </derivirana_varijabla>
  </DomainObject.Predmet.ProtuStrankaListNazivFormated>
  <DomainObject.Predmet.ProtuStrankaListNazivFormatedOIB>
    <izvorni_sadrzaj>
      <item>PETŐ AGRO TRADE j.d.o.o. za trgovinu i prijevoz, OIB 45486743075</item>
    </izvorni_sadrzaj>
    <derivirana_varijabla naziv="DomainObject.Predmet.ProtuStrankaListNazivFormatedOIB_1">
      <item>PETŐ AGRO TRADE j.d.o.o. za trgovinu i prijevoz, OIB 45486743075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PETŐ AGRO TRADE j.d.o.o. za trgovinu i prijevoz</izvorni_sadrzaj>
    <derivirana_varijabla naziv="DomainObject.Predmet.ProtustrankaIDrugi_1">PETŐ AGRO TRADE j.d.o.o. za trgovinu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PETŐ AGRO TRADE j.d.o.o. za trgovinu i prijevoz, OIB 45486743075, J. J. Strossmayera 213, 31000 Osijek</izvorni_sadrzaj>
    <derivirana_varijabla naziv="DomainObject.Predmet.ProtustrankaIDrugiAdressOIB_1">PETŐ AGRO TRADE j.d.o.o. za trgovinu i prijevoz, OIB 45486743075, J. J. Strossmayera 213,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PETŐ AGRO TRADE j.d.o.o. za trgovinu i prijevoz</item>
    </izvorni_sadrzaj>
    <derivirana_varijabla naziv="DomainObject.Predmet.SudioniciListNaziv_1">
      <item>FINA RC OSIJEK</item>
      <item>PETŐ AGRO TRADE j.d.o.o. za trgovinu i prijevoz</item>
    </derivirana_varijabla>
  </DomainObject.Predmet.SudioniciListNaziv>
  <DomainObject.Predmet.SudioniciListAdressOIB>
    <izvorni_sadrzaj>
      <item>FINA RC OSIJEK, OIB 85821130368</item>
      <item>PETŐ AGRO TRADE j.d.o.o. za trgovinu i prijevoz, OIB 45486743075, J. J. Strossmayera 213,31000 Osijek</item>
    </izvorni_sadrzaj>
    <derivirana_varijabla naziv="DomainObject.Predmet.SudioniciListAdressOIB_1">
      <item>FINA RC OSIJEK, OIB 85821130368</item>
      <item>PETŐ AGRO TRADE j.d.o.o. za trgovinu i prijevoz, OIB 45486743075, J. J. 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45486743075</item>
    </izvorni_sadrzaj>
    <derivirana_varijabla naziv="DomainObject.Predmet.SudioniciListNazivOIB_1">
      <item>, OIB 85821130368</item>
      <item>, OIB 45486743075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0D381-A4F5-4A0A-9DD7-5D7E6A202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2083</properties:Characters>
  <properties:Lines>53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2017-02-06T07:18:00Z</cp:lastPrinted>
  <dcterms:modified xmlns:xsi="http://www.w3.org/2001/XMLSchema-instance" xsi:type="dcterms:W3CDTF">2017-02-06T07:21:00Z</dcterms:modified>
  <cp:revision>34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