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0b27" w14:paraId="18b0b27" w:rsidRDefault="00815872" w:rsidP="00815872" w:rsidR="00815872">
      <w:pPr>
        <w:ind w:firstLine="720"/>
        <w15:collapsed w:val="false"/>
        <w:rPr>
          <w:bCs/>
        </w:rPr>
      </w:pPr>
      <w:bookmarkStart w:name="_GoBack" w:id="0"/>
      <w:bookmarkEnd w:id="0"/>
    </w:p>
    <w:p w:rsidRDefault="00B35498" w:rsidP="00815872" w:rsidR="00B35498" w:rsidRPr="00E8336B">
      <w:pPr>
        <w:ind w:firstLine="720"/>
        <w:rPr>
          <w:bCs/>
        </w:rPr>
      </w:pPr>
    </w:p>
    <w:p w:rsidRDefault="00815872" w:rsidP="00E8336B" w:rsidR="00815872" w:rsidRPr="00E8336B">
      <w:pPr>
        <w:ind w:firstLine="720"/>
        <w:rPr>
          <w:bCs/>
        </w:rPr>
      </w:pPr>
      <w:r w:rsidRPr="00E8336B">
        <w:rPr>
          <w:noProof/>
          <w:lang w:eastAsia="hr-HR" w:val="hr-HR"/>
        </w:rPr>
        <w:drawing>
          <wp:inline distR="0" distL="0" distB="0" distT="0">
            <wp:extent cy="960120" cx="716280"/>
            <wp:effectExtent b="0" r="7620" t="0" l="0"/>
            <wp:docPr descr="Grb_RH - kopija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 - kopija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872" w:rsidP="00815872" w:rsidR="00815872" w:rsidRPr="00E8336B">
      <w:pPr>
        <w:rPr>
          <w:bCs/>
        </w:rPr>
      </w:pPr>
      <w:r w:rsidRPr="00E8336B">
        <w:rPr>
          <w:bCs/>
        </w:rPr>
        <w:t>REPUBLIKA HRVATSKA</w:t>
      </w:r>
    </w:p>
    <w:p w:rsidRDefault="00815872" w:rsidP="00815872" w:rsidR="00815872" w:rsidRPr="00E8336B">
      <w:pPr>
        <w:rPr>
          <w:bCs/>
        </w:rPr>
      </w:pPr>
      <w:r w:rsidRPr="00E8336B">
        <w:rPr>
          <w:bCs/>
        </w:rPr>
        <w:t>TRGOVAČKI SUD U SPLITU</w:t>
      </w:r>
    </w:p>
    <w:p w:rsidRDefault="00815872" w:rsidP="00815872" w:rsidR="00815872" w:rsidRPr="00E8336B">
      <w:proofErr w:type="spellStart"/>
      <w:r w:rsidRPr="00E8336B">
        <w:rPr>
          <w:bCs/>
        </w:rPr>
        <w:t>Sukoišanska</w:t>
      </w:r>
      <w:proofErr w:type="spellEnd"/>
      <w:r w:rsidRPr="00E8336B">
        <w:rPr>
          <w:bCs/>
        </w:rPr>
        <w:t xml:space="preserve"> br. 6, Split                                                                 </w:t>
      </w:r>
      <w:r w:rsidR="006A7EB6">
        <w:rPr>
          <w:bCs/>
        </w:rPr>
        <w:t xml:space="preserve">              </w:t>
      </w:r>
      <w:r w:rsidR="002219AE">
        <w:rPr>
          <w:bCs/>
        </w:rPr>
        <w:t xml:space="preserve">    </w:t>
      </w:r>
      <w:r w:rsidR="00A539F5">
        <w:rPr>
          <w:bCs/>
        </w:rPr>
        <w:t xml:space="preserve">   </w:t>
      </w:r>
      <w:r w:rsidR="006A7EB6">
        <w:rPr>
          <w:bCs/>
        </w:rPr>
        <w:t>8.</w:t>
      </w:r>
      <w:r w:rsidR="002219AE">
        <w:rPr>
          <w:bCs/>
        </w:rPr>
        <w:t>St-1014/2015</w:t>
      </w:r>
      <w:r w:rsidRPr="00E8336B">
        <w:tab/>
      </w:r>
      <w:r w:rsidRPr="00E8336B">
        <w:tab/>
      </w:r>
      <w:r w:rsidRPr="00E8336B">
        <w:tab/>
      </w:r>
      <w:r w:rsidRPr="00E8336B">
        <w:tab/>
      </w:r>
    </w:p>
    <w:p w:rsidRDefault="00815872" w:rsidP="00815872" w:rsidR="00815872" w:rsidRPr="00E8336B">
      <w:pPr>
        <w:jc w:val="center"/>
      </w:pPr>
      <w:r w:rsidRPr="00E8336B">
        <w:t>R E P U B L I K A   H R V A T S K A</w:t>
      </w:r>
    </w:p>
    <w:p w:rsidRDefault="006A7EB6" w:rsidP="006A7EB6" w:rsidR="006A7EB6" w:rsidRPr="00E8336B"/>
    <w:p w:rsidRDefault="00815872" w:rsidP="00815872" w:rsidR="00815872" w:rsidRPr="00E8336B">
      <w:pPr>
        <w:pStyle w:val="Naslov1"/>
        <w:rPr>
          <w:b/>
        </w:rPr>
      </w:pPr>
      <w:r w:rsidRPr="00E8336B">
        <w:rPr>
          <w:i w:val="false"/>
        </w:rPr>
        <w:t>R J E Š E N J E</w:t>
      </w:r>
    </w:p>
    <w:p w:rsidRDefault="00815872" w:rsidP="00815872" w:rsidR="00815872" w:rsidRPr="00E8336B">
      <w:pPr>
        <w:rPr>
          <w:lang w:val="hr-HR"/>
        </w:rPr>
      </w:pPr>
    </w:p>
    <w:p w:rsidRDefault="00815872" w:rsidP="00815872" w:rsidR="00815872" w:rsidRPr="002219AE">
      <w:pPr>
        <w:jc w:val="both"/>
      </w:pPr>
      <w:r w:rsidRPr="00E8336B">
        <w:rPr>
          <w:lang w:val="hr-HR"/>
        </w:rPr>
        <w:tab/>
        <w:t>Trgovački sud u Splitu, po sucu ovog suda Mariji Balić Jurišić, u pravnoj stvari</w:t>
      </w:r>
      <w:r w:rsidR="002219AE">
        <w:rPr>
          <w:lang w:val="hr-HR"/>
        </w:rPr>
        <w:t xml:space="preserve"> </w:t>
      </w:r>
      <w:r w:rsidR="002219AE" w:rsidRPr="003F13DF">
        <w:rPr>
          <w:lang w:val="hr-HR"/>
        </w:rPr>
        <w:t>u</w:t>
      </w:r>
      <w:r w:rsidR="002219AE">
        <w:rPr>
          <w:lang w:val="hr-HR"/>
        </w:rPr>
        <w:t xml:space="preserve"> skraćenom stečajnom postupku povodom zahtjeva </w:t>
      </w:r>
      <w:r w:rsidR="002219AE" w:rsidRPr="001A260E">
        <w:rPr>
          <w:lang w:val="hr-HR"/>
        </w:rPr>
        <w:t>FINANCIJSKE AGENCIJE, Regionalni centar Spl</w:t>
      </w:r>
      <w:r w:rsidR="002219AE">
        <w:rPr>
          <w:lang w:val="hr-HR"/>
        </w:rPr>
        <w:t xml:space="preserve">it, Podružnica Split, Mažuranićevo šetalište 24b, OIB: 85821130368, za provedbu skraćenog stečajnog postupka nad dužnikom </w:t>
      </w:r>
      <w:r w:rsidR="002219AE">
        <w:t xml:space="preserve"> PIKADO KLUB LEONE, OIB: 66508586819, </w:t>
      </w:r>
      <w:proofErr w:type="spellStart"/>
      <w:r w:rsidR="002219AE">
        <w:t>sa</w:t>
      </w:r>
      <w:proofErr w:type="spellEnd"/>
      <w:r w:rsidR="002219AE">
        <w:t xml:space="preserve"> </w:t>
      </w:r>
      <w:proofErr w:type="spellStart"/>
      <w:r w:rsidR="002219AE">
        <w:t>sjedištem</w:t>
      </w:r>
      <w:proofErr w:type="spellEnd"/>
      <w:r w:rsidR="002219AE">
        <w:t xml:space="preserve"> u </w:t>
      </w:r>
      <w:proofErr w:type="spellStart"/>
      <w:r w:rsidR="002219AE">
        <w:t>Splitu</w:t>
      </w:r>
      <w:proofErr w:type="spellEnd"/>
      <w:r w:rsidR="002219AE">
        <w:t xml:space="preserve">, Put </w:t>
      </w:r>
      <w:proofErr w:type="spellStart"/>
      <w:r w:rsidR="002219AE">
        <w:t>Vrbonika</w:t>
      </w:r>
      <w:proofErr w:type="spellEnd"/>
      <w:r w:rsidR="002219AE">
        <w:t xml:space="preserve"> 0 bb</w:t>
      </w:r>
      <w:r w:rsidR="00674568">
        <w:t xml:space="preserve">, </w:t>
      </w:r>
      <w:r w:rsidR="006D3E70">
        <w:t>1.veljače</w:t>
      </w:r>
      <w:r w:rsidR="00295D4C">
        <w:t xml:space="preserve"> 2018</w:t>
      </w:r>
      <w:r w:rsidR="00685D99">
        <w:t xml:space="preserve">.godine. </w:t>
      </w:r>
    </w:p>
    <w:p w:rsidRDefault="00EE2561" w:rsidP="00815872" w:rsidR="00EE2561" w:rsidRPr="00E8336B">
      <w:pPr>
        <w:jc w:val="both"/>
        <w:rPr>
          <w:lang w:val="hr-HR"/>
        </w:rPr>
      </w:pPr>
    </w:p>
    <w:p w:rsidRDefault="00815872" w:rsidP="00E8336B" w:rsidR="00815872" w:rsidRPr="00E8336B">
      <w:pPr>
        <w:jc w:val="center"/>
        <w:rPr>
          <w:lang w:val="hr-HR"/>
        </w:rPr>
      </w:pPr>
      <w:r w:rsidRPr="00E8336B">
        <w:rPr>
          <w:lang w:val="hr-HR"/>
        </w:rPr>
        <w:t xml:space="preserve">r i j e š i o   j e </w:t>
      </w:r>
    </w:p>
    <w:p w:rsidRDefault="00815872" w:rsidP="00815872" w:rsidR="00815872" w:rsidRPr="00E8336B">
      <w:pPr>
        <w:jc w:val="both"/>
        <w:rPr>
          <w:lang w:val="hr-HR"/>
        </w:rPr>
      </w:pPr>
    </w:p>
    <w:p w:rsidRDefault="00815872" w:rsidP="00DA56E7" w:rsidR="002219AE">
      <w:pPr>
        <w:jc w:val="both"/>
        <w:rPr>
          <w:lang w:val="hr-HR"/>
        </w:rPr>
      </w:pPr>
      <w:r w:rsidRPr="00E8336B">
        <w:rPr>
          <w:lang w:val="hr-HR"/>
        </w:rPr>
        <w:tab/>
        <w:t>Ispravlja</w:t>
      </w:r>
      <w:r w:rsidR="001F37E9">
        <w:rPr>
          <w:lang w:val="hr-HR"/>
        </w:rPr>
        <w:t xml:space="preserve"> se </w:t>
      </w:r>
      <w:r w:rsidR="002219AE">
        <w:rPr>
          <w:lang w:val="hr-HR"/>
        </w:rPr>
        <w:t xml:space="preserve">rješenje </w:t>
      </w:r>
      <w:r w:rsidR="00685D99">
        <w:rPr>
          <w:lang w:val="hr-HR"/>
        </w:rPr>
        <w:t xml:space="preserve">ovog suda pod poslovnim brojem </w:t>
      </w:r>
      <w:r w:rsidR="002219AE">
        <w:rPr>
          <w:lang w:val="hr-HR"/>
        </w:rPr>
        <w:t xml:space="preserve">St-1014/2015 </w:t>
      </w:r>
      <w:r w:rsidR="00DA56E7">
        <w:rPr>
          <w:lang w:val="hr-HR"/>
        </w:rPr>
        <w:t xml:space="preserve">od </w:t>
      </w:r>
      <w:r w:rsidR="002219AE">
        <w:rPr>
          <w:lang w:val="hr-HR"/>
        </w:rPr>
        <w:t>14.studenog 2017</w:t>
      </w:r>
      <w:r w:rsidR="00674568">
        <w:rPr>
          <w:lang w:val="hr-HR"/>
        </w:rPr>
        <w:t xml:space="preserve">.godine u </w:t>
      </w:r>
      <w:r w:rsidR="00DA56E7">
        <w:rPr>
          <w:lang w:val="hr-HR"/>
        </w:rPr>
        <w:t xml:space="preserve">točci </w:t>
      </w:r>
      <w:r w:rsidR="00674568">
        <w:rPr>
          <w:lang w:val="hr-HR"/>
        </w:rPr>
        <w:t>I</w:t>
      </w:r>
      <w:r w:rsidR="002219AE">
        <w:rPr>
          <w:lang w:val="hr-HR"/>
        </w:rPr>
        <w:t>V</w:t>
      </w:r>
      <w:r w:rsidR="00AB4F12">
        <w:rPr>
          <w:lang w:val="hr-HR"/>
        </w:rPr>
        <w:t xml:space="preserve"> </w:t>
      </w:r>
      <w:r w:rsidR="00DA56E7">
        <w:rPr>
          <w:lang w:val="hr-HR"/>
        </w:rPr>
        <w:t xml:space="preserve">izreke </w:t>
      </w:r>
      <w:r w:rsidR="002219AE">
        <w:rPr>
          <w:lang w:val="hr-HR"/>
        </w:rPr>
        <w:t>tako da umjesto: dužnik će se brisati iz sudskog registra, ima stajati: dužnik će se brisati iz registra udruga.</w:t>
      </w:r>
    </w:p>
    <w:p w:rsidRDefault="006D3E70" w:rsidP="00DA56E7" w:rsidR="006D3E70" w:rsidRPr="00DA56E7">
      <w:pPr>
        <w:jc w:val="both"/>
        <w:rPr>
          <w:lang w:val="hr-HR"/>
        </w:rPr>
      </w:pPr>
    </w:p>
    <w:p w:rsidRDefault="00815872" w:rsidP="006271C1" w:rsidR="00815872" w:rsidRPr="006271C1">
      <w:pPr>
        <w:jc w:val="center"/>
        <w:rPr>
          <w:lang w:val="hr-HR"/>
        </w:rPr>
      </w:pPr>
      <w:r w:rsidRPr="00E8336B">
        <w:rPr>
          <w:lang w:val="hr-HR"/>
        </w:rPr>
        <w:t>Obrazloženje</w:t>
      </w:r>
    </w:p>
    <w:p w:rsidRDefault="00EE2561" w:rsidP="00E8336B" w:rsidR="00EE2561" w:rsidRPr="00E8336B">
      <w:pPr>
        <w:rPr>
          <w:b/>
          <w:lang w:val="hr-HR"/>
        </w:rPr>
      </w:pPr>
    </w:p>
    <w:p w:rsidRDefault="001F37E9" w:rsidP="002219AE" w:rsidR="0086754D" w:rsidRPr="0086754D">
      <w:pPr>
        <w:ind w:firstLine="708"/>
        <w:jc w:val="both"/>
        <w:rPr>
          <w:lang w:val="hr-HR"/>
        </w:rPr>
      </w:pPr>
      <w:r>
        <w:rPr>
          <w:lang w:val="hr-HR"/>
        </w:rPr>
        <w:t xml:space="preserve">Ovaj sud je </w:t>
      </w:r>
      <w:r w:rsidR="002219AE">
        <w:rPr>
          <w:lang w:val="hr-HR"/>
        </w:rPr>
        <w:t xml:space="preserve">rješenja </w:t>
      </w:r>
      <w:r w:rsidR="00685D99">
        <w:rPr>
          <w:lang w:val="hr-HR"/>
        </w:rPr>
        <w:t xml:space="preserve">pod </w:t>
      </w:r>
      <w:r w:rsidR="00A539F5">
        <w:rPr>
          <w:lang w:val="hr-HR"/>
        </w:rPr>
        <w:t xml:space="preserve">gornjim </w:t>
      </w:r>
      <w:r w:rsidR="006D34B4">
        <w:rPr>
          <w:lang w:val="hr-HR"/>
        </w:rPr>
        <w:t>poslovnim brojem</w:t>
      </w:r>
      <w:r w:rsidR="00AB4F12">
        <w:rPr>
          <w:lang w:val="hr-HR"/>
        </w:rPr>
        <w:t xml:space="preserve"> omaškom </w:t>
      </w:r>
      <w:r w:rsidR="006D3E70">
        <w:rPr>
          <w:lang w:val="hr-HR"/>
        </w:rPr>
        <w:t>pod točkom I</w:t>
      </w:r>
      <w:r w:rsidR="002219AE">
        <w:rPr>
          <w:lang w:val="hr-HR"/>
        </w:rPr>
        <w:t>V</w:t>
      </w:r>
      <w:r w:rsidR="00295D4C">
        <w:rPr>
          <w:lang w:val="hr-HR"/>
        </w:rPr>
        <w:t xml:space="preserve"> izreke  </w:t>
      </w:r>
      <w:r w:rsidR="002219AE">
        <w:rPr>
          <w:lang w:val="hr-HR"/>
        </w:rPr>
        <w:t xml:space="preserve"> naveo da će se dužnik brisati iz sudskog registra, dok je pravilno treba</w:t>
      </w:r>
      <w:r w:rsidR="00F51300">
        <w:rPr>
          <w:lang w:val="hr-HR"/>
        </w:rPr>
        <w:t xml:space="preserve">lo </w:t>
      </w:r>
      <w:r w:rsidR="002219AE">
        <w:rPr>
          <w:lang w:val="hr-HR"/>
        </w:rPr>
        <w:t>stajati da će se dužnik brisati iz registra udruga.</w:t>
      </w:r>
    </w:p>
    <w:p w:rsidRDefault="0086754D" w:rsidP="00B902BB" w:rsidR="006A7EB6" w:rsidRPr="006271C1">
      <w:pPr>
        <w:ind w:firstLine="708"/>
        <w:jc w:val="both"/>
        <w:rPr>
          <w:lang w:val="hr-HR"/>
        </w:rPr>
      </w:pPr>
      <w:r>
        <w:rPr>
          <w:lang w:val="hr-HR"/>
        </w:rPr>
        <w:t xml:space="preserve"> Stoga je sukladno </w:t>
      </w:r>
      <w:r w:rsidR="00F51300">
        <w:rPr>
          <w:lang w:val="hr-HR"/>
        </w:rPr>
        <w:t>poziv na odredbu čl. 347</w:t>
      </w:r>
      <w:r w:rsidR="00A47AE8">
        <w:rPr>
          <w:lang w:val="hr-HR"/>
        </w:rPr>
        <w:t xml:space="preserve"> </w:t>
      </w:r>
      <w:r w:rsidR="00460547">
        <w:rPr>
          <w:lang w:val="hr-HR"/>
        </w:rPr>
        <w:t xml:space="preserve"> </w:t>
      </w:r>
      <w:proofErr w:type="spellStart"/>
      <w:r w:rsidR="006271C1" w:rsidRPr="00F31F92">
        <w:t>Zakona</w:t>
      </w:r>
      <w:proofErr w:type="spellEnd"/>
      <w:r w:rsidR="006271C1" w:rsidRPr="00F31F92">
        <w:t xml:space="preserve"> o </w:t>
      </w:r>
      <w:proofErr w:type="spellStart"/>
      <w:r w:rsidR="006271C1" w:rsidRPr="00F31F92">
        <w:t>parničnom</w:t>
      </w:r>
      <w:proofErr w:type="spellEnd"/>
      <w:r w:rsidR="006271C1" w:rsidRPr="00F31F92">
        <w:t xml:space="preserve"> </w:t>
      </w:r>
      <w:proofErr w:type="spellStart"/>
      <w:r w:rsidR="006271C1" w:rsidRPr="00F31F92">
        <w:t>postupku</w:t>
      </w:r>
      <w:proofErr w:type="spellEnd"/>
      <w:r w:rsidR="006271C1" w:rsidRPr="00F31F92">
        <w:t xml:space="preserve"> («</w:t>
      </w:r>
      <w:proofErr w:type="spellStart"/>
      <w:r w:rsidR="006271C1" w:rsidRPr="00F31F92">
        <w:t>Narodne</w:t>
      </w:r>
      <w:proofErr w:type="spellEnd"/>
      <w:r w:rsidR="006271C1" w:rsidRPr="00F31F92">
        <w:t xml:space="preserve"> </w:t>
      </w:r>
      <w:proofErr w:type="spellStart"/>
      <w:r w:rsidR="006271C1" w:rsidRPr="00F31F92">
        <w:t>novine</w:t>
      </w:r>
      <w:proofErr w:type="spellEnd"/>
      <w:r w:rsidR="006271C1" w:rsidRPr="00F31F92">
        <w:t xml:space="preserve">» </w:t>
      </w:r>
      <w:proofErr w:type="spellStart"/>
      <w:r w:rsidR="006271C1" w:rsidRPr="00F31F92">
        <w:t>broj</w:t>
      </w:r>
      <w:proofErr w:type="spellEnd"/>
      <w:r w:rsidR="006271C1" w:rsidRPr="00F31F92">
        <w:t xml:space="preserve">: 53/91, 91/92, 58/93, 112/99, 88/01, 117/03, 88/05, 02/07, 84/08, 123/08, 57/11, 148/11 </w:t>
      </w:r>
      <w:proofErr w:type="spellStart"/>
      <w:r w:rsidR="006271C1" w:rsidRPr="00F31F92">
        <w:t>i</w:t>
      </w:r>
      <w:proofErr w:type="spellEnd"/>
      <w:r w:rsidR="006271C1" w:rsidRPr="00F31F92">
        <w:t xml:space="preserve"> 25/13)</w:t>
      </w:r>
      <w:r w:rsidR="00F51300">
        <w:t xml:space="preserve"> a u </w:t>
      </w:r>
      <w:proofErr w:type="spellStart"/>
      <w:r w:rsidR="00F51300">
        <w:t>svezi</w:t>
      </w:r>
      <w:proofErr w:type="spellEnd"/>
      <w:r w:rsidR="00F51300">
        <w:t xml:space="preserve"> </w:t>
      </w:r>
      <w:proofErr w:type="spellStart"/>
      <w:r w:rsidR="00F51300">
        <w:t>čl</w:t>
      </w:r>
      <w:proofErr w:type="spellEnd"/>
      <w:r w:rsidR="00F51300">
        <w:t>. 10</w:t>
      </w:r>
      <w:r w:rsidR="00F51300" w:rsidRPr="00F51300">
        <w:rPr>
          <w:lang w:val="hr-HR"/>
        </w:rPr>
        <w:t xml:space="preserve"> </w:t>
      </w:r>
      <w:r w:rsidR="00F51300">
        <w:rPr>
          <w:lang w:val="hr-HR"/>
        </w:rPr>
        <w:t>Stečajnog zakona (Narodne novine broj 71/15, dalje SZ</w:t>
      </w:r>
      <w:proofErr w:type="gramStart"/>
      <w:r w:rsidR="00F51300">
        <w:rPr>
          <w:lang w:val="hr-HR"/>
        </w:rPr>
        <w:t>)</w:t>
      </w:r>
      <w:r w:rsidR="002219AE">
        <w:t xml:space="preserve"> </w:t>
      </w:r>
      <w:r w:rsidR="006271C1">
        <w:t>,</w:t>
      </w:r>
      <w:proofErr w:type="gramEnd"/>
      <w:r w:rsidR="006271C1">
        <w:rPr>
          <w:b/>
          <w:lang w:val="hr-HR"/>
        </w:rPr>
        <w:t xml:space="preserve"> </w:t>
      </w:r>
      <w:r w:rsidR="00460547">
        <w:rPr>
          <w:lang w:val="hr-HR"/>
        </w:rPr>
        <w:t>odlučeno</w:t>
      </w:r>
      <w:r w:rsidR="00E8336B" w:rsidRPr="00E8336B">
        <w:rPr>
          <w:lang w:val="hr-HR"/>
        </w:rPr>
        <w:t xml:space="preserve"> kao u izreci rješenja.</w:t>
      </w:r>
    </w:p>
    <w:p w:rsidRDefault="00A47AE8" w:rsidP="006A7EB6" w:rsidR="00A47AE8" w:rsidRPr="00E8336B">
      <w:pPr>
        <w:ind w:firstLine="720"/>
        <w:jc w:val="both"/>
        <w:rPr>
          <w:lang w:val="hr-HR"/>
        </w:rPr>
      </w:pPr>
    </w:p>
    <w:p w:rsidRDefault="004E45AF" w:rsidP="00815872" w:rsidR="00815872" w:rsidRPr="00E8336B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6D3E70">
        <w:rPr>
          <w:lang w:val="hr-HR"/>
        </w:rPr>
        <w:t xml:space="preserve">1. veljače </w:t>
      </w:r>
      <w:r w:rsidR="00295D4C">
        <w:rPr>
          <w:lang w:val="hr-HR"/>
        </w:rPr>
        <w:t>2018</w:t>
      </w:r>
      <w:r w:rsidR="00815872" w:rsidRPr="00E8336B">
        <w:rPr>
          <w:lang w:val="hr-HR"/>
        </w:rPr>
        <w:t>. godine</w:t>
      </w:r>
    </w:p>
    <w:p w:rsidRDefault="001F37E9" w:rsidP="00815872" w:rsidR="001F37E9" w:rsidRPr="00E8336B">
      <w:pPr>
        <w:jc w:val="both"/>
        <w:rPr>
          <w:lang w:val="hr-HR"/>
        </w:rPr>
      </w:pPr>
    </w:p>
    <w:p w:rsidRDefault="00E8336B" w:rsidP="00815872" w:rsidR="00674568" w:rsidRPr="00E8336B">
      <w:pPr>
        <w:jc w:val="both"/>
        <w:rPr>
          <w:lang w:val="hr-HR"/>
        </w:rPr>
      </w:pP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  <w:t xml:space="preserve">             S u d a c </w:t>
      </w:r>
    </w:p>
    <w:p w:rsidRDefault="00815872" w:rsidP="0086754D" w:rsidR="006D34B4">
      <w:pPr>
        <w:jc w:val="both"/>
        <w:rPr>
          <w:noProof/>
        </w:rPr>
      </w:pP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</w:r>
      <w:r w:rsidRPr="00E8336B">
        <w:rPr>
          <w:lang w:val="hr-HR"/>
        </w:rPr>
        <w:tab/>
        <w:t xml:space="preserve">             MARIJA BALIĆ JURIŠIĆ</w:t>
      </w:r>
      <w:r w:rsidR="00F51300">
        <w:rPr>
          <w:noProof/>
        </w:rPr>
        <w:t>, v.r.</w:t>
      </w:r>
    </w:p>
    <w:p w:rsidRDefault="00F51300" w:rsidP="00EF1808" w:rsidR="00F51300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F51300" w:rsidP="00EF1808" w:rsidR="00F51300" w:rsidRPr="006C43C5">
      <w:pPr>
        <w:jc w:val="right"/>
      </w:pPr>
      <w:r>
        <w:rPr>
          <w:noProof/>
        </w:rPr>
        <w:t xml:space="preserve">Sanda Karaman  </w:t>
      </w:r>
    </w:p>
    <w:p w:rsidRDefault="00F51300" w:rsidP="0086754D" w:rsidR="00F51300" w:rsidRPr="006C43C5">
      <w:pPr>
        <w:jc w:val="both"/>
      </w:pPr>
    </w:p>
    <w:p w:rsidRDefault="00B902BB" w:rsidP="0086754D" w:rsidR="00A47AE8">
      <w:r>
        <w:rPr>
          <w:noProof/>
        </w:rPr>
        <w:t xml:space="preserve"> </w:t>
      </w:r>
    </w:p>
    <w:p w:rsidRDefault="004E45AF" w:rsidP="004E45AF" w:rsidR="004E45AF" w:rsidRPr="001F37E9">
      <w:pPr>
        <w:rPr>
          <w:noProof/>
        </w:rPr>
      </w:pPr>
      <w:r w:rsidRPr="001F37E9">
        <w:rPr>
          <w:noProof/>
        </w:rPr>
        <w:t>UPUTA O PRAVNOM LIJEKU:</w:t>
      </w:r>
    </w:p>
    <w:p w:rsidRDefault="001F37E9" w:rsidP="001F37E9" w:rsidR="001F37E9" w:rsidRPr="001F37E9">
      <w:pPr>
        <w:rPr>
          <w:lang w:val="hr-HR"/>
        </w:rPr>
      </w:pPr>
      <w:r w:rsidRPr="001F37E9">
        <w:rPr>
          <w:lang w:val="hr-HR"/>
        </w:rPr>
        <w:t xml:space="preserve">Protiv ovog rješenja može se izjaviti žalbu u roku od 8 dana računajući od dana primitka. </w:t>
      </w:r>
    </w:p>
    <w:p w:rsidRDefault="001F37E9" w:rsidP="001F37E9" w:rsidR="001F37E9">
      <w:pPr>
        <w:rPr>
          <w:lang w:val="hr-HR"/>
        </w:rPr>
      </w:pPr>
      <w:r w:rsidRPr="001F37E9">
        <w:rPr>
          <w:lang w:val="hr-HR"/>
        </w:rPr>
        <w:t>Žalba se podnosi Visokom trgovačkom sudu RH putem ovog suda u 3 primjerka.</w:t>
      </w:r>
    </w:p>
    <w:p w:rsidRDefault="00295D4C" w:rsidR="00295D4C" w:rsidRPr="00E8336B"/>
    <w:sectPr w:rsidSect="00A539F5" w:rsidR="00295D4C" w:rsidRPr="00E8336B">
      <w:headerReference w:type="default" r:id="rId9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7E9" w:rsidP="001F37E9" w:rsidR="001F37E9">
      <w:r>
        <w:separator/>
      </w:r>
    </w:p>
  </w:endnote>
  <w:endnote w:id="0" w:type="continuationSeparator">
    <w:p w:rsidRDefault="001F37E9" w:rsidP="001F37E9" w:rsidR="001F3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7E9" w:rsidP="001F37E9" w:rsidR="001F37E9">
      <w:r>
        <w:separator/>
      </w:r>
    </w:p>
  </w:footnote>
  <w:footnote w:id="0" w:type="continuationSeparator">
    <w:p w:rsidRDefault="001F37E9" w:rsidP="001F37E9" w:rsidR="001F3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542828"/>
      <w:docPartObj>
        <w:docPartGallery w:val="Page Numbers (Top of Page)"/>
        <w:docPartUnique/>
      </w:docPartObj>
    </w:sdtPr>
    <w:sdtEndPr/>
    <w:sdtContent>
      <w:p w:rsidRDefault="001F37E9" w:rsidR="001F37E9">
        <w:pPr>
          <w:pStyle w:val="Zaglavlje"/>
          <w:jc w:val="center"/>
        </w:pPr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1300" w:rsidRPr="00F51300">
          <w:rPr>
            <w:noProof/>
            <w:lang w:val="hr-HR"/>
          </w:rPr>
          <w:t>2</w:t>
        </w:r>
        <w:r>
          <w:fldChar w:fldCharType="end"/>
        </w:r>
        <w:r>
          <w:t xml:space="preserve">                 </w:t>
        </w:r>
        <w:r w:rsidR="00685D99">
          <w:t xml:space="preserve">                         </w:t>
        </w:r>
        <w:r>
          <w:t xml:space="preserve">    </w:t>
        </w:r>
        <w:r w:rsidR="00685D99">
          <w:t>Povrv-1477/2016</w:t>
        </w:r>
      </w:p>
    </w:sdtContent>
  </w:sdt>
  <w:p w:rsidRDefault="001F37E9" w:rsidR="001F37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5BB"/>
    <w:rsid w:val="000034D8"/>
    <w:rsid w:val="00054FB8"/>
    <w:rsid w:val="000A6588"/>
    <w:rsid w:val="000D32FF"/>
    <w:rsid w:val="000E7DDA"/>
    <w:rsid w:val="00156FFA"/>
    <w:rsid w:val="0017188F"/>
    <w:rsid w:val="001F37E9"/>
    <w:rsid w:val="002125FC"/>
    <w:rsid w:val="002219AE"/>
    <w:rsid w:val="00230181"/>
    <w:rsid w:val="00247499"/>
    <w:rsid w:val="00266958"/>
    <w:rsid w:val="00295D4C"/>
    <w:rsid w:val="00295F7B"/>
    <w:rsid w:val="002A6B01"/>
    <w:rsid w:val="002D4DDF"/>
    <w:rsid w:val="002E4C1F"/>
    <w:rsid w:val="003208F2"/>
    <w:rsid w:val="0036010A"/>
    <w:rsid w:val="00362450"/>
    <w:rsid w:val="003A2665"/>
    <w:rsid w:val="003A62AB"/>
    <w:rsid w:val="003A6BDC"/>
    <w:rsid w:val="00422DBE"/>
    <w:rsid w:val="00460547"/>
    <w:rsid w:val="00483AFF"/>
    <w:rsid w:val="004A3789"/>
    <w:rsid w:val="004A6975"/>
    <w:rsid w:val="004D1DD1"/>
    <w:rsid w:val="004D55BB"/>
    <w:rsid w:val="004E45AF"/>
    <w:rsid w:val="00503431"/>
    <w:rsid w:val="0050719B"/>
    <w:rsid w:val="005710C5"/>
    <w:rsid w:val="00573824"/>
    <w:rsid w:val="00580965"/>
    <w:rsid w:val="005910A0"/>
    <w:rsid w:val="005C618D"/>
    <w:rsid w:val="005D00EA"/>
    <w:rsid w:val="006148CC"/>
    <w:rsid w:val="006271C1"/>
    <w:rsid w:val="006448C9"/>
    <w:rsid w:val="006621C2"/>
    <w:rsid w:val="006647D6"/>
    <w:rsid w:val="00674568"/>
    <w:rsid w:val="00685D99"/>
    <w:rsid w:val="006A7EB6"/>
    <w:rsid w:val="006B3C4F"/>
    <w:rsid w:val="006D34B4"/>
    <w:rsid w:val="006D3E70"/>
    <w:rsid w:val="007120DD"/>
    <w:rsid w:val="0077573D"/>
    <w:rsid w:val="007E1015"/>
    <w:rsid w:val="00815872"/>
    <w:rsid w:val="00857AEB"/>
    <w:rsid w:val="00867320"/>
    <w:rsid w:val="0086754D"/>
    <w:rsid w:val="008900F7"/>
    <w:rsid w:val="008D5D4A"/>
    <w:rsid w:val="008F37F6"/>
    <w:rsid w:val="008F5300"/>
    <w:rsid w:val="008F7DDE"/>
    <w:rsid w:val="009634B5"/>
    <w:rsid w:val="009703DD"/>
    <w:rsid w:val="00985C07"/>
    <w:rsid w:val="009A51C1"/>
    <w:rsid w:val="009E0DB4"/>
    <w:rsid w:val="00A104E5"/>
    <w:rsid w:val="00A4097F"/>
    <w:rsid w:val="00A47AE8"/>
    <w:rsid w:val="00A539F5"/>
    <w:rsid w:val="00AB4F12"/>
    <w:rsid w:val="00B047C6"/>
    <w:rsid w:val="00B35498"/>
    <w:rsid w:val="00B478A3"/>
    <w:rsid w:val="00B54456"/>
    <w:rsid w:val="00B57E24"/>
    <w:rsid w:val="00B6780E"/>
    <w:rsid w:val="00B902BB"/>
    <w:rsid w:val="00BA3FB6"/>
    <w:rsid w:val="00C122B3"/>
    <w:rsid w:val="00C76B22"/>
    <w:rsid w:val="00C934CB"/>
    <w:rsid w:val="00C93B0C"/>
    <w:rsid w:val="00CD3D12"/>
    <w:rsid w:val="00D00E62"/>
    <w:rsid w:val="00D0698E"/>
    <w:rsid w:val="00D337B0"/>
    <w:rsid w:val="00D45ED2"/>
    <w:rsid w:val="00D46727"/>
    <w:rsid w:val="00DA2C66"/>
    <w:rsid w:val="00DA56E7"/>
    <w:rsid w:val="00DF3ACB"/>
    <w:rsid w:val="00E37709"/>
    <w:rsid w:val="00E5214F"/>
    <w:rsid w:val="00E81368"/>
    <w:rsid w:val="00E8336B"/>
    <w:rsid w:val="00EE2561"/>
    <w:rsid w:val="00F30948"/>
    <w:rsid w:val="00F45E16"/>
    <w:rsid w:val="00F51300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58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5872"/>
    <w:pPr>
      <w:keepNext/>
      <w:jc w:val="center"/>
      <w:outlineLvl w:val="0"/>
    </w:pPr>
    <w:rPr>
      <w:i/>
      <w:i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5872"/>
    <w:rPr>
      <w:rFonts w:cs="Times New Roman" w:eastAsia="Times New Roman" w:hAnsi="Times New Roman" w:ascii="Times New Roman"/>
      <w:i/>
      <w:i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8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58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F37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37E9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F37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37E9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D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D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D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D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58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5872"/>
    <w:pPr>
      <w:keepNext/>
      <w:jc w:val="center"/>
      <w:outlineLvl w:val="0"/>
    </w:pPr>
    <w:rPr>
      <w:i/>
      <w:i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5872"/>
    <w:rPr>
      <w:rFonts w:ascii="Times New Roman" w:cs="Times New Roman" w:eastAsia="Times New Roman" w:hAnsi="Times New Roman"/>
      <w:i/>
      <w:i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58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58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F37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37E9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F37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37E9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D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D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D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D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98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2017.</izvorni_sadrzaj>
    <derivirana_varijabla naziv="DomainObject.Predmet.DatumRjesavanja_1">14.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72046507985</izvorni_sadrzaj>
    <derivirana_varijabla naziv="DomainObject.Predmet.PredmetRijesio.Oib_1">72046507985</derivirana_varijabla>
  </DomainObject.Predmet.PredmetRijesio.Oib>
  <DomainObject.Predmet.PredmetRijesio.Prezime>
    <izvorni_sadrzaj>Balić Jurišić</izvorni_sadrzaj>
    <derivirana_varijabla naziv="DomainObject.Predmet.PredmetRijesio.Prezime_1">Balić Jurišić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PIKADO KLUB LEONE</izvorni_sadrzaj>
    <derivirana_varijabla naziv="DomainObject.Predmet.ProtustrankaFormated_1">  PIKADO KLUB LEONE</derivirana_varijabla>
  </DomainObject.Predmet.ProtustrankaFormated>
  <DomainObject.Predmet.ProtustrankaFormatedOIB>
    <izvorni_sadrzaj>  PIKADO KLUB LEONE, OIB 66508586819</izvorni_sadrzaj>
    <derivirana_varijabla naziv="DomainObject.Predmet.ProtustrankaFormatedOIB_1">  PIKADO KLUB LEONE, OIB 66508586819</derivirana_varijabla>
  </DomainObject.Predmet.ProtustrankaFormatedOIB>
  <DomainObject.Predmet.ProtustrankaFormatedWithAdress>
    <izvorni_sadrzaj> PIKADO KLUB LEONE, Put Vrbovnika 0bb, 21000 Split</izvorni_sadrzaj>
    <derivirana_varijabla naziv="DomainObject.Predmet.ProtustrankaFormatedWithAdress_1"> PIKADO KLUB LEONE, Put Vrbovnika 0bb, 21000 Split</derivirana_varijabla>
  </DomainObject.Predmet.ProtustrankaFormatedWithAdress>
  <DomainObject.Predmet.ProtustrankaFormatedWithAdressOIB>
    <izvorni_sadrzaj> PIKADO KLUB LEONE, OIB 66508586819, Put Vrbovnika 0bb, 21000 Split</izvorni_sadrzaj>
    <derivirana_varijabla naziv="DomainObject.Predmet.ProtustrankaFormatedWithAdressOIB_1"> PIKADO KLUB LEONE, OIB 66508586819, Put Vrbovnika 0bb, 21000 Split</derivirana_varijabla>
  </DomainObject.Predmet.ProtustrankaFormatedWithAdressOIB>
  <DomainObject.Predmet.ProtustrankaWithAdress>
    <izvorni_sadrzaj>PIKADO KLUB LEONE Put Vrbovnika 0bb, 21000 Split</izvorni_sadrzaj>
    <derivirana_varijabla naziv="DomainObject.Predmet.ProtustrankaWithAdress_1">PIKADO KLUB LEONE Put Vrbovnika 0bb, 21000 Split</derivirana_varijabla>
  </DomainObject.Predmet.ProtustrankaWithAdress>
  <DomainObject.Predmet.ProtustrankaWithAdressOIB>
    <izvorni_sadrzaj>PIKADO KLUB LEONE, OIB 66508586819, Put Vrbovnika 0bb, 21000 Split</izvorni_sadrzaj>
    <derivirana_varijabla naziv="DomainObject.Predmet.ProtustrankaWithAdressOIB_1">PIKADO KLUB LEONE, OIB 66508586819, Put Vrbovnika 0bb, 21000 Split</derivirana_varijabla>
  </DomainObject.Predmet.ProtustrankaWithAdressOIB>
  <DomainObject.Predmet.ProtustrankaNazivFormated>
    <izvorni_sadrzaj>PIKADO KLUB LEONE</izvorni_sadrzaj>
    <derivirana_varijabla naziv="DomainObject.Predmet.ProtustrankaNazivFormated_1">PIKADO KLUB LEONE</derivirana_varijabla>
  </DomainObject.Predmet.ProtustrankaNazivFormated>
  <DomainObject.Predmet.ProtustrankaNazivFormatedOIB>
    <izvorni_sadrzaj>PIKADO KLUB LEONE, OIB 66508586819</izvorni_sadrzaj>
    <derivirana_varijabla naziv="DomainObject.Predmet.ProtustrankaNazivFormatedOIB_1">PIKADO KLUB LEONE, OIB 66508586819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24796.25</izvorni_sadrzaj>
    <derivirana_varijabla naziv="DomainObject.Predmet.TrenutnaVrijednost_1">24796.25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PIKADO KLUB LEONE</item>
    </izvorni_sadrzaj>
    <derivirana_varijabla naziv="DomainObject.Predmet.ProtuStrankaListFormated_1">
      <item>PIKADO KLUB LEONE</item>
    </derivirana_varijabla>
  </DomainObject.Predmet.ProtuStrankaListFormated>
  <DomainObject.Predmet.ProtuStrankaListFormatedOIB>
    <izvorni_sadrzaj>
      <item>PIKADO KLUB LEONE, OIB 66508586819</item>
    </izvorni_sadrzaj>
    <derivirana_varijabla naziv="DomainObject.Predmet.ProtuStrankaListFormatedOIB_1">
      <item>PIKADO KLUB LEONE, OIB 66508586819</item>
    </derivirana_varijabla>
  </DomainObject.Predmet.ProtuStrankaListFormatedOIB>
  <DomainObject.Predmet.ProtuStrankaListFormatedWithAdress>
    <izvorni_sadrzaj>
      <item>PIKADO KLUB LEONE, Put Vrbovnika 0bb, 21000 Split</item>
    </izvorni_sadrzaj>
    <derivirana_varijabla naziv="DomainObject.Predmet.ProtuStrankaListFormatedWithAdress_1">
      <item>PIKADO KLUB LEONE, Put Vrbovnika 0bb, 21000 Split</item>
    </derivirana_varijabla>
  </DomainObject.Predmet.ProtuStrankaListFormatedWithAdress>
  <DomainObject.Predmet.ProtuStrankaListFormatedWithAdressOIB>
    <izvorni_sadrzaj>
      <item>PIKADO KLUB LEONE, OIB 66508586819, Put Vrbovnika 0bb, 21000 Split</item>
    </izvorni_sadrzaj>
    <derivirana_varijabla naziv="DomainObject.Predmet.ProtuStrankaListFormatedWithAdressOIB_1">
      <item>PIKADO KLUB LEONE, OIB 66508586819, Put Vrbovnika 0bb, 21000 Split</item>
    </derivirana_varijabla>
  </DomainObject.Predmet.ProtuStrankaListFormatedWithAdressOIB>
  <DomainObject.Predmet.ProtuStrankaListNazivFormated>
    <izvorni_sadrzaj>
      <item>PIKADO KLUB LEONE</item>
    </izvorni_sadrzaj>
    <derivirana_varijabla naziv="DomainObject.Predmet.ProtuStrankaListNazivFormated_1">
      <item>PIKADO KLUB LEONE</item>
    </derivirana_varijabla>
  </DomainObject.Predmet.ProtuStrankaListNazivFormated>
  <DomainObject.Predmet.ProtuStrankaListNazivFormatedOIB>
    <izvorni_sadrzaj>
      <item>PIKADO KLUB LEONE, OIB 66508586819</item>
    </izvorni_sadrzaj>
    <derivirana_varijabla naziv="DomainObject.Predmet.ProtuStrankaListNazivFormatedOIB_1">
      <item>PIKADO KLUB LEONE, OIB 66508586819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PIKADO KLUB LEONE</izvorni_sadrzaj>
    <derivirana_varijabla naziv="DomainObject.Predmet.ProtustrankaIDrugi_1">PIKADO KLUB LEONE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PIKADO KLUB LEONE, OIB 66508586819, Put Vrbovnika 0bb, 21000 Split</izvorni_sadrzaj>
    <derivirana_varijabla naziv="DomainObject.Predmet.ProtustrankaIDrugiAdressOIB_1">PIKADO KLUB LEONE, OIB 66508586819, Put Vrbovnika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2017.</izvorni_sadrzaj>
    <derivirana_varijabla naziv="DomainObject.Predmet.OdlukaRjesenje.DatumDonosenjaOdluke_1">14.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St-1014/2015-8</izvorni_sadrzaj>
    <derivirana_varijabla naziv="DomainObject.Predmet.OdlukaRjesenje.Oznaka_1">St-1014/2015-8</derivirana_varijabla>
  </DomainObject.Predmet.OdlukaRjesenje.Oznaka>
  <DomainObject.Predmet.SudioniciListNaziv>
    <izvorni_sadrzaj>
      <item>PIKADO KLUB LEONE</item>
      <item>FINANCIJSKA AGENCIJA, RC SPLIT</item>
      <item>Sudski registar</item>
    </izvorni_sadrzaj>
    <derivirana_varijabla naziv="DomainObject.Predmet.SudioniciListNaziv_1">
      <item>PIKADO KLUB LEONE</item>
      <item>FINANCIJSKA AGENCIJA, RC SPLIT</item>
      <item>Sudski registar</item>
    </derivirana_varijabla>
  </DomainObject.Predmet.SudioniciListNaziv>
  <DomainObject.Predmet.SudioniciListAdressOIB>
    <izvorni_sadrzaj>
      <item>PIKADO KLUB LEONE, OIB 66508586819, Put Vrbovnika 0bb,21000 Split</item>
      <item>FINANCIJSKA AGENCIJA, RC SPLIT, OIB 85821130368, Mažuranićevo šetalište 24 b,21000 Split</item>
      <item>Sudski registar</item>
    </izvorni_sadrzaj>
    <derivirana_varijabla naziv="DomainObject.Predmet.SudioniciListAdressOIB_1">
      <item>PIKADO KLUB LEONE, OIB 66508586819, Put Vrbovnika 0bb,21000 Split</item>
      <item>FINANCIJSKA AGENCIJA, RC SPLIT, OIB 85821130368, Mažuranićevo šetalište 24 b,21000 Split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66508586819</item>
      <item>, OIB 85821130368</item>
      <item>, OIB null</item>
    </izvorni_sadrzaj>
    <derivirana_varijabla naziv="DomainObject.Predmet.SudioniciListNazivOIB_1">
      <item>, OIB 66508586819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1328</properties:Characters>
  <properties:Lines>44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2018-02-01T09:23:00Z</dcterms:created>
  <dc:creator>Marija Balić</dc:creator>
  <cp:lastModifiedBy>Marija Balić</cp:lastModifiedBy>
  <cp:lastPrinted>2018-02-01T09:36:00Z</cp:lastPrinted>
  <dcterms:modified xmlns:xsi="http://www.w3.org/2001/XMLSchema-instance" xsi:type="dcterms:W3CDTF">2018-02-01T09:39:00Z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