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26a2d" w14:paraId="6e26a2d" w:rsidRDefault="00AE649C" w:rsidP="00FA5B5E" w:rsidR="00AE649C" w:rsidRPr="00B76F3C">
      <w:pPr>
        <w:pStyle w:val="Naslov3"/>
        <w15:collapsed w:val="false"/>
      </w:pPr>
    </w:p>
    <w:p w:rsidRDefault="0028430C" w:rsidP="0028430C" w:rsidR="0028430C" w:rsidRPr="0028430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bookmarkStart w:name="_GoBack" w:id="0"/>
      <w:bookmarkEnd w:id="0"/>
      <w:r w:rsidR="00EA1C6D">
        <w:tab/>
      </w:r>
      <w:r>
        <w:rPr>
          <w:bCs/>
        </w:rPr>
        <w:tab/>
      </w:r>
    </w:p>
    <w:p w:rsidRDefault="0028430C" w:rsidP="0028430C" w:rsidR="0028430C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28430C" w:rsidP="0028430C" w:rsidR="0028430C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28430C" w:rsidP="0028430C" w:rsidR="0028430C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28430C" w:rsidP="0028430C" w:rsidR="0028430C">
      <w:pPr>
        <w:jc w:val="both"/>
      </w:pPr>
      <w:r>
        <w:tab/>
      </w:r>
      <w:r>
        <w:tab/>
      </w:r>
      <w:r>
        <w:tab/>
      </w:r>
    </w:p>
    <w:p w:rsidRDefault="0028430C" w:rsidP="0028430C" w:rsidR="0028430C">
      <w:pPr>
        <w:jc w:val="center"/>
      </w:pPr>
      <w:r>
        <w:t>R E P U B L I K A   H R V A T S K A</w:t>
      </w:r>
    </w:p>
    <w:p w:rsidRDefault="0028430C" w:rsidP="0028430C" w:rsidR="0028430C">
      <w:pPr>
        <w:jc w:val="center"/>
      </w:pPr>
    </w:p>
    <w:p w:rsidRDefault="0028430C" w:rsidP="0028430C" w:rsidR="0028430C">
      <w:pPr>
        <w:jc w:val="center"/>
      </w:pPr>
      <w:r>
        <w:t>O G L A S</w:t>
      </w:r>
    </w:p>
    <w:p w:rsidRDefault="0028430C" w:rsidP="0028430C" w:rsidR="0028430C">
      <w:pPr>
        <w:jc w:val="center"/>
      </w:pPr>
    </w:p>
    <w:p w:rsidRDefault="0028430C" w:rsidP="0028430C" w:rsidR="0028430C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skraćenom stečajnom postupku nad dužnikom UDRUGA NAVIJAČA „TORCIDA“ ROGOZNICA sa sjedištem u Rogoznici, Obala Hrvatske mornarice </w:t>
      </w:r>
      <w:proofErr w:type="spellStart"/>
      <w:r>
        <w:t>bb</w:t>
      </w:r>
      <w:proofErr w:type="spellEnd"/>
      <w:r>
        <w:t xml:space="preserve">, OIB:26856787350, povodom zahtjeva Financijske agencije, Regionalnog centra Split, Podružnice Šibenik, Perivoj L. Marune 1, OIB: 85821130368 od 24. lipnja 2016., 24. kolovoza 2016. objavio je </w:t>
      </w:r>
    </w:p>
    <w:p w:rsidRDefault="0028430C" w:rsidP="0028430C" w:rsidR="0028430C">
      <w:pPr>
        <w:jc w:val="both"/>
      </w:pPr>
    </w:p>
    <w:p w:rsidRDefault="0028430C" w:rsidP="0028430C" w:rsidR="0028430C">
      <w:pPr>
        <w:jc w:val="center"/>
      </w:pPr>
      <w:r>
        <w:t>o g l a s</w:t>
      </w:r>
    </w:p>
    <w:p w:rsidRDefault="0028430C" w:rsidP="0028430C" w:rsidR="0028430C">
      <w:pPr>
        <w:jc w:val="center"/>
      </w:pPr>
    </w:p>
    <w:p w:rsidRDefault="0028430C" w:rsidP="0028430C" w:rsidR="0028430C">
      <w:pPr>
        <w:ind w:firstLine="315"/>
        <w:jc w:val="both"/>
      </w:pPr>
      <w:r>
        <w:tab/>
        <w:t xml:space="preserve">1.  Utvrđuje se da ukupni iznos evidentiranog duga dužnika UDRUGA NAVIJAČA „TORCIDA“ ROGOZNICA sa sjedištem u Rogoznici, Obala Hrvatske mornarice </w:t>
      </w:r>
      <w:proofErr w:type="spellStart"/>
      <w:r>
        <w:t>bb</w:t>
      </w:r>
      <w:proofErr w:type="spellEnd"/>
      <w:r>
        <w:t xml:space="preserve">, OIB:26856787350,  na temelju neizvršenih osnova za plaćanje iznosi 7.846,23 kn. </w:t>
      </w:r>
    </w:p>
    <w:p w:rsidRDefault="0028430C" w:rsidP="0028430C" w:rsidR="0028430C">
      <w:pPr>
        <w:ind w:firstLine="315"/>
        <w:jc w:val="both"/>
      </w:pPr>
    </w:p>
    <w:p w:rsidRDefault="0028430C" w:rsidP="0028430C" w:rsidR="0028430C">
      <w:pPr>
        <w:jc w:val="both"/>
      </w:pPr>
      <w:r>
        <w:t xml:space="preserve">      </w:t>
      </w:r>
      <w:r>
        <w:tab/>
        <w:t xml:space="preserve">2.  Pozivaju se osobe ovlaštene za zastupanje dužnika po zakonu Petar Lovrić i Ivan </w:t>
      </w:r>
      <w:proofErr w:type="spellStart"/>
      <w:r>
        <w:t>Purić</w:t>
      </w:r>
      <w:proofErr w:type="spellEnd"/>
      <w:r>
        <w:t xml:space="preserve">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28430C" w:rsidP="0028430C" w:rsidR="0028430C">
      <w:pPr>
        <w:jc w:val="both"/>
      </w:pPr>
    </w:p>
    <w:p w:rsidRDefault="0028430C" w:rsidP="0028430C" w:rsidR="0028430C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28430C" w:rsidP="0028430C" w:rsidR="0028430C">
      <w:pPr>
        <w:jc w:val="both"/>
      </w:pPr>
    </w:p>
    <w:p w:rsidRDefault="0028430C" w:rsidP="0028430C" w:rsidR="0028430C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28430C" w:rsidP="0028430C" w:rsidR="0028430C">
      <w:pPr>
        <w:tabs>
          <w:tab w:pos="0" w:val="left"/>
        </w:tabs>
        <w:jc w:val="both"/>
      </w:pPr>
    </w:p>
    <w:p w:rsidRDefault="0028430C" w:rsidP="0028430C" w:rsidR="0028430C">
      <w:pPr>
        <w:tabs>
          <w:tab w:pos="0" w:val="left"/>
        </w:tabs>
        <w:jc w:val="both"/>
      </w:pPr>
    </w:p>
    <w:p w:rsidRDefault="0028430C" w:rsidP="0028430C" w:rsidR="0028430C">
      <w:pPr>
        <w:jc w:val="center"/>
      </w:pPr>
      <w:r>
        <w:t>U Zadru 24. kolovoza 2016.</w:t>
      </w:r>
    </w:p>
    <w:p w:rsidRDefault="0028430C" w:rsidP="0028430C" w:rsidR="0028430C">
      <w:pPr>
        <w:jc w:val="center"/>
      </w:pPr>
    </w:p>
    <w:p w:rsidRDefault="0028430C" w:rsidP="0028430C" w:rsidR="0028430C">
      <w:pPr>
        <w:ind w:firstLine="708" w:left="6372"/>
        <w:jc w:val="center"/>
      </w:pPr>
      <w:r>
        <w:t>Sudska savjetnica:</w:t>
      </w:r>
    </w:p>
    <w:p w:rsidRDefault="0028430C" w:rsidP="0028430C" w:rsidR="0028430C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</w:p>
    <w:p w:rsidRDefault="0028430C" w:rsidP="0028430C" w:rsidR="0028430C">
      <w:pPr>
        <w:tabs>
          <w:tab w:pos="720" w:val="left"/>
        </w:tabs>
        <w:ind w:firstLine="315" w:left="7788"/>
        <w:jc w:val="both"/>
      </w:pPr>
    </w:p>
    <w:p w:rsidRDefault="0028430C" w:rsidP="0028430C" w:rsidR="0028430C">
      <w:pPr>
        <w:tabs>
          <w:tab w:pos="720" w:val="left"/>
        </w:tabs>
        <w:ind w:firstLine="315" w:left="7788"/>
        <w:jc w:val="both"/>
      </w:pPr>
      <w:r>
        <w:tab/>
      </w:r>
    </w:p>
    <w:p w:rsidRDefault="0028430C" w:rsidP="0028430C" w:rsidR="0028430C">
      <w:pPr>
        <w:ind w:firstLine="708"/>
        <w:jc w:val="both"/>
      </w:pPr>
      <w:r>
        <w:t>DNA:</w:t>
      </w:r>
    </w:p>
    <w:p w:rsidRDefault="0028430C" w:rsidP="0028430C" w:rsidR="0028430C">
      <w:pPr>
        <w:ind w:firstLine="708"/>
        <w:jc w:val="both"/>
      </w:pPr>
      <w:r>
        <w:t>1. e-Oglasna ploča suda</w:t>
      </w:r>
    </w:p>
    <w:p w:rsidRDefault="0028430C" w:rsidP="0028430C" w:rsidR="0028430C">
      <w:pPr>
        <w:ind w:firstLine="708"/>
        <w:jc w:val="both"/>
      </w:pPr>
      <w:r>
        <w:t xml:space="preserve">2. U spis </w:t>
      </w:r>
    </w:p>
    <w:p w:rsidRDefault="0028430C" w:rsidP="0028430C" w:rsidR="0028430C">
      <w:pPr>
        <w:ind w:firstLine="720"/>
        <w:jc w:val="both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30C" w:rsidP="0028430C" w:rsidR="0028430C">
    <w:pPr>
      <w:jc w:val="right"/>
    </w:pPr>
    <w:r>
      <w:t>Poslovni broj: 5 St-890-16-8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30C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154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St-890/2016-6</izvorni_sadrzaj>
    <derivirana_varijabla naziv="DomainObject.Oznaka_1">St-890/2016-6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890</izvorni_sadrzaj>
    <derivirana_varijabla naziv="DomainObject.Predmet.Broj_1">890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St-890/2016</izvorni_sadrzaj>
    <derivirana_varijabla naziv="DomainObject.Predmet.OznakaBroj_1">St-890/2016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NAVIJAČA TORCIDA ROGOZNICA</izvorni_sadrzaj>
    <derivirana_varijabla naziv="DomainObject.Predmet.ProtustrankaFormated_1">  UDRUGA NAVIJAČA TORCIDA ROGOZNICA</derivirana_varijabla>
  </DomainObject.Predmet.ProtustrankaFormated>
  <DomainObject.Predmet.ProtustrankaFormatedOIB>
    <izvorni_sadrzaj>  UDRUGA NAVIJAČA TORCIDA ROGOZNICA, OIB 26856787350</izvorni_sadrzaj>
    <derivirana_varijabla naziv="DomainObject.Predmet.ProtustrankaFormatedOIB_1">  UDRUGA NAVIJAČA TORCIDA ROGOZNICA, OIB 26856787350</derivirana_varijabla>
  </DomainObject.Predmet.ProtustrankaFormatedOIB>
  <DomainObject.Predmet.ProtustrankaFormatedWithAdress>
    <izvorni_sadrzaj> UDRUGA NAVIJAČA TORCIDA ROGOZNICA, Obala Hrvatske mornarice 0bb, 22202 Rogoznica</izvorni_sadrzaj>
    <derivirana_varijabla naziv="DomainObject.Predmet.ProtustrankaFormatedWithAdress_1"> UDRUGA NAVIJAČA TORCIDA ROGOZNICA, Obala Hrvatske mornarice 0bb, 22202 Rogoznica</derivirana_varijabla>
  </DomainObject.Predmet.ProtustrankaFormatedWithAdress>
  <DomainObject.Predmet.ProtustrankaFormatedWithAdressOIB>
    <izvorni_sadrzaj> UDRUGA NAVIJAČA TORCIDA ROGOZNICA, OIB 26856787350, Obala Hrvatske mornarice 0bb, 22202 Rogoznica</izvorni_sadrzaj>
    <derivirana_varijabla naziv="DomainObject.Predmet.ProtustrankaFormatedWithAdressOIB_1"> UDRUGA NAVIJAČA TORCIDA ROGOZNICA, OIB 26856787350, Obala Hrvatske mornarice 0bb, 22202 Rogoznica</derivirana_varijabla>
  </DomainObject.Predmet.ProtustrankaFormatedWithAdressOIB>
  <DomainObject.Predmet.ProtustrankaWithAdress>
    <izvorni_sadrzaj>UDRUGA NAVIJAČA TORCIDA ROGOZNICA Obala Hrvatske mornarice 0bb, 22202 Rogoznica</izvorni_sadrzaj>
    <derivirana_varijabla naziv="DomainObject.Predmet.ProtustrankaWithAdress_1">UDRUGA NAVIJAČA TORCIDA ROGOZNICA Obala Hrvatske mornarice 0bb, 22202 Rogoznica</derivirana_varijabla>
  </DomainObject.Predmet.ProtustrankaWithAdress>
  <DomainObject.Predmet.ProtustrankaWithAdressOIB>
    <izvorni_sadrzaj>UDRUGA NAVIJAČA TORCIDA ROGOZNICA, OIB 26856787350, Obala Hrvatske mornarice 0bb, 22202 Rogoznica</izvorni_sadrzaj>
    <derivirana_varijabla naziv="DomainObject.Predmet.ProtustrankaWithAdressOIB_1">UDRUGA NAVIJAČA TORCIDA ROGOZNICA, OIB 26856787350, Obala Hrvatske mornarice 0bb, 22202 Rogoznica</derivirana_varijabla>
  </DomainObject.Predmet.ProtustrankaWithAdressOIB>
  <DomainObject.Predmet.ProtustrankaNazivFormated>
    <izvorni_sadrzaj>UDRUGA NAVIJAČA TORCIDA ROGOZNICA</izvorni_sadrzaj>
    <derivirana_varijabla naziv="DomainObject.Predmet.ProtustrankaNazivFormated_1">UDRUGA NAVIJAČA TORCIDA ROGOZNICA</derivirana_varijabla>
  </DomainObject.Predmet.ProtustrankaNazivFormated>
  <DomainObject.Predmet.ProtustrankaNazivFormatedOIB>
    <izvorni_sadrzaj>UDRUGA NAVIJAČA TORCIDA ROGOZNICA, OIB 26856787350</izvorni_sadrzaj>
    <derivirana_varijabla naziv="DomainObject.Predmet.ProtustrankaNazivFormatedOIB_1">UDRUGA NAVIJAČA TORCIDA ROGOZNICA, OIB 26856787350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UDRUGA NAVIJAČA TORCIDA ROGOZNICA</item>
    </izvorni_sadrzaj>
    <derivirana_varijabla naziv="DomainObject.Predmet.ProtuStrankaListFormated_1">
      <item>UDRUGA NAVIJAČA TORCIDA ROGOZNICA</item>
    </derivirana_varijabla>
  </DomainObject.Predmet.ProtuStrankaListFormated>
  <DomainObject.Predmet.ProtuStrankaListFormatedOIB>
    <izvorni_sadrzaj>
      <item>UDRUGA NAVIJAČA TORCIDA ROGOZNICA, OIB 26856787350</item>
    </izvorni_sadrzaj>
    <derivirana_varijabla naziv="DomainObject.Predmet.ProtuStrankaListFormatedOIB_1">
      <item>UDRUGA NAVIJAČA TORCIDA ROGOZNICA, OIB 26856787350</item>
    </derivirana_varijabla>
  </DomainObject.Predmet.ProtuStrankaListFormatedOIB>
  <DomainObject.Predmet.ProtuStrankaListFormatedWithAdress>
    <izvorni_sadrzaj>
      <item>UDRUGA NAVIJAČA TORCIDA ROGOZNICA, Obala Hrvatske mornarice 0bb, 22202 Rogoznica</item>
    </izvorni_sadrzaj>
    <derivirana_varijabla naziv="DomainObject.Predmet.ProtuStrankaListFormatedWithAdress_1">
      <item>UDRUGA NAVIJAČA TORCIDA ROGOZNICA, Obala Hrvatske mornarice 0bb, 22202 Rogoznica</item>
    </derivirana_varijabla>
  </DomainObject.Predmet.ProtuStrankaListFormatedWithAdress>
  <DomainObject.Predmet.ProtuStrankaListFormatedWithAdressOIB>
    <izvorni_sadrzaj>
      <item>UDRUGA NAVIJAČA TORCIDA ROGOZNICA, OIB 26856787350, Obala Hrvatske mornarice 0bb, 22202 Rogoznica</item>
    </izvorni_sadrzaj>
    <derivirana_varijabla naziv="DomainObject.Predmet.ProtuStrankaListFormatedWithAdressOIB_1">
      <item>UDRUGA NAVIJAČA TORCIDA ROGOZNICA, OIB 26856787350, Obala Hrvatske mornarice 0bb, 22202 Rogoznica</item>
    </derivirana_varijabla>
  </DomainObject.Predmet.ProtuStrankaListFormatedWithAdressOIB>
  <DomainObject.Predmet.ProtuStrankaListNazivFormated>
    <izvorni_sadrzaj>
      <item>UDRUGA NAVIJAČA TORCIDA ROGOZNICA</item>
    </izvorni_sadrzaj>
    <derivirana_varijabla naziv="DomainObject.Predmet.ProtuStrankaListNazivFormated_1">
      <item>UDRUGA NAVIJAČA TORCIDA ROGOZNICA</item>
    </derivirana_varijabla>
  </DomainObject.Predmet.ProtuStrankaListNazivFormated>
  <DomainObject.Predmet.ProtuStrankaListNazivFormatedOIB>
    <izvorni_sadrzaj>
      <item>UDRUGA NAVIJAČA TORCIDA ROGOZNICA, OIB 26856787350</item>
    </izvorni_sadrzaj>
    <derivirana_varijabla naziv="DomainObject.Predmet.ProtuStrankaListNazivFormatedOIB_1">
      <item>UDRUGA NAVIJAČA TORCIDA ROGOZNICA, OIB 26856787350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>St-890/2016-6</izvorni_sadrzaj>
    <derivirana_varijabla naziv="DomainObject.PoslovniBrojDokumenta_1">St-890/2016-6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UDRUGA NAVIJAČA TORCIDA ROGOZNICA</izvorni_sadrzaj>
    <derivirana_varijabla naziv="DomainObject.Predmet.ProtustrankaIDrugi_1">UDRUGA NAVIJAČA TORCIDA ROGOZNICA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UDRUGA NAVIJAČA TORCIDA ROGOZNICA, OIB 26856787350, Obala Hrvatske mornarice 0bb, 22202 Rogoznica</izvorni_sadrzaj>
    <derivirana_varijabla naziv="DomainObject.Predmet.ProtustrankaIDrugiAdressOIB_1">UDRUGA NAVIJAČA TORCIDA ROGOZNICA, OIB 26856787350, Obala Hrvatske mornarice 0bb, 22202 Rogoznica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UDRUGA NAVIJAČA TORCIDA ROGOZNICA</item>
    </izvorni_sadrzaj>
    <derivirana_varijabla naziv="DomainObject.Predmet.SudioniciListNaziv_1">
      <item>FINA - Podružnica Šibenik</item>
      <item>UDRUGA NAVIJAČA TORCIDA ROGOZNICA</item>
    </derivirana_varijabla>
  </DomainObject.Predmet.SudioniciListNaziv>
  <DomainObject.Predmet.SudioniciListAdressOIB>
    <izvorni_sadrzaj>
      <item>FINA - Podružnica Šibenik, OIB 85821130368, Perivoj L. Marune 1,22000 Šibenik</item>
      <item>UDRUGA NAVIJAČA TORCIDA ROGOZNICA, OIB 26856787350, Obala Hrvatske mornarice 0bb,22202 Rogoznica</item>
    </izvorni_sadrzaj>
    <derivirana_varijabla naziv="DomainObject.Predmet.SudioniciListAdressOIB_1">
      <item>FINA - Podružnica Šibenik, OIB 85821130368, Perivoj L. Marune 1,22000 Šibenik</item>
      <item>UDRUGA NAVIJAČA TORCIDA ROGOZNICA, OIB 26856787350, Obala Hrvatske mornarice 0bb,22202 Rogoznica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66A953-91B7-44B9-8C2E-7D139A5721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397</properties:Words>
  <properties:Characters>2043</properties:Characters>
  <properties:Lines>58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2016-08-24T12:26:00Z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St-890/2016-6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