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b737" w14:paraId="f9eb737"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Pr>
          <w:b/>
        </w:rPr>
        <w:t>920</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4730D7" w:rsidRPr="004730D7">
        <w:t xml:space="preserve">JURJEVIĆ d.o.o. za usluge, Split, Put </w:t>
      </w:r>
      <w:proofErr w:type="spellStart"/>
      <w:r w:rsidR="004730D7" w:rsidRPr="004730D7">
        <w:t>Pazdigrada</w:t>
      </w:r>
      <w:proofErr w:type="spellEnd"/>
      <w:r w:rsidR="004730D7" w:rsidRPr="004730D7">
        <w:t xml:space="preserve"> 17, MBS: 060266214, OIB: 90807598493</w:t>
      </w:r>
      <w:r w:rsidRPr="00815E32">
        <w:t xml:space="preserve">, dana </w:t>
      </w:r>
      <w:r w:rsidR="004730D7">
        <w:t>22</w:t>
      </w:r>
      <w:r>
        <w:t xml:space="preserve">. rujna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4730D7" w:rsidRPr="004730D7">
        <w:rPr>
          <w:b/>
        </w:rPr>
        <w:t>10</w:t>
      </w:r>
      <w:r w:rsidRPr="004730D7">
        <w:rPr>
          <w:b/>
        </w:rPr>
        <w:t xml:space="preserve">. listopada 2016. u </w:t>
      </w:r>
      <w:r w:rsidR="004730D7" w:rsidRPr="004730D7">
        <w:rPr>
          <w:b/>
        </w:rPr>
        <w:t>11</w:t>
      </w:r>
      <w:r w:rsidRPr="004730D7">
        <w:rPr>
          <w:b/>
        </w:rPr>
        <w:t>.</w:t>
      </w:r>
      <w:r w:rsidR="004730D7" w:rsidRPr="004730D7">
        <w:rPr>
          <w:b/>
        </w:rPr>
        <w:t>4</w:t>
      </w:r>
      <w:r w:rsidR="00ED3CE3" w:rsidRPr="004730D7">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w:t>
      </w:r>
      <w:r w:rsidR="004730D7" w:rsidRPr="004730D7">
        <w:t>Željka Jurjević</w:t>
      </w:r>
      <w:r>
        <w:t xml:space="preserve">,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F32814" w:rsidRPr="00F32814">
        <w:t>021/481-242</w:t>
      </w:r>
      <w:r w:rsidRPr="007303A9">
        <w:t xml:space="preserve">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 xml:space="preserve">U </w:t>
      </w:r>
      <w:r w:rsidR="004730D7">
        <w:rPr>
          <w:b/>
        </w:rPr>
        <w:t>Split</w:t>
      </w:r>
      <w:r w:rsidRPr="003C451C">
        <w:rPr>
          <w:b/>
        </w:rPr>
        <w:t>u, dana</w:t>
      </w:r>
      <w:r w:rsidRPr="003C451C">
        <w:t xml:space="preserve"> </w:t>
      </w:r>
      <w:r w:rsidR="004730D7">
        <w:rPr>
          <w:b/>
        </w:rPr>
        <w:t>22</w:t>
      </w:r>
      <w:r>
        <w:t xml:space="preserve">. </w:t>
      </w:r>
      <w:r>
        <w:rPr>
          <w:b/>
        </w:rPr>
        <w:t>rujna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0A93"/>
    <w:rsid w:val="000F2BFB"/>
    <w:rsid w:val="000F6A21"/>
    <w:rsid w:val="00112BC4"/>
    <w:rsid w:val="00113284"/>
    <w:rsid w:val="0012089D"/>
    <w:rsid w:val="00127D36"/>
    <w:rsid w:val="00147F2C"/>
    <w:rsid w:val="001669EE"/>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C6CDB"/>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2814"/>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St-920/2016-9</izvorni_sadrzaj>
    <derivirana_varijabla naziv="DomainObject.Oznaka_1">St-920/2016-9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JURJEVIĆ d.o.o. za usluge</izvorni_sadrzaj>
    <derivirana_varijabla naziv="DomainObject.Predmet.ProtustrankaFormated_1">  JURJEVIĆ d.o.o. za usluge</derivirana_varijabla>
  </DomainObject.Predmet.ProtustrankaFormated>
  <DomainObject.Predmet.ProtustrankaFormatedOIB>
    <izvorni_sadrzaj>  JURJEVIĆ d.o.o. za usluge, OIB 90807598493</izvorni_sadrzaj>
    <derivirana_varijabla naziv="DomainObject.Predmet.ProtustrankaFormatedOIB_1">  JURJEVIĆ d.o.o. za usluge, OIB 90807598493</derivirana_varijabla>
  </DomainObject.Predmet.ProtustrankaFormatedOIB>
  <DomainObject.Predmet.ProtustrankaFormatedWithAdress>
    <izvorni_sadrzaj> JURJEVIĆ d.o.o. za usluge, Put Pazdigrada 17, 21000 Split</izvorni_sadrzaj>
    <derivirana_varijabla naziv="DomainObject.Predmet.ProtustrankaFormatedWithAdress_1"> JURJEVIĆ d.o.o. za usluge, Put Pazdigrada 17, 21000 Split</derivirana_varijabla>
  </DomainObject.Predmet.ProtustrankaFormatedWithAdress>
  <DomainObject.Predmet.ProtustrankaFormatedWithAdressOIB>
    <izvorni_sadrzaj> JURJEVIĆ d.o.o. za usluge, OIB 90807598493, Put Pazdigrada 17, 21000 Split</izvorni_sadrzaj>
    <derivirana_varijabla naziv="DomainObject.Predmet.ProtustrankaFormatedWithAdressOIB_1"> JURJEVIĆ d.o.o. za usluge, OIB 90807598493, Put Pazdigrada 17, 21000 Split</derivirana_varijabla>
  </DomainObject.Predmet.ProtustrankaFormatedWithAdressOIB>
  <DomainObject.Predmet.ProtustrankaWithAdress>
    <izvorni_sadrzaj>JURJEVIĆ d.o.o. za usluge Put Pazdigrada 17, 21000 Split</izvorni_sadrzaj>
    <derivirana_varijabla naziv="DomainObject.Predmet.ProtustrankaWithAdress_1">JURJEVIĆ d.o.o. za usluge Put Pazdigrada 17, 21000 Split</derivirana_varijabla>
  </DomainObject.Predmet.ProtustrankaWithAdress>
  <DomainObject.Predmet.ProtustrankaWithAdressOIB>
    <izvorni_sadrzaj>JURJEVIĆ d.o.o. za usluge, OIB 90807598493, Put Pazdigrada 17, 21000 Split</izvorni_sadrzaj>
    <derivirana_varijabla naziv="DomainObject.Predmet.ProtustrankaWithAdressOIB_1">JURJEVIĆ d.o.o. za usluge, OIB 90807598493, Put Pazdigrada 17, 21000 Split</derivirana_varijabla>
  </DomainObject.Predmet.ProtustrankaWithAdressOIB>
  <DomainObject.Predmet.ProtustrankaNazivFormated>
    <izvorni_sadrzaj>JURJEVIĆ d.o.o. za usluge</izvorni_sadrzaj>
    <derivirana_varijabla naziv="DomainObject.Predmet.ProtustrankaNazivFormated_1">JURJEVIĆ d.o.o. za usluge</derivirana_varijabla>
  </DomainObject.Predmet.ProtustrankaNazivFormated>
  <DomainObject.Predmet.ProtustrankaNazivFormatedOIB>
    <izvorni_sadrzaj>JURJEVIĆ d.o.o. za usluge, OIB 90807598493</izvorni_sadrzaj>
    <derivirana_varijabla naziv="DomainObject.Predmet.ProtustrankaNazivFormatedOIB_1">JURJEVIĆ d.o.o. za usluge, OIB 90807598493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12711.41</izvorni_sadrzaj>
    <derivirana_varijabla naziv="DomainObject.Predmet.TrenutnaVrijednost_1">12711.41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JURJEVIĆ d.o.o. za usluge</item>
    </izvorni_sadrzaj>
    <derivirana_varijabla naziv="DomainObject.Predmet.ProtuStrankaListFormated_1">
      <item>JURJEVIĆ d.o.o. za usluge</item>
    </derivirana_varijabla>
  </DomainObject.Predmet.ProtuStrankaListFormated>
  <DomainObject.Predmet.ProtuStrankaListFormatedOIB>
    <izvorni_sadrzaj>
      <item>JURJEVIĆ d.o.o. za usluge, OIB 90807598493</item>
    </izvorni_sadrzaj>
    <derivirana_varijabla naziv="DomainObject.Predmet.ProtuStrankaListFormatedOIB_1">
      <item>JURJEVIĆ d.o.o. za usluge, OIB 90807598493</item>
    </derivirana_varijabla>
  </DomainObject.Predmet.ProtuStrankaListFormatedOIB>
  <DomainObject.Predmet.ProtuStrankaListFormatedWithAdress>
    <izvorni_sadrzaj>
      <item>JURJEVIĆ d.o.o. za usluge, Put Pazdigrada 17, 21000 Split</item>
    </izvorni_sadrzaj>
    <derivirana_varijabla naziv="DomainObject.Predmet.ProtuStrankaListFormatedWithAdress_1">
      <item>JURJEVIĆ d.o.o. za usluge, Put Pazdigrada 17, 21000 Split</item>
    </derivirana_varijabla>
  </DomainObject.Predmet.ProtuStrankaListFormatedWithAdress>
  <DomainObject.Predmet.ProtuStrankaListFormatedWithAdressOIB>
    <izvorni_sadrzaj>
      <item>JURJEVIĆ d.o.o. za usluge, OIB 90807598493, Put Pazdigrada 17, 21000 Split</item>
    </izvorni_sadrzaj>
    <derivirana_varijabla naziv="DomainObject.Predmet.ProtuStrankaListFormatedWithAdressOIB_1">
      <item>JURJEVIĆ d.o.o. za usluge, OIB 90807598493, Put Pazdigrada 17, 21000 Split</item>
    </derivirana_varijabla>
  </DomainObject.Predmet.ProtuStrankaListFormatedWithAdressOIB>
  <DomainObject.Predmet.ProtuStrankaListNazivFormated>
    <izvorni_sadrzaj>
      <item>JURJEVIĆ d.o.o. za usluge</item>
    </izvorni_sadrzaj>
    <derivirana_varijabla naziv="DomainObject.Predmet.ProtuStrankaListNazivFormated_1">
      <item>JURJEVIĆ d.o.o. za usluge</item>
    </derivirana_varijabla>
  </DomainObject.Predmet.ProtuStrankaListNazivFormated>
  <DomainObject.Predmet.ProtuStrankaListNazivFormatedOIB>
    <izvorni_sadrzaj>
      <item>JURJEVIĆ d.o.o. za usluge, OIB 90807598493</item>
    </izvorni_sadrzaj>
    <derivirana_varijabla naziv="DomainObject.Predmet.ProtuStrankaListNazivFormatedOIB_1">
      <item>JURJEVIĆ d.o.o. za usluge, OIB 90807598493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St-920/2016-9</izvorni_sadrzaj>
    <derivirana_varijabla naziv="DomainObject.PoslovniBrojDokumenta_1">St-920/2016-9</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JURJEVIĆ d.o.o. za usluge</izvorni_sadrzaj>
    <derivirana_varijabla naziv="DomainObject.Predmet.ProtustrankaIDrugi_1">JURJEVIĆ d.o.o.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JURJEVIĆ d.o.o. za usluge, OIB 90807598493, Put Pazdigrada 17, 21000 Split</izvorni_sadrzaj>
    <derivirana_varijabla naziv="DomainObject.Predmet.ProtustrankaIDrugiAdressOIB_1">JURJEVIĆ d.o.o. za usluge, OIB 90807598493, Put Pazdigrada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JURJEVIĆ d.o.o. za usluge</item>
      <item>FINANCIJSKA AGENCIJA, PODRUŽNICA SPLIT</item>
    </izvorni_sadrzaj>
    <derivirana_varijabla naziv="DomainObject.Predmet.SudioniciListNaziv_1">
      <item>JURJEVIĆ d.o.o. za usluge</item>
      <item>FINANCIJSKA AGENCIJA, PODRUŽNICA SPLIT</item>
    </derivirana_varijabla>
  </DomainObject.Predmet.SudioniciListNaziv>
  <DomainObject.Predmet.SudioniciListAdressOIB>
    <izvorni_sadrzaj>
      <item>JURJEVIĆ d.o.o. za usluge, OIB 90807598493, Put Pazdigrada 17,21000 Split</item>
      <item>FINANCIJSKA AGENCIJA, PODRUŽNICA SPLIT, OIB 85821130368, Mažuranićevo šetalište 24b,21000 Split</item>
    </izvorni_sadrzaj>
    <derivirana_varijabla naziv="DomainObject.Predmet.SudioniciListAdressOIB_1">
      <item>JURJEVIĆ d.o.o. za usluge, OIB 90807598493, Put Pazdigrada 17,21000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90807598493</item>
      <item>, OIB 85821130368</item>
    </izvorni_sadrzaj>
    <derivirana_varijabla naziv="DomainObject.Predmet.SudioniciListNazivOIB_1">
      <item>, OIB 90807598493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243</properties:Words>
  <properties:Characters>1175</properties:Characters>
  <properties:Lines>43</properties:Lines>
  <properties:Paragraphs>14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2016-09-22T12:20:00Z</dcterms:created>
  <dc:creator>RH-TDU</dc:creator>
  <cp:lastModifiedBy>Katarina Franković</cp:lastModifiedBy>
  <cp:lastPrinted>2016-09-22T12:33:00Z</cp:lastPrinted>
  <dcterms:modified xmlns:xsi="http://www.w3.org/2001/XMLSchema-instance" xsi:type="dcterms:W3CDTF">2016-09-22T12:33:00Z</dcterms:modified>
  <cp:revision>5</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St-920/2016-9 / Odluka - Rješenje</vt:lpwstr>
  </prop:property>
  <prop:property name="CC_coloring" pid="4" fmtid="{D5CDD505-2E9C-101B-9397-08002B2CF9AE}">
    <vt:bool>false</vt:bool>
  </prop:property>
  <prop:property name="BrojStranica" pid="5" fmtid="{D5CDD505-2E9C-101B-9397-08002B2CF9AE}">
    <vt:i4>1</vt:i4>
  </prop:property>
</prop:Properties>
</file>