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dbd3" w14:paraId="a93dbd3" w:rsidRDefault="00434AF3" w:rsidP="005744B6" w:rsidR="00434AF3" w:rsidRPr="000F218F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0F218F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0F218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44B6" w:rsidP="005744B6" w:rsidR="00434AF3" w:rsidRPr="000F218F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</w:t>
      </w:r>
      <w:r w:rsidR="00434AF3" w:rsidRPr="000F218F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5744B6" w:rsidR="00434AF3" w:rsidRPr="000F218F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F218F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5744B6" w:rsidP="005744B6" w:rsidR="00434AF3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r w:rsidR="00434AF3" w:rsidRPr="000F218F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5744B6" w:rsidP="005744B6" w:rsidR="005744B6" w:rsidRPr="000F218F">
      <w:pPr>
        <w:widowControl w:val="false"/>
        <w:autoSpaceDE w:val="false"/>
        <w:autoSpaceDN w:val="false"/>
        <w:adjustRightInd w:val="false"/>
        <w:spacing w:lineRule="auto" w:line="240" w:after="0"/>
        <w:ind w:firstLine="708"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5744B6" w:rsidR="00434AF3" w:rsidRPr="000F21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218F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5744B6" w:rsidR="00434AF3" w:rsidRPr="000F21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F218F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5744B6" w:rsidR="00434AF3" w:rsidRPr="000F21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065A" w:rsidP="005744B6" w:rsidR="002933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065A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stečajnom sucu Ivanu Dujiću, u stečajnom postupku </w:t>
      </w:r>
      <w:r w:rsidR="00087CC0" w:rsidRPr="00087CC0">
        <w:rPr>
          <w:rFonts w:cs="Times New Roman" w:eastAsia="Times New Roman" w:hAnsi="Times New Roman" w:ascii="Times New Roman"/>
          <w:sz w:val="24"/>
          <w:szCs w:val="24"/>
        </w:rPr>
        <w:t>nad Stečajnom masom ISTRATRANS d.d. u stečaju Pula, Koparska 37, OIB 08514722774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087CC0">
        <w:rPr>
          <w:rFonts w:cs="Times New Roman" w:eastAsia="Times New Roman" w:hAnsi="Times New Roman" w:ascii="Times New Roman"/>
          <w:sz w:val="24"/>
          <w:szCs w:val="24"/>
        </w:rPr>
        <w:t>28</w:t>
      </w:r>
      <w:r w:rsidR="000F218F" w:rsidRPr="000F218F">
        <w:rPr>
          <w:rFonts w:cs="Times New Roman" w:eastAsia="Times New Roman" w:hAnsi="Times New Roman" w:ascii="Times New Roman"/>
          <w:sz w:val="24"/>
          <w:szCs w:val="24"/>
        </w:rPr>
        <w:t>. s</w:t>
      </w:r>
      <w:r>
        <w:rPr>
          <w:rFonts w:cs="Times New Roman" w:eastAsia="Times New Roman" w:hAnsi="Times New Roman" w:ascii="Times New Roman"/>
          <w:sz w:val="24"/>
          <w:szCs w:val="24"/>
        </w:rPr>
        <w:t>tudenog</w:t>
      </w:r>
      <w:r w:rsidR="000F218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F218F" w:rsidRPr="000F218F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5744B6" w:rsidP="005744B6" w:rsidR="005744B6" w:rsidRPr="000F21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5744B6" w:rsidR="002C642A" w:rsidRPr="000F21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F218F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5744B6" w:rsidR="002C642A" w:rsidRPr="000F21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F218F" w:rsidP="005744B6" w:rsidR="000F218F" w:rsidRPr="000F21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I</w:t>
      </w:r>
      <w:r w:rsidRPr="000F218F">
        <w:rPr>
          <w:rFonts w:cs="Times New Roman" w:hAnsi="Times New Roman" w:ascii="Times New Roman"/>
          <w:sz w:val="24"/>
          <w:szCs w:val="24"/>
        </w:rPr>
        <w:tab/>
        <w:t>Zakl</w:t>
      </w:r>
      <w:r w:rsidR="00087CC0">
        <w:rPr>
          <w:rFonts w:cs="Times New Roman" w:hAnsi="Times New Roman" w:ascii="Times New Roman"/>
          <w:sz w:val="24"/>
          <w:szCs w:val="24"/>
        </w:rPr>
        <w:t>jučuje se stečajni postupak nad</w:t>
      </w:r>
      <w:r w:rsidR="00087CC0" w:rsidRPr="00087CC0">
        <w:rPr>
          <w:rFonts w:cs="Times New Roman" w:hAnsi="Times New Roman" w:ascii="Times New Roman"/>
          <w:sz w:val="24"/>
          <w:szCs w:val="24"/>
        </w:rPr>
        <w:t xml:space="preserve"> Stečajnom masom ISTRATRANS d.d. u stečaju Pula, Koparska 37, OIB 08514722774</w:t>
      </w:r>
      <w:r w:rsidRPr="000F218F">
        <w:rPr>
          <w:rFonts w:cs="Times New Roman" w:hAnsi="Times New Roman" w:ascii="Times New Roman"/>
          <w:sz w:val="24"/>
          <w:szCs w:val="24"/>
        </w:rPr>
        <w:t>.</w:t>
      </w:r>
    </w:p>
    <w:p w:rsidRDefault="000F218F" w:rsidP="005744B6" w:rsidR="000F218F" w:rsidRPr="000F21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F218F" w:rsidP="005744B6" w:rsidR="000F21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II</w:t>
      </w:r>
      <w:r w:rsidRPr="000F218F">
        <w:rPr>
          <w:rFonts w:cs="Times New Roman" w:hAnsi="Times New Roman" w:ascii="Times New Roman"/>
          <w:sz w:val="24"/>
          <w:szCs w:val="24"/>
        </w:rPr>
        <w:tab/>
        <w:t xml:space="preserve">Nalaže se sudskom registru da, po pravomoćnosti ovog rješenja, u sudskom registru izvrši brisanje Stečajne mase iza </w:t>
      </w:r>
      <w:r w:rsidR="00087CC0" w:rsidRPr="00087CC0">
        <w:rPr>
          <w:rFonts w:cs="Times New Roman" w:hAnsi="Times New Roman" w:ascii="Times New Roman"/>
          <w:sz w:val="24"/>
          <w:szCs w:val="24"/>
        </w:rPr>
        <w:t>ISTRATRANS d.d. u stečaju Pula, Koparska 37, OIB 08514722774</w:t>
      </w:r>
      <w:r w:rsidRPr="000F218F">
        <w:rPr>
          <w:rFonts w:cs="Times New Roman" w:hAnsi="Times New Roman" w:ascii="Times New Roman"/>
          <w:sz w:val="24"/>
          <w:szCs w:val="24"/>
        </w:rPr>
        <w:t>.</w:t>
      </w:r>
    </w:p>
    <w:p w:rsidRDefault="005744B6" w:rsidP="005744B6" w:rsidR="005744B6" w:rsidRPr="000F21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5744B6" w:rsidR="00434AF3" w:rsidRPr="000F21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5744B6" w:rsidR="00293334" w:rsidRPr="000F21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ab/>
      </w:r>
      <w:r w:rsidR="00087CC0" w:rsidRPr="00087CC0">
        <w:rPr>
          <w:rFonts w:cs="Times New Roman" w:hAnsi="Times New Roman" w:ascii="Times New Roman"/>
          <w:sz w:val="24"/>
          <w:szCs w:val="24"/>
        </w:rPr>
        <w:t>Trgovački sud u Pazinu, je u rješenju posl. br. St-29/06-265 od 30. lipnja 2009. odlučio kako slijedi: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>„I. Zaključuje se stečajni postupak nad dužnikom ISTRATRANS d.d. u stečaju Labin.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>II. Ovlašćuje se stečajni upravitelj da nakon zaključenja stečajnog postupka zastupa stečajnu masu u skladu sa odredbama Stečajnog zakona u parnicama koje su u tijeku te da nastavi unovčenje imovine dužnika.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>III. Ovo rješenje i osnova zaključenja stečajnog postupka objavit će se u izvatku oglasnom u Narodnim novinama.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>IV. Po pravomoćnosti ovog rješenja, isto će se dostaviti sudskom registru ovog suda radi brisanja dužnika iz sudskog registra.“.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ab/>
        <w:t>Budući da je prijašnji stečajni upravitelj Zdravko Seki iz Rijeke, Ive Marinkovića 14, umro, rješenjem Trgovačkog suda u Rijeci, Stalna služba u Pazinu posl. br. 20 St-30/09-67 od 16. travnja 2014. stečajnim upraviteljem stečajne mase stečajnog dužnika ISTRATRANS d.d. u stečaju, Labin, imenovana je Vlasta Majstorović iz Pule, Koparska 37, OIB: 78258328195.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>Rješenjem posl. br. 10 St-30/09-98 od 10. lipnja 2015. naloženo je sudskom registru Trgovačkog suda u Pazinu da upiše stečajnu masu iza dužnika ISTRATRANS d.d. u stečaju Labin, Rudarska 5, kao i dužnikovog stečajnog upravitelja Vlastu Majstorović iz Pule, Koparska 37, OIB: 78258328195.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 xml:space="preserve"> </w:t>
      </w:r>
      <w:r w:rsidRPr="00087CC0">
        <w:rPr>
          <w:rFonts w:cs="Times New Roman" w:hAnsi="Times New Roman" w:ascii="Times New Roman"/>
          <w:sz w:val="24"/>
          <w:szCs w:val="24"/>
        </w:rPr>
        <w:tab/>
        <w:t>U podnesku od 23. studenog 2016. stečajna upraviteljica je navela da su po zaključenju stečajnog postupka naplaćena potraživanja od Xerius d.o.o. i Autohrvatska d.o.o. Pula čime je ostvaren priliv od 1.289.213,29 kuna.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ab/>
        <w:t>S obzirom na sve navedeno</w:t>
      </w:r>
      <w:r w:rsidR="00C8065A" w:rsidRPr="00C8065A">
        <w:rPr>
          <w:rFonts w:cs="Times New Roman" w:hAnsi="Times New Roman" w:ascii="Times New Roman"/>
          <w:sz w:val="24"/>
          <w:szCs w:val="24"/>
        </w:rPr>
        <w:tab/>
      </w:r>
      <w:r w:rsidRPr="00087CC0">
        <w:rPr>
          <w:rFonts w:cs="Times New Roman" w:hAnsi="Times New Roman" w:ascii="Times New Roman"/>
          <w:sz w:val="24"/>
          <w:szCs w:val="24"/>
        </w:rPr>
        <w:t xml:space="preserve">S obzirom na sve navedeno bilo je potrebno odrediti nastavak postupka radi naknadne diobe u smislu odredbe čl. 199. st. 1. Stečajnog zakona (Narodne novine br. 44/1996, 161/1998, 29/1999, 129/2000, 123/2003, 197/2003, 187/2004, </w:t>
      </w:r>
      <w:r w:rsidRPr="00087CC0">
        <w:rPr>
          <w:rFonts w:cs="Times New Roman" w:hAnsi="Times New Roman" w:ascii="Times New Roman"/>
          <w:sz w:val="24"/>
          <w:szCs w:val="24"/>
        </w:rPr>
        <w:lastRenderedPageBreak/>
        <w:t>82/2006, 116/2010, 25/2012, 133/2012, 45/2013</w:t>
      </w:r>
      <w:r>
        <w:rPr>
          <w:rFonts w:cs="Times New Roman" w:hAnsi="Times New Roman" w:ascii="Times New Roman"/>
          <w:sz w:val="24"/>
          <w:szCs w:val="24"/>
        </w:rPr>
        <w:t>, dalje: SZ</w:t>
      </w:r>
      <w:r w:rsidR="00B236A8">
        <w:rPr>
          <w:rFonts w:cs="Times New Roman" w:hAnsi="Times New Roman" w:ascii="Times New Roman"/>
          <w:sz w:val="24"/>
          <w:szCs w:val="24"/>
        </w:rPr>
        <w:t>), koja</w:t>
      </w:r>
      <w:r w:rsidRPr="00087CC0">
        <w:rPr>
          <w:rFonts w:cs="Times New Roman" w:hAnsi="Times New Roman" w:ascii="Times New Roman"/>
          <w:sz w:val="24"/>
          <w:szCs w:val="24"/>
        </w:rPr>
        <w:t xml:space="preserve"> se primjenjuje temeljem čl. 441. Stečajnog zakona (Narodne novine br. 71/2015</w:t>
      </w:r>
      <w:r>
        <w:rPr>
          <w:rFonts w:cs="Times New Roman" w:hAnsi="Times New Roman" w:ascii="Times New Roman"/>
          <w:sz w:val="24"/>
          <w:szCs w:val="24"/>
        </w:rPr>
        <w:t>, 104/2017</w:t>
      </w:r>
      <w:r w:rsidRPr="00087CC0">
        <w:rPr>
          <w:rFonts w:cs="Times New Roman" w:hAnsi="Times New Roman" w:ascii="Times New Roman"/>
          <w:sz w:val="24"/>
          <w:szCs w:val="24"/>
        </w:rPr>
        <w:t xml:space="preserve">) pa je </w:t>
      </w:r>
      <w:r w:rsidR="000F218F">
        <w:rPr>
          <w:rFonts w:cs="Times New Roman" w:hAnsi="Times New Roman" w:ascii="Times New Roman"/>
          <w:sz w:val="24"/>
          <w:szCs w:val="24"/>
        </w:rPr>
        <w:t xml:space="preserve">rješenjem posl.br. </w:t>
      </w:r>
      <w:r w:rsidRPr="00087CC0">
        <w:rPr>
          <w:rFonts w:cs="Times New Roman" w:hAnsi="Times New Roman" w:ascii="Times New Roman"/>
          <w:sz w:val="24"/>
          <w:szCs w:val="24"/>
        </w:rPr>
        <w:t>St-1093/16-105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218F">
        <w:rPr>
          <w:rFonts w:cs="Times New Roman" w:hAnsi="Times New Roman" w:ascii="Times New Roman"/>
          <w:sz w:val="24"/>
          <w:szCs w:val="24"/>
        </w:rPr>
        <w:t xml:space="preserve">od </w:t>
      </w:r>
      <w:r w:rsidRPr="00087CC0">
        <w:rPr>
          <w:rFonts w:cs="Times New Roman" w:hAnsi="Times New Roman" w:ascii="Times New Roman"/>
          <w:sz w:val="24"/>
          <w:szCs w:val="24"/>
        </w:rPr>
        <w:t>23. studenog 2016.</w:t>
      </w:r>
      <w:r>
        <w:rPr>
          <w:rFonts w:cs="Times New Roman" w:hAnsi="Times New Roman" w:ascii="Times New Roman"/>
          <w:sz w:val="24"/>
          <w:szCs w:val="24"/>
        </w:rPr>
        <w:t xml:space="preserve"> odlučeno:</w:t>
      </w:r>
      <w:r w:rsidRPr="00087C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7CC0" w:rsidP="005744B6" w:rsid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„</w:t>
      </w:r>
      <w:r w:rsidRPr="00087CC0">
        <w:rPr>
          <w:rFonts w:cs="Times New Roman" w:hAnsi="Times New Roman" w:ascii="Times New Roman"/>
          <w:sz w:val="24"/>
          <w:szCs w:val="24"/>
        </w:rPr>
        <w:t>Određuje se nastavak postupka nad Stečajnom masom iza ISTRATRANS d.d. u stečaju Pula, Koparska 37, OIB 08514722774, radi naknadne diobe.</w:t>
      </w:r>
      <w:r>
        <w:rPr>
          <w:rFonts w:cs="Times New Roman" w:hAnsi="Times New Roman" w:ascii="Times New Roman"/>
          <w:sz w:val="24"/>
          <w:szCs w:val="24"/>
        </w:rPr>
        <w:t>“.</w:t>
      </w:r>
    </w:p>
    <w:p w:rsidRDefault="00F85DAC" w:rsidP="005744B6" w:rsidR="000812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81276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85DAC">
        <w:rPr>
          <w:rFonts w:cs="Times New Roman" w:hAnsi="Times New Roman" w:ascii="Times New Roman"/>
          <w:sz w:val="24"/>
          <w:szCs w:val="24"/>
        </w:rPr>
        <w:t>R</w:t>
      </w:r>
      <w:r w:rsidR="00F85DAC" w:rsidRPr="00F85DAC">
        <w:rPr>
          <w:rFonts w:cs="Times New Roman" w:hAnsi="Times New Roman" w:ascii="Times New Roman"/>
          <w:sz w:val="24"/>
          <w:szCs w:val="24"/>
        </w:rPr>
        <w:t xml:space="preserve">ješenjem posl.br. </w:t>
      </w:r>
      <w:r w:rsidR="00087CC0" w:rsidRPr="00087CC0">
        <w:rPr>
          <w:rFonts w:cs="Times New Roman" w:hAnsi="Times New Roman" w:ascii="Times New Roman"/>
          <w:sz w:val="24"/>
          <w:szCs w:val="24"/>
        </w:rPr>
        <w:t>St-1093/16-106</w:t>
      </w:r>
      <w:r w:rsidR="00087CC0">
        <w:rPr>
          <w:rFonts w:cs="Times New Roman" w:hAnsi="Times New Roman" w:ascii="Times New Roman"/>
          <w:sz w:val="24"/>
          <w:szCs w:val="24"/>
        </w:rPr>
        <w:t xml:space="preserve"> </w:t>
      </w:r>
      <w:r w:rsidR="00C8065A" w:rsidRPr="00C8065A">
        <w:rPr>
          <w:rFonts w:cs="Times New Roman" w:hAnsi="Times New Roman" w:ascii="Times New Roman"/>
          <w:sz w:val="24"/>
          <w:szCs w:val="24"/>
        </w:rPr>
        <w:t xml:space="preserve">od </w:t>
      </w:r>
      <w:r w:rsidR="00087CC0" w:rsidRPr="00087CC0">
        <w:rPr>
          <w:rFonts w:cs="Times New Roman" w:hAnsi="Times New Roman" w:ascii="Times New Roman"/>
          <w:sz w:val="24"/>
          <w:szCs w:val="24"/>
        </w:rPr>
        <w:t>23. studenog 2016.</w:t>
      </w:r>
      <w:r w:rsidR="00087CC0">
        <w:rPr>
          <w:rFonts w:cs="Times New Roman" w:hAnsi="Times New Roman" w:ascii="Times New Roman"/>
          <w:sz w:val="24"/>
          <w:szCs w:val="24"/>
        </w:rPr>
        <w:t xml:space="preserve"> s</w:t>
      </w:r>
      <w:r w:rsidR="00087CC0" w:rsidRPr="00087CC0">
        <w:rPr>
          <w:rFonts w:cs="Times New Roman" w:hAnsi="Times New Roman" w:ascii="Times New Roman"/>
          <w:sz w:val="24"/>
          <w:szCs w:val="24"/>
        </w:rPr>
        <w:t>tečajnom upravitelju Vlasti Majstorović iz Pule, Koparska 37, OIB: 78258328195, određ</w:t>
      </w:r>
      <w:r w:rsidR="00087CC0">
        <w:rPr>
          <w:rFonts w:cs="Times New Roman" w:hAnsi="Times New Roman" w:ascii="Times New Roman"/>
          <w:sz w:val="24"/>
          <w:szCs w:val="24"/>
        </w:rPr>
        <w:t>ena je</w:t>
      </w:r>
      <w:r w:rsidR="00087CC0" w:rsidRPr="00087CC0">
        <w:rPr>
          <w:rFonts w:cs="Times New Roman" w:hAnsi="Times New Roman" w:ascii="Times New Roman"/>
          <w:sz w:val="24"/>
          <w:szCs w:val="24"/>
        </w:rPr>
        <w:t xml:space="preserve"> nagrada:</w:t>
      </w:r>
    </w:p>
    <w:p w:rsidRDefault="00087CC0" w:rsidP="005744B6" w:rsidR="00087CC0" w:rsidRP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ab/>
        <w:t>- u neto iznosu od 20.380,30 kuna, te</w:t>
      </w:r>
    </w:p>
    <w:p w:rsidRDefault="00087CC0" w:rsidP="005744B6" w:rsidR="000812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7CC0">
        <w:rPr>
          <w:rFonts w:cs="Times New Roman" w:hAnsi="Times New Roman" w:ascii="Times New Roman"/>
          <w:sz w:val="24"/>
          <w:szCs w:val="24"/>
        </w:rPr>
        <w:tab/>
        <w:t>- u bruto iznosu od 104.393,59 kuna.</w:t>
      </w:r>
      <w:r w:rsidR="00F85DAC">
        <w:rPr>
          <w:rFonts w:cs="Times New Roman" w:hAnsi="Times New Roman" w:ascii="Times New Roman"/>
          <w:sz w:val="24"/>
          <w:szCs w:val="24"/>
        </w:rPr>
        <w:tab/>
      </w:r>
    </w:p>
    <w:p w:rsidRDefault="00087CC0" w:rsidP="005744B6" w:rsidR="00087CC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1276" w:rsidP="005744B6" w:rsidR="00F85D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87CC0">
        <w:rPr>
          <w:rFonts w:cs="Times New Roman" w:hAnsi="Times New Roman" w:ascii="Times New Roman"/>
          <w:sz w:val="24"/>
          <w:szCs w:val="24"/>
        </w:rPr>
        <w:t>U podnesku od 22</w:t>
      </w:r>
      <w:r w:rsidR="00F85DAC">
        <w:rPr>
          <w:rFonts w:cs="Times New Roman" w:hAnsi="Times New Roman" w:ascii="Times New Roman"/>
          <w:sz w:val="24"/>
          <w:szCs w:val="24"/>
        </w:rPr>
        <w:t>. s</w:t>
      </w:r>
      <w:r w:rsidR="00087CC0">
        <w:rPr>
          <w:rFonts w:cs="Times New Roman" w:hAnsi="Times New Roman" w:ascii="Times New Roman"/>
          <w:sz w:val="24"/>
          <w:szCs w:val="24"/>
        </w:rPr>
        <w:t>tudenog</w:t>
      </w:r>
      <w:r w:rsidR="00F85DAC">
        <w:rPr>
          <w:rFonts w:cs="Times New Roman" w:hAnsi="Times New Roman" w:ascii="Times New Roman"/>
          <w:sz w:val="24"/>
          <w:szCs w:val="24"/>
        </w:rPr>
        <w:t xml:space="preserve"> 2017. stečajna upraviteljica je obavijestila da provela naknadnu diobu. Podnesku je priložila izvješće o provedenoj diobi sa priloženom dokumentacijom o izvršenim plaćanjima.</w:t>
      </w:r>
    </w:p>
    <w:p w:rsidRDefault="00F85DAC" w:rsidP="005744B6" w:rsidR="00F85D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F218F" w:rsidRPr="000F218F">
        <w:rPr>
          <w:rFonts w:cs="Times New Roman" w:hAnsi="Times New Roman" w:ascii="Times New Roman"/>
          <w:sz w:val="24"/>
          <w:szCs w:val="24"/>
        </w:rPr>
        <w:t xml:space="preserve">Kako je naknadna dioba, nakon što su podmireni troškovi stečajnog postupka (čl. 86. SZ-a) i dospjele obveze stečajne mase (čl. 87. SZ-a), provedena prema završnom popisu (čl. 201. SZ-a), valjalo je, temeljem čl. 199. st. 4. SZ-a u svezi s čl. 196. SZ-a, odlučiti kao u točki I izreke. </w:t>
      </w:r>
    </w:p>
    <w:p w:rsidRDefault="00F85DAC" w:rsidP="005744B6" w:rsid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F218F" w:rsidRPr="000F218F">
        <w:rPr>
          <w:rFonts w:cs="Times New Roman" w:hAnsi="Times New Roman" w:ascii="Times New Roman"/>
          <w:sz w:val="24"/>
          <w:szCs w:val="24"/>
        </w:rPr>
        <w:t xml:space="preserve">Temeljem čl. 438. st. 2. </w:t>
      </w:r>
      <w:r w:rsidR="000F218F" w:rsidRPr="000F218F">
        <w:rPr>
          <w:rFonts w:cs="Times New Roman" w:hAnsi="Times New Roman" w:ascii="Times New Roman"/>
          <w:bCs/>
          <w:sz w:val="24"/>
          <w:szCs w:val="24"/>
        </w:rPr>
        <w:t>Stečajnog zakona (Narodne novine br. 71/2015) odlučeno je kao u točki II izreke</w:t>
      </w:r>
      <w:r w:rsidR="000F218F" w:rsidRPr="000F218F">
        <w:rPr>
          <w:rFonts w:cs="Times New Roman" w:hAnsi="Times New Roman" w:ascii="Times New Roman"/>
          <w:sz w:val="24"/>
          <w:szCs w:val="24"/>
        </w:rPr>
        <w:t>.</w:t>
      </w:r>
    </w:p>
    <w:p w:rsidRDefault="005744B6" w:rsidP="005744B6" w:rsidR="005744B6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218F" w:rsidP="005744B6" w:rsidR="000F218F" w:rsidRPr="000F218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 xml:space="preserve">U Pazinu, </w:t>
      </w:r>
      <w:r w:rsidR="00B236A8">
        <w:rPr>
          <w:rFonts w:cs="Times New Roman" w:hAnsi="Times New Roman" w:ascii="Times New Roman"/>
          <w:sz w:val="24"/>
          <w:szCs w:val="24"/>
        </w:rPr>
        <w:t>28</w:t>
      </w:r>
      <w:r w:rsidRPr="000F218F">
        <w:rPr>
          <w:rFonts w:cs="Times New Roman" w:hAnsi="Times New Roman" w:ascii="Times New Roman"/>
          <w:sz w:val="24"/>
          <w:szCs w:val="24"/>
        </w:rPr>
        <w:t xml:space="preserve">. </w:t>
      </w:r>
      <w:r w:rsidR="00F85DAC">
        <w:rPr>
          <w:rFonts w:cs="Times New Roman" w:hAnsi="Times New Roman" w:ascii="Times New Roman"/>
          <w:sz w:val="24"/>
          <w:szCs w:val="24"/>
        </w:rPr>
        <w:t>s</w:t>
      </w:r>
      <w:r w:rsidR="00081276">
        <w:rPr>
          <w:rFonts w:cs="Times New Roman" w:hAnsi="Times New Roman" w:ascii="Times New Roman"/>
          <w:sz w:val="24"/>
          <w:szCs w:val="24"/>
        </w:rPr>
        <w:t>tudenog</w:t>
      </w:r>
      <w:r w:rsidRPr="000F218F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  <w:t xml:space="preserve">      Stečajni sudac                 </w:t>
      </w:r>
    </w:p>
    <w:p w:rsidRDefault="000F218F" w:rsidP="005744B6" w:rsidR="000F218F" w:rsidRPr="000F218F">
      <w:pPr>
        <w:spacing w:lineRule="auto" w:line="240" w:after="0"/>
        <w:ind w:left="216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Pr="000F218F">
        <w:rPr>
          <w:rFonts w:cs="Times New Roman" w:hAnsi="Times New Roman" w:ascii="Times New Roman"/>
          <w:sz w:val="24"/>
          <w:szCs w:val="24"/>
        </w:rPr>
        <w:tab/>
      </w:r>
      <w:r w:rsidRPr="000F218F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0F218F" w:rsidP="005744B6" w:rsidR="000F218F" w:rsidRPr="000F218F">
      <w:pPr>
        <w:spacing w:lineRule="auto" w:line="240" w:after="0"/>
        <w:ind w:left="216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Ivan Dujić</w:t>
      </w:r>
      <w:r w:rsidR="00011F42">
        <w:rPr>
          <w:rFonts w:cs="Times New Roman" w:hAnsi="Times New Roman" w:ascii="Times New Roman"/>
          <w:sz w:val="24"/>
          <w:szCs w:val="24"/>
        </w:rPr>
        <w:t>, v.r.</w:t>
      </w:r>
      <w:r w:rsidRPr="000F21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218F" w:rsidP="005744B6" w:rsidR="000F218F" w:rsidRPr="000F218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5744B6" w:rsidP="005744B6" w:rsidR="005744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Protiv ovog rješenja  može se izjaviti žalba u roku od osam dana od dana dostave, a dostava se smatra obavljenom istekom osmoga dana od dana objave pismena na mrežnoj stranici e-Oglasna ploča sudova (čl. 12. Stečajnog zakona, Narodne novine br. 71/2015</w:t>
      </w:r>
      <w:r w:rsidR="004150A3">
        <w:rPr>
          <w:rFonts w:cs="Times New Roman" w:hAnsi="Times New Roman" w:ascii="Times New Roman"/>
          <w:sz w:val="24"/>
          <w:szCs w:val="24"/>
        </w:rPr>
        <w:t>, 104/2017</w:t>
      </w:r>
      <w:r w:rsidRPr="000F218F">
        <w:rPr>
          <w:rFonts w:cs="Times New Roman" w:hAnsi="Times New Roman" w:ascii="Times New Roman"/>
          <w:sz w:val="24"/>
          <w:szCs w:val="24"/>
        </w:rPr>
        <w:t>). Žalba se podnosi ovome sudu u tri primjerka, a o istoj odlučuje Visoki trgovački sud Republike Hrvatske.</w:t>
      </w: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>DNA:</w:t>
      </w:r>
    </w:p>
    <w:p w:rsidRDefault="000F218F" w:rsidP="005744B6" w:rsidR="00F85D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bCs/>
          <w:sz w:val="24"/>
          <w:szCs w:val="24"/>
        </w:rPr>
        <w:t xml:space="preserve">         </w:t>
      </w:r>
      <w:r w:rsidRPr="000F218F">
        <w:rPr>
          <w:rFonts w:cs="Times New Roman" w:hAnsi="Times New Roman" w:ascii="Times New Roman"/>
          <w:sz w:val="24"/>
          <w:szCs w:val="24"/>
        </w:rPr>
        <w:t xml:space="preserve">- e-oglasna ploča suda – osam dana </w:t>
      </w:r>
    </w:p>
    <w:p w:rsidRDefault="000F218F" w:rsidP="005744B6" w:rsidR="00F85D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sz w:val="24"/>
          <w:szCs w:val="24"/>
        </w:rPr>
        <w:t xml:space="preserve">         - stečajnom upravitelju </w:t>
      </w:r>
      <w:r w:rsidR="00F85DAC" w:rsidRPr="00F85DAC">
        <w:rPr>
          <w:rFonts w:cs="Times New Roman" w:hAnsi="Times New Roman" w:ascii="Times New Roman"/>
          <w:sz w:val="24"/>
          <w:szCs w:val="24"/>
        </w:rPr>
        <w:t>Vlasti Majstorović iz Pule, Koparska 37</w:t>
      </w:r>
    </w:p>
    <w:p w:rsidRDefault="000F218F" w:rsidP="005744B6" w:rsidR="000F218F" w:rsidRPr="000F218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F218F">
        <w:rPr>
          <w:rFonts w:cs="Times New Roman" w:hAnsi="Times New Roman" w:ascii="Times New Roman"/>
          <w:bCs/>
          <w:sz w:val="24"/>
          <w:szCs w:val="24"/>
        </w:rPr>
        <w:t xml:space="preserve">         - ŽDO Pula</w:t>
      </w:r>
    </w:p>
    <w:p w:rsidRDefault="000F218F" w:rsidP="005744B6" w:rsidR="000F218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F218F">
        <w:rPr>
          <w:rFonts w:cs="Times New Roman" w:hAnsi="Times New Roman" w:ascii="Times New Roman"/>
          <w:bCs/>
          <w:sz w:val="24"/>
          <w:szCs w:val="24"/>
        </w:rPr>
        <w:t xml:space="preserve">         - Porezna uprava, Područni ured u Pazinu</w:t>
      </w:r>
    </w:p>
    <w:p w:rsidRDefault="00F85DAC" w:rsidP="005744B6" w:rsidR="00F85DAC" w:rsidRPr="000F218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- FINA Rijeka</w:t>
      </w:r>
    </w:p>
    <w:p w:rsidRDefault="000F218F" w:rsidP="005744B6" w:rsidR="000F218F" w:rsidRPr="000F218F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0F218F" w:rsidP="005744B6" w:rsidR="000F218F" w:rsidRPr="000F218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218F">
        <w:rPr>
          <w:rFonts w:cs="Times New Roman" w:hAnsi="Times New Roman" w:ascii="Times New Roman"/>
          <w:bCs/>
          <w:sz w:val="24"/>
          <w:szCs w:val="24"/>
        </w:rPr>
        <w:t xml:space="preserve">         - po pravomoćnosti: sudski registar, sa klauzulom pravomoćnosti         </w:t>
      </w:r>
    </w:p>
    <w:p w:rsidRDefault="003C39AE" w:rsidP="005744B6" w:rsidR="003C39AE" w:rsidRPr="000F218F">
      <w:pPr>
        <w:spacing w:lineRule="auto" w:line="240" w:after="0"/>
        <w:ind w:left="216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sectPr w:rsidSect="005744B6" w:rsidR="003C39AE" w:rsidRPr="000F218F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5A7" w:rsidP="002C642A" w:rsidR="007E25A7">
      <w:pPr>
        <w:spacing w:lineRule="auto" w:line="240" w:after="0"/>
      </w:pPr>
      <w:r>
        <w:separator/>
      </w:r>
    </w:p>
  </w:endnote>
  <w:endnote w:id="0" w:type="continuationSeparator">
    <w:p w:rsidRDefault="007E25A7" w:rsidP="002C642A" w:rsidR="007E2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5A7" w:rsidP="002C642A" w:rsidR="007E25A7">
      <w:pPr>
        <w:spacing w:lineRule="auto" w:line="240" w:after="0"/>
      </w:pPr>
      <w:r>
        <w:separator/>
      </w:r>
    </w:p>
  </w:footnote>
  <w:footnote w:id="0" w:type="continuationSeparator">
    <w:p w:rsidRDefault="007E25A7" w:rsidP="002C642A" w:rsidR="007E2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150A3" w:rsidRPr="004150A3">
      <w:rPr>
        <w:rFonts w:cs="Times New Roman" w:hAnsi="Times New Roman" w:ascii="Times New Roman"/>
        <w:sz w:val="24"/>
        <w:szCs w:val="24"/>
      </w:rPr>
      <w:t>10 St-1093/201</w:t>
    </w:r>
    <w:r w:rsidR="00430B57">
      <w:rPr>
        <w:rFonts w:cs="Times New Roman" w:hAnsi="Times New Roman" w:ascii="Times New Roman"/>
        <w:sz w:val="24"/>
        <w:szCs w:val="24"/>
      </w:rPr>
      <w:t>6</w:t>
    </w:r>
    <w:r w:rsidR="004150A3" w:rsidRPr="004150A3">
      <w:rPr>
        <w:rFonts w:cs="Times New Roman" w:hAnsi="Times New Roman" w:ascii="Times New Roman"/>
        <w:sz w:val="24"/>
        <w:szCs w:val="24"/>
      </w:rPr>
      <w:t xml:space="preserve"> -142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10 St-</w:t>
    </w:r>
    <w:r w:rsidR="004150A3">
      <w:rPr>
        <w:rFonts w:cs="Times New Roman" w:hAnsi="Times New Roman" w:ascii="Times New Roman"/>
        <w:sz w:val="24"/>
        <w:szCs w:val="24"/>
      </w:rPr>
      <w:t>1093</w:t>
    </w:r>
    <w:r w:rsidR="00B83AA5">
      <w:rPr>
        <w:rFonts w:cs="Times New Roman" w:hAnsi="Times New Roman" w:ascii="Times New Roman"/>
        <w:sz w:val="24"/>
        <w:szCs w:val="24"/>
      </w:rPr>
      <w:t>/</w:t>
    </w:r>
    <w:r w:rsidR="00C8065A">
      <w:rPr>
        <w:rFonts w:cs="Times New Roman" w:hAnsi="Times New Roman" w:ascii="Times New Roman"/>
        <w:sz w:val="24"/>
        <w:szCs w:val="24"/>
      </w:rPr>
      <w:t>20</w:t>
    </w:r>
    <w:r w:rsidR="00B83AA5">
      <w:rPr>
        <w:rFonts w:cs="Times New Roman" w:hAnsi="Times New Roman" w:ascii="Times New Roman"/>
        <w:sz w:val="24"/>
        <w:szCs w:val="24"/>
      </w:rPr>
      <w:t>1</w:t>
    </w:r>
    <w:r w:rsidR="00430B57">
      <w:rPr>
        <w:rFonts w:cs="Times New Roman" w:hAnsi="Times New Roman" w:ascii="Times New Roman"/>
        <w:sz w:val="24"/>
        <w:szCs w:val="24"/>
      </w:rPr>
      <w:t>6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4150A3">
      <w:rPr>
        <w:rFonts w:cs="Times New Roman" w:hAnsi="Times New Roman" w:ascii="Times New Roman"/>
        <w:sz w:val="24"/>
        <w:szCs w:val="24"/>
      </w:rPr>
      <w:t>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1F42"/>
    <w:rsid w:val="00015FC4"/>
    <w:rsid w:val="00025893"/>
    <w:rsid w:val="00081276"/>
    <w:rsid w:val="00084468"/>
    <w:rsid w:val="00087CC0"/>
    <w:rsid w:val="000C0DB6"/>
    <w:rsid w:val="000F218F"/>
    <w:rsid w:val="001331A4"/>
    <w:rsid w:val="001542FF"/>
    <w:rsid w:val="00192FFB"/>
    <w:rsid w:val="001D3E1B"/>
    <w:rsid w:val="001D63B5"/>
    <w:rsid w:val="001D70FB"/>
    <w:rsid w:val="001F60C0"/>
    <w:rsid w:val="00200E38"/>
    <w:rsid w:val="002070EC"/>
    <w:rsid w:val="0028094A"/>
    <w:rsid w:val="00287C83"/>
    <w:rsid w:val="00293334"/>
    <w:rsid w:val="002C642A"/>
    <w:rsid w:val="002C7010"/>
    <w:rsid w:val="002D54F4"/>
    <w:rsid w:val="00347C9C"/>
    <w:rsid w:val="0037402F"/>
    <w:rsid w:val="003C39AE"/>
    <w:rsid w:val="00400A88"/>
    <w:rsid w:val="00405FE5"/>
    <w:rsid w:val="004150A3"/>
    <w:rsid w:val="00430B57"/>
    <w:rsid w:val="00434AF3"/>
    <w:rsid w:val="0044379E"/>
    <w:rsid w:val="00462CB5"/>
    <w:rsid w:val="00473C45"/>
    <w:rsid w:val="00495BEB"/>
    <w:rsid w:val="004C5D1D"/>
    <w:rsid w:val="004E2538"/>
    <w:rsid w:val="005744B6"/>
    <w:rsid w:val="00585F72"/>
    <w:rsid w:val="005A58D4"/>
    <w:rsid w:val="005B0D43"/>
    <w:rsid w:val="00617C08"/>
    <w:rsid w:val="00635406"/>
    <w:rsid w:val="00650753"/>
    <w:rsid w:val="006604EF"/>
    <w:rsid w:val="00693435"/>
    <w:rsid w:val="006E34CB"/>
    <w:rsid w:val="00773038"/>
    <w:rsid w:val="00784C62"/>
    <w:rsid w:val="007A1E66"/>
    <w:rsid w:val="007E25A7"/>
    <w:rsid w:val="00867F2D"/>
    <w:rsid w:val="00873574"/>
    <w:rsid w:val="00890600"/>
    <w:rsid w:val="008C5D7C"/>
    <w:rsid w:val="008E2896"/>
    <w:rsid w:val="00912C2F"/>
    <w:rsid w:val="00926191"/>
    <w:rsid w:val="00930E95"/>
    <w:rsid w:val="00931CC3"/>
    <w:rsid w:val="009D0DC2"/>
    <w:rsid w:val="00A63A4F"/>
    <w:rsid w:val="00AF57F8"/>
    <w:rsid w:val="00B236A8"/>
    <w:rsid w:val="00B37E6B"/>
    <w:rsid w:val="00B83AA5"/>
    <w:rsid w:val="00B941AD"/>
    <w:rsid w:val="00BA0EA9"/>
    <w:rsid w:val="00BB3B72"/>
    <w:rsid w:val="00C079AB"/>
    <w:rsid w:val="00C30577"/>
    <w:rsid w:val="00C8065A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83B"/>
    <w:rsid w:val="00DC0494"/>
    <w:rsid w:val="00E106E9"/>
    <w:rsid w:val="00E40C36"/>
    <w:rsid w:val="00E8472E"/>
    <w:rsid w:val="00EC1629"/>
    <w:rsid w:val="00F85DAC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StandardWeb" w:type="paragraph">
    <w:name w:val="Normal (Web)"/>
    <w:basedOn w:val="Normal"/>
    <w:rsid w:val="000F218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4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F4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F4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F4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StandardWeb" w:type="paragraph">
    <w:name w:val="Normal (Web)"/>
    <w:basedOn w:val="Normal"/>
    <w:rsid w:val="000F218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4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F4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F4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F4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501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Vretenar, OIB 40973277765</item>
    </izvorni_sadrzaj>
    <derivirana_varijabla naziv="DomainObject.Predmet.OstaliListFormatedOIB_1">
      <item>Odvj. Igor Vretenar, OIB 40973277765</item>
    </derivirana_varijabla>
  </DomainObject.Predmet.OstaliListFormatedOIB>
  <DomainObject.Predmet.OstaliListFormatedWithAdress>
    <izvorni_sadrzaj>
      <item>Odvj. Igor Vretenar, Svete Katarine 6, 52220 Labin</item>
    </izvorni_sadrzaj>
    <derivirana_varijabla naziv="DomainObject.Predmet.OstaliListFormatedWithAdress_1">
      <item>Odvj. Igor Vretenar, Svete Katarine 6, 52220 Labin</item>
    </derivirana_varijabla>
  </DomainObject.Predmet.OstaliListFormatedWithAdress>
  <DomainObject.Predmet.OstaliListFormatedWithAdressOIB>
    <izvorni_sadrzaj>
      <item>Odvj. Igor Vretenar, OIB 40973277765, Svete Katarine 6, 52220 Labin</item>
    </izvorni_sadrzaj>
    <derivirana_varijabla naziv="DomainObject.Predmet.OstaliListFormatedWithAdressOIB_1">
      <item>Odvj. Igor Vretenar, OIB 40973277765, Svete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ISTRATRANS d.d. u stečaju</item>
      <item>ISTRATRANS PUTNIČKI PROMET d.o.o. u stečaju, LABIN</item>
      <item>Odvj. Igor Vretenar</item>
    </izvorni_sadrzaj>
    <derivirana_varijabla naziv="DomainObject.Predmet.SudioniciListNaziv_1">
      <item>Stečajna masa iza ISTRATRANS d.d. u stečaju</item>
      <item>ISTRATRANS PUTNIČKI PROMET d.o.o. u stečaju, LABIN</item>
      <item>Odvj. Igor Vretenar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  <item>, OIB 40973277765</item>
    </izvorni_sadrzaj>
    <derivirana_varijabla naziv="DomainObject.Predmet.SudioniciListNazivOIB_1">
      <item>, OIB 08514722774</item>
      <item>, OIB null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3586</properties:Characters>
  <properties:Lines>89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2017-11-28T09:47:00Z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2017-11-28T12:36:00Z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