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0d03" w14:paraId="cd80d0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710B8B">
        <w:t>2</w:t>
      </w:r>
      <w:r w:rsidR="00A370C9">
        <w:t xml:space="preserve">323/16-3              </w:t>
      </w:r>
      <w:r w:rsidR="00710B8B">
        <w:t xml:space="preserve">         </w:t>
      </w:r>
      <w:r w:rsidR="001E323F">
        <w:t xml:space="preserve">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370C9" w:rsidP="00FE0CA1" w:rsidR="00D641DA">
      <w:pPr>
        <w:ind w:firstLine="708"/>
        <w:jc w:val="both"/>
      </w:pPr>
      <w:r>
        <w:t>Trgovački sud u Osijeku, po sucu Gordani Njari, u stečajnom predmetu povodom zahtjeva Financijske agencije OIB 85821130368, Regionalni centar Rijeka</w:t>
      </w:r>
      <w:r w:rsidR="004E5D8E">
        <w:t>,</w:t>
      </w:r>
      <w:r>
        <w:t xml:space="preserve"> Podružnica Pula, </w:t>
      </w:r>
      <w:proofErr w:type="spellStart"/>
      <w:r>
        <w:t>Giardini</w:t>
      </w:r>
      <w:proofErr w:type="spellEnd"/>
      <w:r w:rsidR="004E5D8E">
        <w:t xml:space="preserve"> 5</w:t>
      </w:r>
      <w:r>
        <w:t xml:space="preserve">, Pula, za pokretanje skraćenog stečajnog postupka nad dužnikom </w:t>
      </w:r>
      <w:r w:rsidR="004E5D8E" w:rsidRPr="004E5D8E">
        <w:t>BARBARIGA TURIST d. o. o.</w:t>
      </w:r>
      <w:r w:rsidR="008C1B3D">
        <w:t xml:space="preserve"> </w:t>
      </w:r>
      <w:proofErr w:type="spellStart"/>
      <w:r w:rsidR="008C1B3D">
        <w:t>Barbariga</w:t>
      </w:r>
      <w:proofErr w:type="spellEnd"/>
      <w:r w:rsidR="008C1B3D">
        <w:t xml:space="preserve">, Trg Stara </w:t>
      </w:r>
      <w:proofErr w:type="spellStart"/>
      <w:r w:rsidR="008C1B3D">
        <w:t>korta</w:t>
      </w:r>
      <w:proofErr w:type="spellEnd"/>
      <w:r w:rsidR="008C1B3D">
        <w:t xml:space="preserve"> 3, </w:t>
      </w:r>
      <w:proofErr w:type="spellStart"/>
      <w:r w:rsidR="008C1B3D">
        <w:t>Vodnjan</w:t>
      </w:r>
      <w:proofErr w:type="spellEnd"/>
      <w:r w:rsidR="008C1B3D">
        <w:t xml:space="preserve">, OIB </w:t>
      </w:r>
      <w:r w:rsidR="008C1B3D" w:rsidRPr="008C1B3D">
        <w:t>58038154762</w:t>
      </w:r>
      <w:r w:rsidR="008C1B3D">
        <w:t xml:space="preserve">, MBS </w:t>
      </w:r>
      <w:r w:rsidR="008C1B3D" w:rsidRPr="008C1B3D">
        <w:t>040099572</w:t>
      </w:r>
      <w:r w:rsidR="00FE0CA1">
        <w:t xml:space="preserve"> </w:t>
      </w:r>
      <w:r>
        <w:t xml:space="preserve">temeljem članka 430. Stečajnog zakona („Narodne novine“ 71/15), </w:t>
      </w:r>
      <w:r w:rsidR="00D641DA">
        <w:t xml:space="preserve">dana </w:t>
      </w:r>
      <w:r w:rsidR="005771D3">
        <w:t>24</w:t>
      </w:r>
      <w:r w:rsidR="006C5C98">
        <w:t>. listopada 2</w:t>
      </w:r>
      <w:r w:rsidR="00D641DA">
        <w:t>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E0CA1">
        <w:t xml:space="preserve">BARBARIGA TURIST </w:t>
      </w:r>
      <w:r w:rsidR="00170B4F">
        <w:t xml:space="preserve">   </w:t>
      </w:r>
      <w:r w:rsidR="00FE0CA1">
        <w:t xml:space="preserve"> </w:t>
      </w:r>
      <w:r w:rsidR="00170B4F">
        <w:t>d.o.</w:t>
      </w:r>
      <w:r w:rsidR="00FE0CA1">
        <w:t xml:space="preserve">o. </w:t>
      </w:r>
      <w:proofErr w:type="spellStart"/>
      <w:r w:rsidR="00FE0CA1">
        <w:t>Barbariga</w:t>
      </w:r>
      <w:proofErr w:type="spellEnd"/>
      <w:r w:rsidR="00FE0CA1">
        <w:t xml:space="preserve">, Trg Stara </w:t>
      </w:r>
      <w:proofErr w:type="spellStart"/>
      <w:r w:rsidR="00FE0CA1">
        <w:t>korta</w:t>
      </w:r>
      <w:proofErr w:type="spellEnd"/>
      <w:r w:rsidR="00FE0CA1">
        <w:t xml:space="preserve"> 3, </w:t>
      </w:r>
      <w:proofErr w:type="spellStart"/>
      <w:r w:rsidR="00FE0CA1">
        <w:t>Vodnjan</w:t>
      </w:r>
      <w:proofErr w:type="spellEnd"/>
      <w:r w:rsidR="00FE0CA1">
        <w:t xml:space="preserve">, OIB 58038154762, MBS 040099572   </w:t>
      </w:r>
      <w:r>
        <w:t xml:space="preserve">iznosi </w:t>
      </w:r>
      <w:r w:rsidR="00170B4F">
        <w:t xml:space="preserve">315.300,17 kn.                   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 w:rsidR="00170B4F">
        <w:t xml:space="preserve"> se osob</w:t>
      </w:r>
      <w:r w:rsidR="00730108">
        <w:t>a</w:t>
      </w:r>
      <w:r w:rsidR="00170B4F">
        <w:t xml:space="preserve"> ovlašten</w:t>
      </w:r>
      <w:r w:rsidR="00730108">
        <w:t>a</w:t>
      </w:r>
      <w:r w:rsidR="00170B4F">
        <w:t xml:space="preserve"> za zastupanje dužnika Anton Kliman, OIB 48165671548</w:t>
      </w:r>
      <w:r w:rsidR="000D663C">
        <w:t xml:space="preserve">, </w:t>
      </w:r>
      <w:proofErr w:type="spellStart"/>
      <w:r w:rsidR="000D663C">
        <w:t>Vodnjan</w:t>
      </w:r>
      <w:proofErr w:type="spellEnd"/>
      <w:r w:rsidR="000D663C">
        <w:t xml:space="preserve">, Angelo </w:t>
      </w:r>
      <w:proofErr w:type="spellStart"/>
      <w:r w:rsidR="000D663C">
        <w:t>Ceccon</w:t>
      </w:r>
      <w:proofErr w:type="spellEnd"/>
      <w:r w:rsidR="000D663C">
        <w:t xml:space="preserve"> 41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0D663C">
        <w:t>2323</w:t>
      </w:r>
      <w:r w:rsidR="00730108">
        <w:t xml:space="preserve">-16 </w:t>
      </w:r>
      <w:r>
        <w:t>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54F7E">
        <w:t>24</w:t>
      </w:r>
      <w:r w:rsidR="00437146">
        <w:t xml:space="preserve">. listopada 2016.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>kal. 15.12.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9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663C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0B4F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E5D8E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71D3"/>
    <w:rsid w:val="00580E1E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8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1B3D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370C9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1968"/>
    <w:rsid w:val="00FC5A92"/>
    <w:rsid w:val="00FC67CE"/>
    <w:rsid w:val="00FC72EC"/>
    <w:rsid w:val="00FD1811"/>
    <w:rsid w:val="00FE0CA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81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St-2323/2016</izvorni_sadrzaj>
    <derivirana_varijabla naziv="DomainObject.Predmet.OznakaBroj_1">St-2323/2016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BARBARIGA TURIST d.o.o. VODNJAN</izvorni_sadrzaj>
    <derivirana_varijabla naziv="DomainObject.Predmet.ProtustrankaFormated_1">  BARBARIGA TURIST d.o.o. VODNJAN</derivirana_varijabla>
  </DomainObject.Predmet.ProtustrankaFormated>
  <DomainObject.Predmet.ProtustrankaFormatedOIB>
    <izvorni_sadrzaj>  BARBARIGA TURIST d.o.o. VODNJAN, OIB 58038154762</izvorni_sadrzaj>
    <derivirana_varijabla naziv="DomainObject.Predmet.ProtustrankaFormatedOIB_1">  BARBARIGA TURIST d.o.o. VODNJAN, OIB 58038154762</derivirana_varijabla>
  </DomainObject.Predmet.ProtustrankaFormatedOIB>
  <DomainObject.Predmet.ProtustrankaFormatedWithAdress>
    <izvorni_sadrzaj> BARBARIGA TURIST d.o.o. VODNJAN, Barbariga, Trg Stara korta 3, 52100 Vodnjan</izvorni_sadrzaj>
    <derivirana_varijabla naziv="DomainObject.Predmet.ProtustrankaFormatedWithAdress_1"> BARBARIGA TURIST d.o.o. VODNJAN, Barbariga, Trg Stara korta 3, 52100 Vodnjan</derivirana_varijabla>
  </DomainObject.Predmet.ProtustrankaFormatedWithAdress>
  <DomainObject.Predmet.ProtustrankaFormatedWithAdressOIB>
    <izvorni_sadrzaj> BARBARIGA TURIST d.o.o. VODNJAN, OIB 58038154762, Barbariga, Trg Stara korta 3, 52100 Vodnjan</izvorni_sadrzaj>
    <derivirana_varijabla naziv="DomainObject.Predmet.ProtustrankaFormatedWithAdressOIB_1"> BARBARIGA TURIST d.o.o. VODNJAN, OIB 58038154762, Barbariga, Trg Stara korta 3, 52100 Vodnjan</derivirana_varijabla>
  </DomainObject.Predmet.ProtustrankaFormatedWithAdressOIB>
  <DomainObject.Predmet.ProtustrankaWithAdress>
    <izvorni_sadrzaj>BARBARIGA TURIST d.o.o. VODNJAN Barbariga, Trg Stara korta 3, 52100 Vodnjan</izvorni_sadrzaj>
    <derivirana_varijabla naziv="DomainObject.Predmet.ProtustrankaWithAdress_1">BARBARIGA TURIST d.o.o. VODNJAN Barbariga, Trg Stara korta 3, 52100 Vodnjan</derivirana_varijabla>
  </DomainObject.Predmet.ProtustrankaWithAdress>
  <DomainObject.Predmet.ProtustrankaWithAdressOIB>
    <izvorni_sadrzaj>BARBARIGA TURIST d.o.o. VODNJAN, OIB 58038154762, Barbariga, Trg Stara korta 3, 52100 Vodnjan</izvorni_sadrzaj>
    <derivirana_varijabla naziv="DomainObject.Predmet.ProtustrankaWithAdressOIB_1">BARBARIGA TURIST d.o.o. VODNJAN, OIB 58038154762, Barbariga, Trg Stara korta 3, 52100 Vodnjan</derivirana_varijabla>
  </DomainObject.Predmet.ProtustrankaWithAdressOIB>
  <DomainObject.Predmet.ProtustrankaNazivFormated>
    <izvorni_sadrzaj>BARBARIGA TURIST d.o.o. VODNJAN</izvorni_sadrzaj>
    <derivirana_varijabla naziv="DomainObject.Predmet.ProtustrankaNazivFormated_1">BARBARIGA TURIST d.o.o. VODNJAN</derivirana_varijabla>
  </DomainObject.Predmet.ProtustrankaNazivFormated>
  <DomainObject.Predmet.ProtustrankaNazivFormatedOIB>
    <izvorni_sadrzaj>BARBARIGA TURIST d.o.o. VODNJAN, OIB 58038154762</izvorni_sadrzaj>
    <derivirana_varijabla naziv="DomainObject.Predmet.ProtustrankaNazivFormatedOIB_1">BARBARIGA TURIST d.o.o. VODNJAN, OIB 58038154762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BARBARIGA TURIST d.o.o. VODNJAN</item>
    </izvorni_sadrzaj>
    <derivirana_varijabla naziv="DomainObject.Predmet.ProtuStrankaListFormated_1">
      <item>BARBARIGA TURIST d.o.o. VODNJAN</item>
    </derivirana_varijabla>
  </DomainObject.Predmet.ProtuStrankaListFormated>
  <DomainObject.Predmet.ProtuStrankaListFormatedOIB>
    <izvorni_sadrzaj>
      <item>BARBARIGA TURIST d.o.o. VODNJAN, OIB 58038154762</item>
    </izvorni_sadrzaj>
    <derivirana_varijabla naziv="DomainObject.Predmet.ProtuStrankaListFormatedOIB_1">
      <item>BARBARIGA TURIST d.o.o. VODNJAN, OIB 58038154762</item>
    </derivirana_varijabla>
  </DomainObject.Predmet.ProtuStrankaListFormatedOIB>
  <DomainObject.Predmet.ProtuStrankaListFormatedWithAdress>
    <izvorni_sadrzaj>
      <item>BARBARIGA TURIST d.o.o. VODNJAN, Barbariga, Trg Stara korta 3, 52100 Vodnjan</item>
    </izvorni_sadrzaj>
    <derivirana_varijabla naziv="DomainObject.Predmet.ProtuStrankaListFormatedWithAdress_1">
      <item>BARBARIGA TURIST d.o.o. VODNJAN, Barbariga, Trg Stara korta 3, 52100 Vodnjan</item>
    </derivirana_varijabla>
  </DomainObject.Predmet.ProtuStrankaListFormatedWithAdress>
  <DomainObject.Predmet.ProtuStrankaListFormatedWithAdressOIB>
    <izvorni_sadrzaj>
      <item>BARBARIGA TURIST d.o.o. VODNJAN, OIB 58038154762, Barbariga, Trg Stara korta 3, 52100 Vodnjan</item>
    </izvorni_sadrzaj>
    <derivirana_varijabla naziv="DomainObject.Predmet.ProtuStrankaListFormatedWithAdressOIB_1">
      <item>BARBARIGA TURIST d.o.o. VODNJAN, OIB 58038154762, Barbariga, Trg Stara korta 3, 52100 Vodnjan</item>
    </derivirana_varijabla>
  </DomainObject.Predmet.ProtuStrankaListFormatedWithAdressOIB>
  <DomainObject.Predmet.ProtuStrankaListNazivFormated>
    <izvorni_sadrzaj>
      <item>BARBARIGA TURIST d.o.o. VODNJAN</item>
    </izvorni_sadrzaj>
    <derivirana_varijabla naziv="DomainObject.Predmet.ProtuStrankaListNazivFormated_1">
      <item>BARBARIGA TURIST d.o.o. VODNJAN</item>
    </derivirana_varijabla>
  </DomainObject.Predmet.ProtuStrankaListNazivFormated>
  <DomainObject.Predmet.ProtuStrankaListNazivFormatedOIB>
    <izvorni_sadrzaj>
      <item>BARBARIGA TURIST d.o.o. VODNJAN, OIB 58038154762</item>
    </izvorni_sadrzaj>
    <derivirana_varijabla naziv="DomainObject.Predmet.ProtuStrankaListNazivFormatedOIB_1">
      <item>BARBARIGA TURIST d.o.o. VODNJAN, OIB 58038154762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BARBARIGA TURIST d.o.o. VODNJAN</izvorni_sadrzaj>
    <derivirana_varijabla naziv="DomainObject.Predmet.ProtustrankaIDrugi_1">BARBARIGA TURIST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BARBARIGA TURIST d.o.o. VODNJAN, OIB 58038154762, Barbariga, Trg Stara korta 3, 52100 Vodnjan</izvorni_sadrzaj>
    <derivirana_varijabla naziv="DomainObject.Predmet.ProtustrankaIDrugiAdressOIB_1">BARBARIGA TURIST d.o.o. VODNJAN, OIB 58038154762, Barbariga, Trg Stara korta 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BARBARIGA TURIST d.o.o. VODNJAN</item>
      <item>FINANCIJSKA AGENCIJA, RC RIJEKA, PODRUŽNICA PULA, PULA</item>
    </izvorni_sadrzaj>
    <derivirana_varijabla naziv="DomainObject.Predmet.SudioniciListNaziv_1">
      <item>BARBARIGA TURIST d.o.o. VODNJAN</item>
      <item>FINANCIJSKA AGENCIJA, RC RIJEKA, PODRUŽNICA PULA, PULA</item>
    </derivirana_varijabla>
  </DomainObject.Predmet.SudioniciListNaziv>
  <DomainObject.Predmet.SudioniciListAdressOIB>
    <izvorni_sadrzaj>
      <item>BARBARIGA TURIST d.o.o. VODNJAN, OIB 58038154762, Barbariga, Trg Stara korta 3,52100 Vodnjan</item>
      <item>FINANCIJSKA AGENCIJA, RC RIJEKA, PODRUŽNICA PULA, PULA, OIB 85821130368, Giardini 5,52100 Pula</item>
    </izvorni_sadrzaj>
    <derivirana_varijabla naziv="DomainObject.Predmet.SudioniciListAdressOIB_1">
      <item>BARBARIGA TURIST d.o.o. VODNJAN, OIB 58038154762, Barbariga, Trg Stara korta 3,52100 Vodnjan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58038154762</item>
      <item>, OIB 85821130368</item>
    </izvorni_sadrzaj>
    <derivirana_varijabla naziv="DomainObject.Predmet.SudioniciListNazivOIB_1">
      <item>, OIB 58038154762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1965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2016-10-24T08:25:00Z</dcterms:created>
  <dc:creator>Korisnik</dc:creator>
  <cp:lastModifiedBy>Sanja Ban</cp:lastModifiedBy>
  <cp:lastPrinted>2016-10-24T08:23:00Z</cp:lastPrinted>
  <dcterms:modified xmlns:xsi="http://www.w3.org/2001/XMLSchema-instance" xsi:type="dcterms:W3CDTF">2016-10-24T08:28:00Z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