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11bd" w14:paraId="ae611bd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C26C44">
        <w:t>573</w:t>
      </w:r>
      <w:r w:rsidR="005B203D">
        <w:t>/1</w:t>
      </w:r>
      <w:r w:rsidR="00EC192B">
        <w:t>3</w:t>
      </w:r>
      <w:r w:rsidR="007D3869">
        <w:t>-</w:t>
      </w:r>
      <w:r w:rsidR="00C26C44">
        <w:t>41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stečajnom masom stečajnog dužnika</w:t>
      </w:r>
      <w:r w:rsidR="004616BF" w:rsidRPr="009219F7">
        <w:t xml:space="preserve"> </w:t>
      </w:r>
      <w:r w:rsidR="00C26C44">
        <w:t>MOTIKA d.o.o., Vir u stečaju, Virski put 137, Vir, OIB: 51414051468</w:t>
      </w:r>
      <w:r w:rsidR="00494C31">
        <w:t xml:space="preserve">, </w:t>
      </w:r>
      <w:r w:rsidR="004E41F3" w:rsidRPr="006A0A0E">
        <w:t>koga zastupa stečajn</w:t>
      </w:r>
      <w:r w:rsidR="00C26C44">
        <w:t>a</w:t>
      </w:r>
      <w:r w:rsidR="00E36BDA">
        <w:t xml:space="preserve"> upravitelj</w:t>
      </w:r>
      <w:r w:rsidR="00C26C44">
        <w:t>ica</w:t>
      </w:r>
      <w:r w:rsidR="004E41F3" w:rsidRPr="006A0A0E">
        <w:t xml:space="preserve"> </w:t>
      </w:r>
      <w:r w:rsidR="004E41F3">
        <w:t xml:space="preserve">stečajne mase </w:t>
      </w:r>
      <w:r w:rsidR="00C26C44">
        <w:t>Ivanka Bosotina</w:t>
      </w:r>
      <w:r w:rsidRPr="009219F7">
        <w:t xml:space="preserve">, dana </w:t>
      </w:r>
      <w:r w:rsidR="00B877D2">
        <w:t>07</w:t>
      </w:r>
      <w:r w:rsidR="005B203D">
        <w:t>. srpnja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C26C44">
        <w:t>573</w:t>
      </w:r>
      <w:r w:rsidR="007D3869">
        <w:t>/</w:t>
      </w:r>
      <w:r w:rsidR="00EC192B">
        <w:t>13</w:t>
      </w:r>
      <w:r w:rsidR="007D3869">
        <w:t>-</w:t>
      </w:r>
      <w:r w:rsidR="00C26C44">
        <w:t>7</w:t>
      </w:r>
      <w:r w:rsidR="00A8047A">
        <w:t xml:space="preserve"> od </w:t>
      </w:r>
      <w:r w:rsidR="00EC192B">
        <w:t>05. svibnja</w:t>
      </w:r>
      <w:r w:rsidR="00B877D2">
        <w:t xml:space="preserve"> 2014</w:t>
      </w:r>
      <w:r w:rsidR="005B203D">
        <w:t>.</w:t>
      </w:r>
      <w:r>
        <w:t xml:space="preserve"> dopunjuje se na način </w:t>
      </w:r>
      <w:r w:rsidR="00494C31">
        <w:t>da se dodaju točke</w:t>
      </w:r>
      <w:r w:rsidR="00071091">
        <w:t xml:space="preserve"> </w:t>
      </w:r>
      <w:r w:rsidR="00261DA2" w:rsidRPr="000F0617">
        <w:t xml:space="preserve"> </w:t>
      </w:r>
      <w:r w:rsidR="00750E4E">
        <w:t>V</w:t>
      </w:r>
      <w:r w:rsidR="00EC192B">
        <w:t>II</w:t>
      </w:r>
      <w:r w:rsidR="006651F9">
        <w:t>.</w:t>
      </w:r>
      <w:r w:rsidR="00494C31">
        <w:t xml:space="preserve"> i VIII.</w:t>
      </w:r>
      <w:r w:rsidR="001C3F7F">
        <w:t xml:space="preserve"> </w:t>
      </w:r>
      <w:r w:rsidR="0014223C">
        <w:t xml:space="preserve"> </w:t>
      </w:r>
      <w:r w:rsidR="00494C31">
        <w:t>koje glase</w:t>
      </w:r>
      <w:r w:rsidR="00FA0250">
        <w:t>:</w:t>
      </w:r>
    </w:p>
    <w:p w:rsidRDefault="00071091" w:rsidP="00071091" w:rsidR="00071091">
      <w:pPr>
        <w:pStyle w:val="Tijeloteksta"/>
        <w:ind w:firstLine="708"/>
      </w:pPr>
    </w:p>
    <w:p w:rsidRDefault="001C3F7F" w:rsidP="00071091" w:rsidR="00071091">
      <w:pPr>
        <w:ind w:firstLine="708"/>
        <w:jc w:val="both"/>
      </w:pPr>
      <w:r>
        <w:t>V</w:t>
      </w:r>
      <w:r w:rsidR="00EC192B">
        <w:t>I</w:t>
      </w:r>
      <w:r w:rsidR="005B203D">
        <w:t>I</w:t>
      </w:r>
      <w:r w:rsidR="006651F9">
        <w:t>.</w:t>
      </w:r>
      <w:r w:rsidR="00071091">
        <w:t xml:space="preserve"> Stečajna masa stečajnog dužnika </w:t>
      </w:r>
      <w:r w:rsidR="00C26C44">
        <w:t>MOTIKA d.o.o., Vir u stečaju, Virski put 137, Vir, OIB: 51414051468</w:t>
      </w:r>
      <w:r w:rsidR="00494C31">
        <w:t xml:space="preserve">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261DA2" w:rsidP="003F61A8" w:rsidR="00071091" w:rsidRPr="00494C31">
      <w:pPr>
        <w:ind w:firstLine="708"/>
        <w:jc w:val="both"/>
      </w:pPr>
      <w:r w:rsidRPr="00494C31">
        <w:t>V</w:t>
      </w:r>
      <w:r w:rsidR="00DB2B7A" w:rsidRPr="00494C31">
        <w:t>I</w:t>
      </w:r>
      <w:r w:rsidR="00494C31" w:rsidRPr="00494C31">
        <w:t>I</w:t>
      </w:r>
      <w:r w:rsidR="006651F9" w:rsidRPr="00494C31">
        <w:t>I.</w:t>
      </w:r>
      <w:r w:rsidR="00071091" w:rsidRPr="00494C31">
        <w:t xml:space="preserve"> Stečajn</w:t>
      </w:r>
      <w:r w:rsidR="00C26C44">
        <w:t>a</w:t>
      </w:r>
      <w:r w:rsidR="00071091" w:rsidRPr="00494C31">
        <w:t xml:space="preserve"> upravitelj</w:t>
      </w:r>
      <w:r w:rsidR="00C26C44">
        <w:t>ica</w:t>
      </w:r>
      <w:r w:rsidR="00071091" w:rsidRPr="00494C31">
        <w:t xml:space="preserve"> stečajne mase stečajnog dužnika </w:t>
      </w:r>
      <w:r w:rsidR="00C26C44">
        <w:t>MOTIKA d.o.o., Vir u stečaju</w:t>
      </w:r>
      <w:r w:rsidR="00494C31" w:rsidRPr="00494C31">
        <w:t>,</w:t>
      </w:r>
      <w:r w:rsidR="003F61A8" w:rsidRPr="00494C31">
        <w:t xml:space="preserve"> </w:t>
      </w:r>
      <w:r w:rsidR="00071091" w:rsidRPr="00494C31">
        <w:t xml:space="preserve">je </w:t>
      </w:r>
      <w:r w:rsidR="00C26C44">
        <w:t>Ivanka Bosotina, Dalmatinskog sabora 3, Zadar, OIB: 81654623800</w:t>
      </w:r>
      <w:r w:rsidR="005B203D" w:rsidRPr="00494C31">
        <w:t>,</w:t>
      </w:r>
      <w:r w:rsidR="003F61A8" w:rsidRPr="00494C31">
        <w:t xml:space="preserve"> </w:t>
      </w:r>
      <w:r w:rsidR="00E36BDA" w:rsidRPr="00494C31">
        <w:t xml:space="preserve"> </w:t>
      </w:r>
      <w:r w:rsidR="00071091" w:rsidRPr="00494C31">
        <w:t xml:space="preserve">koji podatak će se upisati u sudski registar. </w:t>
      </w:r>
      <w:r w:rsidR="003F61A8" w:rsidRPr="00494C31">
        <w:t xml:space="preserve">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C26C44">
        <w:t>573/13-7</w:t>
      </w:r>
      <w:r w:rsidR="00ED5C30">
        <w:t xml:space="preserve"> od </w:t>
      </w:r>
      <w:r w:rsidR="00EC192B">
        <w:t>05. svibnja</w:t>
      </w:r>
      <w:r w:rsidR="00B877D2">
        <w:t xml:space="preserve"> 2014.</w:t>
      </w:r>
      <w:r w:rsidR="00C26CF1">
        <w:t xml:space="preserve"> </w:t>
      </w:r>
      <w:r w:rsidR="00EC192B">
        <w:t xml:space="preserve">otvoren je i </w:t>
      </w:r>
      <w:r>
        <w:t>zaključen</w:t>
      </w:r>
      <w:r w:rsidR="00FA0250">
        <w:t xml:space="preserve"> </w:t>
      </w:r>
      <w:r>
        <w:t xml:space="preserve">stečajni postupak nad stečajnim dužnikom </w:t>
      </w:r>
      <w:r w:rsidR="00C26C44">
        <w:t>MOTIKA d.o.o., Vir</w:t>
      </w:r>
      <w:r>
        <w:t>.</w:t>
      </w:r>
    </w:p>
    <w:p w:rsidRDefault="003D16F6" w:rsidP="00CE56A0" w:rsidR="00494C31">
      <w:pPr>
        <w:pStyle w:val="Tijeloteksta"/>
        <w:ind w:firstLine="709"/>
      </w:pPr>
      <w:r>
        <w:t xml:space="preserve">Podneskom od </w:t>
      </w:r>
      <w:r w:rsidR="00C26C44">
        <w:t xml:space="preserve">06. svibnja </w:t>
      </w:r>
      <w:r w:rsidR="005B203D">
        <w:t>2016.</w:t>
      </w:r>
      <w:r>
        <w:t xml:space="preserve"> stečajn</w:t>
      </w:r>
      <w:r w:rsidR="00C26C44">
        <w:t xml:space="preserve">a </w:t>
      </w:r>
      <w:r>
        <w:t>upravitelj</w:t>
      </w:r>
      <w:r w:rsidR="00C26C44">
        <w:t xml:space="preserve">ica </w:t>
      </w:r>
      <w:r>
        <w:t xml:space="preserve">stečajnog dužnika </w:t>
      </w:r>
      <w:r w:rsidR="003F61A8">
        <w:t xml:space="preserve">je </w:t>
      </w:r>
      <w:r w:rsidR="00C26C44">
        <w:t>predložila</w:t>
      </w:r>
      <w:r w:rsidR="00B877D2">
        <w:t xml:space="preserve"> upis stečajne mase u sudski registar sukladno čl. 437. st. 2. Stečajnog zakona</w:t>
      </w:r>
      <w:r w:rsidR="00494C31">
        <w:t xml:space="preserve"> (Narodne novine 71/15)</w:t>
      </w:r>
      <w:r w:rsidR="00B877D2">
        <w:t xml:space="preserve">, iz razloga vođenja </w:t>
      </w:r>
      <w:r w:rsidR="00C26C44">
        <w:t xml:space="preserve">upravnog postupka izvlaštenja nekretnina u vlasništvu stečajnog dužnika. </w:t>
      </w:r>
    </w:p>
    <w:p w:rsidRDefault="003F61A8" w:rsidP="00CE56A0" w:rsidR="003F61A8">
      <w:pPr>
        <w:pStyle w:val="Tijeloteksta"/>
        <w:ind w:firstLine="709"/>
      </w:pPr>
      <w:r>
        <w:t xml:space="preserve">Stoga je primjenom odredbe čl. </w:t>
      </w:r>
      <w:r w:rsidR="00494C31">
        <w:t>437</w:t>
      </w:r>
      <w:r>
        <w:t>.</w:t>
      </w:r>
      <w:r w:rsidR="00494C31">
        <w:t xml:space="preserve"> i čl. 438.</w:t>
      </w:r>
      <w:r>
        <w:t xml:space="preserve">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B877D2">
        <w:t>07</w:t>
      </w:r>
      <w:r w:rsidR="005B203D">
        <w:t>. srpnja</w:t>
      </w:r>
      <w:r w:rsidR="007D3869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B06910" w:rsidP="00B877D2" w:rsidR="00B06910">
      <w:pPr>
        <w:jc w:val="right"/>
      </w:pPr>
      <w:r>
        <w:t>Sudac</w:t>
      </w:r>
    </w:p>
    <w:p w:rsidRDefault="00B06910" w:rsidP="00B877D2" w:rsidR="00B069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8685C" w:rsidP="0018685C" w:rsidR="0018685C"/>
    <w:p w:rsidRDefault="00567BEB" w:rsidP="00567BEB" w:rsidR="00567BEB"/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lastRenderedPageBreak/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92B" w:rsidP="0020186C" w:rsidR="00EC192B">
      <w:r>
        <w:separator/>
      </w:r>
    </w:p>
  </w:endnote>
  <w:endnote w:id="0" w:type="continuationSeparator">
    <w:p w:rsidRDefault="00EC192B" w:rsidP="0020186C" w:rsidR="00EC1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92B" w:rsidP="0020186C" w:rsidR="00EC192B">
      <w:r>
        <w:separator/>
      </w:r>
    </w:p>
  </w:footnote>
  <w:footnote w:id="0" w:type="continuationSeparator">
    <w:p w:rsidRDefault="00EC192B" w:rsidP="0020186C" w:rsidR="00EC1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EC192B" w:rsidP="00F8344A" w:rsidR="00EC192B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535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C26C44">
          <w:t>573</w:t>
        </w:r>
        <w:r w:rsidR="00DB7305">
          <w:t>/13</w:t>
        </w:r>
        <w:r>
          <w:t>-</w:t>
        </w:r>
        <w:r w:rsidR="00C26C44">
          <w:t>41</w:t>
        </w:r>
      </w:p>
      <w:p w:rsidRDefault="00EC192B" w:rsidP="0020186C" w:rsidR="00EC192B" w:rsidRPr="009219F7">
        <w:pPr>
          <w:pStyle w:val="Tijeloteksta"/>
          <w:jc w:val="right"/>
        </w:pPr>
      </w:p>
      <w:p w:rsidRDefault="009C7535" w:rsidR="00EC192B">
        <w:pPr>
          <w:pStyle w:val="Zaglavlje"/>
          <w:jc w:val="center"/>
        </w:pPr>
      </w:p>
    </w:sdtContent>
  </w:sdt>
  <w:p w:rsidRDefault="00EC192B" w:rsidR="00EC19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3F1C92"/>
    <w:rsid w:val="003F61A8"/>
    <w:rsid w:val="004208C2"/>
    <w:rsid w:val="004616BF"/>
    <w:rsid w:val="00494C31"/>
    <w:rsid w:val="004B42D9"/>
    <w:rsid w:val="004D3A06"/>
    <w:rsid w:val="004D663C"/>
    <w:rsid w:val="004E41F3"/>
    <w:rsid w:val="00567BEB"/>
    <w:rsid w:val="005B203D"/>
    <w:rsid w:val="006356E9"/>
    <w:rsid w:val="006466C1"/>
    <w:rsid w:val="00657942"/>
    <w:rsid w:val="006639AA"/>
    <w:rsid w:val="006651F9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E1367"/>
    <w:rsid w:val="008E6DB3"/>
    <w:rsid w:val="009219F7"/>
    <w:rsid w:val="00951138"/>
    <w:rsid w:val="00961C56"/>
    <w:rsid w:val="009C7535"/>
    <w:rsid w:val="00A22C46"/>
    <w:rsid w:val="00A562E3"/>
    <w:rsid w:val="00A60889"/>
    <w:rsid w:val="00A8047A"/>
    <w:rsid w:val="00A87ABA"/>
    <w:rsid w:val="00A94666"/>
    <w:rsid w:val="00AA7BE2"/>
    <w:rsid w:val="00AB02AB"/>
    <w:rsid w:val="00AD608D"/>
    <w:rsid w:val="00AE03AE"/>
    <w:rsid w:val="00B06910"/>
    <w:rsid w:val="00B2536D"/>
    <w:rsid w:val="00B74200"/>
    <w:rsid w:val="00B877D2"/>
    <w:rsid w:val="00BB02CD"/>
    <w:rsid w:val="00BE6C59"/>
    <w:rsid w:val="00C26C44"/>
    <w:rsid w:val="00C26CF1"/>
    <w:rsid w:val="00CE56A0"/>
    <w:rsid w:val="00D13B38"/>
    <w:rsid w:val="00D86209"/>
    <w:rsid w:val="00DB2B7A"/>
    <w:rsid w:val="00DB7305"/>
    <w:rsid w:val="00E00E4D"/>
    <w:rsid w:val="00E36BDA"/>
    <w:rsid w:val="00E52B77"/>
    <w:rsid w:val="00EC192B"/>
    <w:rsid w:val="00ED5C30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5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5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5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5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5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5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5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5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u registar i imenovanje st. upraviteljice</izvorni_sadrzaj>
    <derivirana_varijabla naziv="DomainObject.Primjedba_1">upis stečajne mase u registar i imenovanje st. upraviteljice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2014.</izvorni_sadrzaj>
    <derivirana_varijabla naziv="DomainObject.Predmet.DatumRjesavanja_1">1. srpnja 2014.</derivirana_varijabla>
  </DomainObject.Predmet.DatumRjesavanja>
  <DomainObject.Predmet.DatumRokaCuvanja>
    <izvorni_sadrzaj>23. listopada 2025.</izvorni_sadrzaj>
    <derivirana_varijabla naziv="DomainObject.Predmet.DatumRokaCuvanja_1">23. listopada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hr.ibm.icms.common.model.sluzbeneosobe.UstrojstvenaJedinica@6a9a6a9a[id=5815, dbStatus=null, naziv=Referada 1, oznaka=null, sudac=null]</izvorni_sadrzaj>
    <derivirana_varijabla naziv="DomainObject.Predmet.MjestoCuvanja_1">hr.ibm.icms.common.model.sluzbeneosobe.UstrojstvenaJedinica@6a9a6a9a[id=5815,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St-573/2013</izvorni_sadrzaj>
    <derivirana_varijabla naziv="DomainObject.Predmet.OznakaBroj_1">St-573/2013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MOTIKA društvo s ograničenom odgovornošću za proizvodnju, građenje, trgovinu, ugostiteljstvo i usluge</izvorni_sadrzaj>
    <derivirana_varijabla naziv="DomainObject.Predmet.ProtustrankaFormated_1">  MOTIKA društvo s ograničenom odgovornošću za proizvodnju, građenje, trgovinu, ugostiteljstvo i usluge</derivirana_varijabla>
  </DomainObject.Predmet.ProtustrankaFormated>
  <DomainObject.Predmet.ProtustrankaFormatedOIB>
    <izvorni_sadrzaj>  MOTIKA društvo s ograničenom odgovornošću za proizvodnju, građenje, trgovinu, ugostiteljstvo i usluge, OIB 51414051468</izvorni_sadrzaj>
    <derivirana_varijabla naziv="DomainObject.Predmet.ProtustrankaFormatedOIB_1">  MOTIKA društvo s ograničenom odgovornošću za proizvodnju, građenje, trgovinu, ugostiteljstvo i usluge, OIB 51414051468</derivirana_varijabla>
  </DomainObject.Predmet.ProtustrankaFormatedOIB>
  <DomainObject.Predmet.ProtustrankaFormatedWithAdress>
    <izvorni_sadrzaj> MOTIKA društvo s ograničenom odgovornošću za proizvodnju, građenje, trgovinu, ugostiteljstvo i usluge, Virski put 137, 23234 Vir</izvorni_sadrzaj>
    <derivirana_varijabla naziv="DomainObject.Predmet.ProtustrankaFormatedWithAdress_1"> MOTIKA društvo s ograničenom odgovornošću za proizvodnju, građenje, trgovinu, ugostiteljstvo i usluge, Virski put 137, 23234 Vir</derivirana_varijabla>
  </DomainObject.Predmet.ProtustrankaFormatedWithAdress>
  <DomainObject.Predmet.ProtustrankaFormatedWithAdressOIB>
    <izvorni_sadrzaj> MOTIKA društvo s ograničenom odgovornošću za proizvodnju, građenje, trgovinu, ugostiteljstvo i usluge, OIB 51414051468, Virski put 137, 23234 Vir</izvorni_sadrzaj>
    <derivirana_varijabla naziv="DomainObject.Predmet.ProtustrankaFormatedWithAdressOIB_1"> MOTIKA društvo s ograničenom odgovornošću za proizvodnju, građenje, trgovinu, ugostiteljstvo i usluge, OIB 51414051468, Virski put 137, 23234 Vir</derivirana_varijabla>
  </DomainObject.Predmet.ProtustrankaFormatedWithAdressOIB>
  <DomainObject.Predmet.ProtustrankaWithAdress>
    <izvorni_sadrzaj>MOTIKA društvo s ograničenom odgovornošću za proizvodnju, građenje, trgovinu, ugostiteljstvo i usluge Virski put 137, 23234 Vir</izvorni_sadrzaj>
    <derivirana_varijabla naziv="DomainObject.Predmet.ProtustrankaWithAdress_1">MOTIKA društvo s ograničenom odgovornošću za proizvodnju, građenje, trgovinu, ugostiteljstvo i usluge Virski put 137, 23234 Vir</derivirana_varijabla>
  </DomainObject.Predmet.ProtustrankaWithAdress>
  <DomainObject.Predmet.ProtustrankaWithAdressOIB>
    <izvorni_sadrzaj>MOTIKA društvo s ograničenom odgovornošću za proizvodnju, građenje, trgovinu, ugostiteljstvo i usluge, OIB 51414051468, Virski put 137, 23234 Vir</izvorni_sadrzaj>
    <derivirana_varijabla naziv="DomainObject.Predmet.ProtustrankaWithAdressOIB_1">MOTIKA društvo s ograničenom odgovornošću za proizvodnju, građenje, trgovinu, ugostiteljstvo i usluge, OIB 51414051468, Virski put 137, 23234 Vir</derivirana_varijabla>
  </DomainObject.Predmet.ProtustrankaWithAdressOIB>
  <DomainObject.Predmet.ProtustrankaNazivFormated>
    <izvorni_sadrzaj>MOTIKA društvo s ograničenom odgovornošću za proizvodnju, građenje, trgovinu, ugostiteljstvo i usluge</izvorni_sadrzaj>
    <derivirana_varijabla naziv="DomainObject.Predmet.ProtustrankaNazivFormated_1">MOTIKA društvo s ograničenom odgovornošću za proizvodnju, građenje, trgovinu, ugostiteljstvo i usluge</derivirana_varijabla>
  </DomainObject.Predmet.ProtustrankaNazivFormated>
  <DomainObject.Predmet.ProtustrankaNazivFormatedOIB>
    <izvorni_sadrzaj>MOTIKA društvo s ograničenom odgovornošću za proizvodnju, građenje, trgovinu, ugostiteljstvo i usluge, OIB 51414051468</izvorni_sadrzaj>
    <derivirana_varijabla naziv="DomainObject.Predmet.ProtustrankaNazivFormatedOIB_1">MOTIKA društvo s ograničenom odgovornošću za proizvodnju, građenje, trgovinu, ugostiteljstvo i usluge, OIB 51414051468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MOTIKA društvo s ograničenom odgovornošću za proizvodnju, građenje, trgovinu, ugostiteljstvo i usluge</izvorni_sadrzaj>
    <derivirana_varijabla naziv="DomainObject.Predmet.StrankaFormated_1">  MOTIKA društvo s ograničenom odgovornošću za proizvodnju, građenje, trgovinu, ugostiteljstvo i usluge</derivirana_varijabla>
  </DomainObject.Predmet.StrankaFormated>
  <DomainObject.Predmet.StrankaFormatedOIB>
    <izvorni_sadrzaj>  MOTIKA društvo s ograničenom odgovornošću za proizvodnju, građenje, trgovinu, ugostiteljstvo i usluge, OIB 51414051468</izvorni_sadrzaj>
    <derivirana_varijabla naziv="DomainObject.Predmet.StrankaFormatedOIB_1">  MOTIKA društvo s ograničenom odgovornošću za proizvodnju, građenje, trgovinu, ugostiteljstvo i usluge, OIB 51414051468</derivirana_varijabla>
  </DomainObject.Predmet.StrankaFormatedOIB>
  <DomainObject.Predmet.StrankaFormatedWithAdress>
    <izvorni_sadrzaj> MOTIKA društvo s ograničenom odgovornošću za proizvodnju, građenje, trgovinu, ugostiteljstvo i usluge, Virski put 137, Vir</izvorni_sadrzaj>
    <derivirana_varijabla naziv="DomainObject.Predmet.StrankaFormatedWithAdress_1"> MOTIKA društvo s ograničenom odgovornošću za proizvodnju, građenje, trgovinu, ugostiteljstvo i usluge, Virski put 137, Vir</derivirana_varijabla>
  </DomainObject.Predmet.StrankaFormatedWithAdress>
  <DomainObject.Predmet.StrankaFormatedWithAdressOIB>
    <izvorni_sadrzaj> MOTIKA društvo s ograničenom odgovornošću za proizvodnju, građenje, trgovinu, ugostiteljstvo i usluge, OIB 51414051468, Virski put 137, Vir</izvorni_sadrzaj>
    <derivirana_varijabla naziv="DomainObject.Predmet.StrankaFormatedWithAdressOIB_1"> MOTIKA društvo s ograničenom odgovornošću za proizvodnju, građenje, trgovinu, ugostiteljstvo i usluge, OIB 51414051468, Virski put 137, Vir</derivirana_varijabla>
  </DomainObject.Predmet.StrankaFormatedWithAdressOIB>
  <DomainObject.Predmet.StrankaWithAdress>
    <izvorni_sadrzaj>MOTIKA društvo s ograničenom odgovornošću za proizvodnju, građenje, trgovinu, ugostiteljstvo i usluge Virski put 137,Vir</izvorni_sadrzaj>
    <derivirana_varijabla naziv="DomainObject.Predmet.StrankaWithAdress_1">MOTIKA društvo s ograničenom odgovornošću za proizvodnju, građenje, trgovinu, ugostiteljstvo i usluge Virski put 137,Vir</derivirana_varijabla>
  </DomainObject.Predmet.StrankaWithAdress>
  <DomainObject.Predmet.StrankaWithAdressOIB>
    <izvorni_sadrzaj>MOTIKA društvo s ograničenom odgovornošću za proizvodnju, građenje, trgovinu, ugostiteljstvo i usluge, OIB 51414051468, Virski put 137,Vir</izvorni_sadrzaj>
    <derivirana_varijabla naziv="DomainObject.Predmet.StrankaWithAdressOIB_1">MOTIKA društvo s ograničenom odgovornošću za proizvodnju, građenje, trgovinu, ugostiteljstvo i usluge, OIB 51414051468, Virski put 137,Vir</derivirana_varijabla>
  </DomainObject.Predmet.StrankaWithAdressOIB>
  <DomainObject.Predmet.StrankaNazivFormated>
    <izvorni_sadrzaj>MOTIKA društvo s ograničenom odgovornošću za proizvodnju, građenje, trgovinu, ugostiteljstvo i usluge</izvorni_sadrzaj>
    <derivirana_varijabla naziv="DomainObject.Predmet.StrankaNazivFormated_1">MOTIKA društvo s ograničenom odgovornošću za proizvodnju, građenje, trgovinu, ugostiteljstvo i usluge</derivirana_varijabla>
  </DomainObject.Predmet.StrankaNazivFormated>
  <DomainObject.Predmet.StrankaNazivFormatedOIB>
    <izvorni_sadrzaj>MOTIKA društvo s ograničenom odgovornošću za proizvodnju, građenje, trgovinu, ugostiteljstvo i usluge, OIB 51414051468</izvorni_sadrzaj>
    <derivirana_varijabla naziv="DomainObject.Predmet.StrankaNazivFormatedOIB_1">MOTIKA društvo s ograničenom odgovornošću za proizvodnju, građenje, trgovinu, ugostiteljstvo i usluge, OIB 51414051468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MOTIKA društvo s ograničenom odgovornošću za proizvodnju, građenje, trgovinu, ugostiteljstvo i usluge</item>
    </izvorni_sadrzaj>
    <derivirana_varijabla naziv="DomainObject.Predmet.StrankaListFormated_1">
      <item>MOTIKA društvo s ograničenom odgovornošću za proizvodnju, građenje, trgovinu, ugostiteljstvo i usluge</item>
    </derivirana_varijabla>
  </DomainObject.Predmet.StrankaListFormated>
  <DomainObject.Predmet.StrankaListFormatedOIB>
    <izvorni_sadrzaj>
      <item>MOTIKA društvo s ograničenom odgovornošću za proizvodnju, građenje, trgovinu, ugostiteljstvo i usluge, OIB 51414051468</item>
    </izvorni_sadrzaj>
    <derivirana_varijabla naziv="DomainObject.Predmet.StrankaListFormatedOIB_1">
      <item>MOTIKA društvo s ograničenom odgovornošću za proizvodnju, građenje, trgovinu, ugostiteljstvo i usluge, OIB 51414051468</item>
    </derivirana_varijabla>
  </DomainObject.Predmet.StrankaListFormatedOIB>
  <DomainObject.Predmet.StrankaListFormatedWithAdress>
    <izvorni_sadrzaj>
      <item>MOTIKA društvo s ograničenom odgovornošću za proizvodnju, građenje, trgovinu, ugostiteljstvo i usluge, Virski put 137, Vir</item>
    </izvorni_sadrzaj>
    <derivirana_varijabla naziv="DomainObject.Predmet.StrankaListFormatedWithAdress_1">
      <item>MOTIKA društvo s ograničenom odgovornošću za proizvodnju, građenje, trgovinu, ugostiteljstvo i usluge, Virski put 137, Vir</item>
    </derivirana_varijabla>
  </DomainObject.Predmet.StrankaListFormatedWithAdress>
  <DomainObject.Predmet.StrankaListFormatedWithAdressOIB>
    <izvorni_sadrzaj>
      <item>MOTIKA društvo s ograničenom odgovornošću za proizvodnju, građenje, trgovinu, ugostiteljstvo i usluge, OIB 51414051468, Virski put 137, Vir</item>
    </izvorni_sadrzaj>
    <derivirana_varijabla naziv="DomainObject.Predmet.StrankaListFormatedWithAdressOIB_1">
      <item>MOTIKA društvo s ograničenom odgovornošću za proizvodnju, građenje, trgovinu, ugostiteljstvo i usluge, OIB 51414051468, Virski put 137, Vir</item>
    </derivirana_varijabla>
  </DomainObject.Predmet.StrankaListFormatedWithAdressOIB>
  <DomainObject.Predmet.StrankaListNazivFormated>
    <izvorni_sadrzaj>
      <item>MOTIKA društvo s ograničenom odgovornošću za proizvodnju, građenje, trgovinu, ugostiteljstvo i usluge</item>
    </izvorni_sadrzaj>
    <derivirana_varijabla naziv="DomainObject.Predmet.StrankaListNazivFormated_1">
      <item>MOTIKA društvo s ograničenom odgovornošću za proizvodnju, građenje, trgovinu, ugostiteljstvo i usluge</item>
    </derivirana_varijabla>
  </DomainObject.Predmet.StrankaListNazivFormated>
  <DomainObject.Predmet.StrankaListNazivFormatedOIB>
    <izvorni_sadrzaj>
      <item>MOTIKA društvo s ograničenom odgovornošću za proizvodnju, građenje, trgovinu, ugostiteljstvo i usluge, OIB 51414051468</item>
    </izvorni_sadrzaj>
    <derivirana_varijabla naziv="DomainObject.Predmet.StrankaListNazivFormatedOIB_1">
      <item>MOTIKA društvo s ograničenom odgovornošću za proizvodnju, građenje, trgovinu, ugostiteljstvo i usluge, OIB 51414051468</item>
    </derivirana_varijabla>
  </DomainObject.Predmet.StrankaListNazivFormatedOIB>
  <DomainObject.Predmet.ProtuStrankaListFormated>
    <izvorni_sadrzaj>
      <item>MOTIKA društvo s ograničenom odgovornošću za proizvodnju, građenje, trgovinu, ugostiteljstvo i usluge</item>
    </izvorni_sadrzaj>
    <derivirana_varijabla naziv="DomainObject.Predmet.ProtuStrankaListFormated_1">
      <item>MOTIKA društvo s ograničenom odgovornošću za proizvodnju, građenje, trgovinu, ugostiteljstvo i usluge</item>
    </derivirana_varijabla>
  </DomainObject.Predmet.ProtuStrankaListFormated>
  <DomainObject.Predmet.ProtuStrankaListFormatedOIB>
    <izvorni_sadrzaj>
      <item>MOTIKA društvo s ograničenom odgovornošću za proizvodnju, građenje, trgovinu, ugostiteljstvo i usluge, OIB 51414051468</item>
    </izvorni_sadrzaj>
    <derivirana_varijabla naziv="DomainObject.Predmet.ProtuStrankaListFormatedOIB_1">
      <item>MOTIKA društvo s ograničenom odgovornošću za proizvodnju, građenje, trgovinu, ugostiteljstvo i usluge, OIB 51414051468</item>
    </derivirana_varijabla>
  </DomainObject.Predmet.ProtuStrankaListFormatedOIB>
  <DomainObject.Predmet.ProtuStrankaListFormatedWithAdress>
    <izvorni_sadrzaj>
      <item>MOTIKA društvo s ograničenom odgovornošću za proizvodnju, građenje, trgovinu, ugostiteljstvo i usluge, Virski put 137, 23234 Vir</item>
    </izvorni_sadrzaj>
    <derivirana_varijabla naziv="DomainObject.Predmet.ProtuStrankaListFormatedWithAdress_1">
      <item>MOTIKA društvo s ograničenom odgovornošću za proizvodnju, građenje, trgovinu, ugostiteljstvo i usluge, Virski put 137, 23234 Vir</item>
    </derivirana_varijabla>
  </DomainObject.Predmet.ProtuStrankaListFormatedWithAdress>
  <DomainObject.Predmet.ProtuStrankaListFormatedWithAdressOIB>
    <izvorni_sadrzaj>
      <item>MOTIKA društvo s ograničenom odgovornošću za proizvodnju, građenje, trgovinu, ugostiteljstvo i usluge, OIB 51414051468, Virski put 137, 23234 Vir</item>
    </izvorni_sadrzaj>
    <derivirana_varijabla naziv="DomainObject.Predmet.ProtuStrankaListFormatedWithAdressOIB_1">
      <item>MOTIKA društvo s ograničenom odgovornošću za proizvodnju, građenje, trgovinu, ugostiteljstvo i usluge, OIB 51414051468, Virski put 137, 23234 Vir</item>
    </derivirana_varijabla>
  </DomainObject.Predmet.ProtuStrankaListFormatedWithAdressOIB>
  <DomainObject.Predmet.ProtuStrankaListNazivFormated>
    <izvorni_sadrzaj>
      <item>MOTIKA društvo s ograničenom odgovornošću za proizvodnju, građenje, trgovinu, ugostiteljstvo i usluge</item>
    </izvorni_sadrzaj>
    <derivirana_varijabla naziv="DomainObject.Predmet.ProtuStrankaListNazivFormated_1">
      <item>MOTIKA društvo s ograničenom odgovornošću za proizvodnju, građenje, trgovinu, ugostiteljstvo i usluge</item>
    </derivirana_varijabla>
  </DomainObject.Predmet.ProtuStrankaListNazivFormated>
  <DomainObject.Predmet.ProtuStrankaListNazivFormatedOIB>
    <izvorni_sadrzaj>
      <item>MOTIKA društvo s ograničenom odgovornošću za proizvodnju, građenje, trgovinu, ugostiteljstvo i usluge, OIB 51414051468</item>
    </izvorni_sadrzaj>
    <derivirana_varijabla naziv="DomainObject.Predmet.ProtuStrankaListNazivFormatedOIB_1">
      <item>MOTIKA društvo s ograničenom odgovornošću za proizvodnju, građenje, trgovinu, ugostiteljstvo i usluge, OIB 51414051468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MOTIKA društvo s ograničenom odgovornošću za proizvodnju, građenje, trgovinu, ugostiteljstvo i usluge</izvorni_sadrzaj>
    <derivirana_varijabla naziv="DomainObject.Predmet.StrankaIDrugi_1">MOTIKA društvo s ograničenom odgovornošću za proizvodnju, građenje, trgovinu, ugostiteljstvo i usluge</derivirana_varijabla>
  </DomainObject.Predmet.StrankaIDrugi>
  <DomainObject.Predmet.ProtustrankaIDrugi>
    <izvorni_sadrzaj>MOTIKA društvo s ograničenom odgovornošću za proizvodnju, građenje, trgovinu, ugostiteljstvo i usluge</izvorni_sadrzaj>
    <derivirana_varijabla naziv="DomainObject.Predmet.ProtustrankaIDrugi_1">MOTIKA društvo s ograničenom odgovornošću za proizvodnju, građenje, trgovinu, ugostiteljstvo i usluge</derivirana_varijabla>
  </DomainObject.Predmet.ProtustrankaIDrugi>
  <DomainObject.Predmet.StrankaIDrugiAdressOIB>
    <izvorni_sadrzaj>MOTIKA društvo s ograničenom odgovornošću za proizvodnju, građenje, trgovinu, ugostiteljstvo i usluge, OIB 51414051468, Virski put 137, Vir</izvorni_sadrzaj>
    <derivirana_varijabla naziv="DomainObject.Predmet.StrankaIDrugiAdressOIB_1">MOTIKA društvo s ograničenom odgovornošću za proizvodnju, građenje, trgovinu, ugostiteljstvo i usluge, OIB 51414051468, Virski put 137, Vir</derivirana_varijabla>
  </DomainObject.Predmet.StrankaIDrugiAdressOIB>
  <DomainObject.Predmet.ProtustrankaIDrugiAdressOIB>
    <izvorni_sadrzaj>MOTIKA društvo s ograničenom odgovornošću za proizvodnju, građenje, trgovinu, ugostiteljstvo i usluge, OIB 51414051468, Virski put 137, 23234 Vir</izvorni_sadrzaj>
    <derivirana_varijabla naziv="DomainObject.Predmet.ProtustrankaIDrugiAdressOIB_1">MOTIKA društvo s ograničenom odgovornošću za proizvodnju, građenje, trgovinu, ugostiteljstvo i usluge, OIB 51414051468, Virski put 137,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2014.</izvorni_sadrzaj>
    <derivirana_varijabla naziv="DomainObject.Predmet.OdlukaRjesenje.DatumDonosenjaOdluke_1">5. svibnja 2014.</derivirana_varijabla>
  </DomainObject.Predmet.OdlukaRjesenje.DatumDonosenjaOdluke>
  <DomainObject.Predmet.OdlukaRjesenje.DatumPravomocnosti>
    <izvorni_sadrzaj>16. listopada 2014.</izvorni_sadrzaj>
    <derivirana_varijabla naziv="DomainObject.Predmet.OdlukaRjesenje.DatumPravomocnosti_1">16. listopada 2014.</derivirana_varijabla>
  </DomainObject.Predmet.OdlukaRjesenje.DatumPravomocnosti>
  <DomainObject.Predmet.OdlukaRjesenje.Oznaka>
    <izvorni_sadrzaj>St-573/2013-18</izvorni_sadrzaj>
    <derivirana_varijabla naziv="DomainObject.Predmet.OdlukaRjesenje.Oznaka_1">St-573/2013-18</derivirana_varijabla>
  </DomainObject.Predmet.OdlukaRjesenje.Oznaka>
  <DomainObject.Predmet.SudioniciListNaziv>
    <izvorni_sadrzaj>
      <item>MOTIKA društvo s ograničenom odgovornošću za proizvodnju, građenje, trgovinu, ugostiteljstvo i usluge</item>
      <item>MOTIKA društvo s ograničenom odgovornošću za proizvodnju, građenje, trgovinu, ugostiteljstvo i usluge</item>
    </izvorni_sadrzaj>
    <derivirana_varijabla naziv="DomainObject.Predmet.SudioniciListNaziv_1">
      <item>MOTIKA društvo s ograničenom odgovornošću za proizvodnju, građenje, trgovinu, ugostiteljstvo i usluge</item>
      <item>MOTIKA društvo s ograničenom odgovornošću za proizvodnju, građenje, trgovinu, ugostiteljstvo i usluge</item>
    </derivirana_varijabla>
  </DomainObject.Predmet.SudioniciListNaziv>
  <DomainObject.Predmet.SudioniciListAdressOIB>
    <izvorni_sadrzaj>
      <item>MOTIKA društvo s ograničenom odgovornošću za proizvodnju, građenje, trgovinu, ugostiteljstvo i usluge, OIB 51414051468, Virski put 137,23234 Vir</item>
      <item>MOTIKA društvo s ograničenom odgovornošću za proizvodnju, građenje, trgovinu, ugostiteljstvo i usluge, OIB 51414051468, Virski put 137,Vir</item>
    </izvorni_sadrzaj>
    <derivirana_varijabla naziv="DomainObject.Predmet.SudioniciListAdressOIB_1">
      <item>MOTIKA društvo s ograničenom odgovornošću za proizvodnju, građenje, trgovinu, ugostiteljstvo i usluge, OIB 51414051468, Virski put 137,23234 Vir</item>
      <item>MOTIKA društvo s ograničenom odgovornošću za proizvodnju, građenje, trgovinu, ugostiteljstvo i usluge, OIB 51414051468, Virski put 137,Vir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51414051468</item>
      <item>, OIB 51414051468</item>
    </izvorni_sadrzaj>
    <derivirana_varijabla naziv="DomainObject.Predmet.SudioniciListNazivOIB_1">
      <item>, OIB 51414051468</item>
      <item>, OIB 51414051468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309</properties:Words>
  <properties:Characters>1467</properties:Characters>
  <properties:Lines>58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2016-07-07T08:17:00Z</dcterms:created>
  <dc:creator>Ardena Bajlo</dc:creator>
  <cp:lastModifiedBy>wsadmin</cp:lastModifiedBy>
  <cp:lastPrinted>2016-06-10T05:26:00Z</cp:lastPrinted>
  <dcterms:modified xmlns:xsi="http://www.w3.org/2001/XMLSchema-instance" xsi:type="dcterms:W3CDTF">2016-07-08T06:44:00Z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