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Zagreb, Amruševa 2/II</w:t>
            </w:r>
          </w:p>
        </w:tc>
      </w:tr>
    </w:tbl>
    <w:p w14:textId="dbdbc32" w14:paraId="dbdbc32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1B518D">
        <w:rPr>
          <w:sz w:val="24"/>
        </w:rPr>
        <w:t>1</w:t>
      </w:r>
      <w:r w:rsidR="0097726B">
        <w:rPr>
          <w:sz w:val="24"/>
        </w:rPr>
        <w:t>304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97726B" w:rsidP="0097726B" w:rsidR="0097726B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Trgovački sud u Zagrebu po sucu tog suda </w:t>
      </w:r>
      <w:r>
        <w:rPr>
          <w:sz w:val="24"/>
          <w:szCs w:val="24"/>
        </w:rPr>
        <w:t xml:space="preserve">Mariji Krajnović, </w:t>
      </w:r>
      <w:r w:rsidRPr="008600EF">
        <w:rPr>
          <w:sz w:val="24"/>
          <w:szCs w:val="24"/>
        </w:rPr>
        <w:t xml:space="preserve">u pravnoj stvari podnositelja zahtjeva </w:t>
      </w:r>
      <w:r>
        <w:rPr>
          <w:sz w:val="24"/>
          <w:szCs w:val="24"/>
        </w:rPr>
        <w:t xml:space="preserve">Financijska agencija,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 xml:space="preserve">stečajnog postupka nad dužnikom </w:t>
      </w:r>
      <w:r>
        <w:rPr>
          <w:sz w:val="24"/>
          <w:szCs w:val="24"/>
        </w:rPr>
        <w:t>DRUŠTVO ŠPORTSKE REKREACIJE SPOKRET Zagreb, Nikole Pavića 32 11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OIB: 10773350083, </w:t>
      </w:r>
      <w:r w:rsidRPr="008600EF">
        <w:rPr>
          <w:sz w:val="24"/>
          <w:szCs w:val="24"/>
        </w:rPr>
        <w:t xml:space="preserve">dana </w:t>
      </w:r>
      <w:r>
        <w:rPr>
          <w:sz w:val="24"/>
          <w:szCs w:val="24"/>
        </w:rPr>
        <w:t>11.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Za točnost otpravka: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26B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786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7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7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7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7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6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7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7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7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7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St-1304/2015</izvorni_sadrzaj>
    <derivirana_varijabla naziv="DomainObject.Predmet.OznakaBroj_1">St-1304/2015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SPOKRET</izvorni_sadrzaj>
    <derivirana_varijabla naziv="DomainObject.Predmet.ProtustrankaFormated_1">  DRUŠTVO ŠPORTSKE REKREACIJE SPOKRET</derivirana_varijabla>
  </DomainObject.Predmet.ProtustrankaFormated>
  <DomainObject.Predmet.ProtustrankaFormatedOIB>
    <izvorni_sadrzaj>  DRUŠTVO ŠPORTSKE REKREACIJE SPOKRET, OIB 10773350083</izvorni_sadrzaj>
    <derivirana_varijabla naziv="DomainObject.Predmet.ProtustrankaFormatedOIB_1">  DRUŠTVO ŠPORTSKE REKREACIJE SPOKRET, OIB 10773350083</derivirana_varijabla>
  </DomainObject.Predmet.ProtustrankaFormatedOIB>
  <DomainObject.Predmet.ProtustrankaFormatedWithAdress>
    <izvorni_sadrzaj> DRUŠTVO ŠPORTSKE REKREACIJE SPOKRET, N.Pavića 32 11, 10000 Zagreb</izvorni_sadrzaj>
    <derivirana_varijabla naziv="DomainObject.Predmet.ProtustrankaFormatedWithAdress_1"> DRUŠTVO ŠPORTSKE REKREACIJE SPOKRET, N.Pavića 32 11, 10000 Zagreb</derivirana_varijabla>
  </DomainObject.Predmet.ProtustrankaFormatedWithAdress>
  <DomainObject.Predmet.ProtustrankaFormatedWithAdressOIB>
    <izvorni_sadrzaj> DRUŠTVO ŠPORTSKE REKREACIJE SPOKRET, OIB 10773350083, N.Pavića 32 11, 10000 Zagreb</izvorni_sadrzaj>
    <derivirana_varijabla naziv="DomainObject.Predmet.ProtustrankaFormatedWithAdressOIB_1"> DRUŠTVO ŠPORTSKE REKREACIJE SPOKRET, OIB 10773350083, N.Pavića 32 11, 10000 Zagreb</derivirana_varijabla>
  </DomainObject.Predmet.ProtustrankaFormatedWithAdressOIB>
  <DomainObject.Predmet.ProtustrankaWithAdress>
    <izvorni_sadrzaj>DRUŠTVO ŠPORTSKE REKREACIJE SPOKRET N.Pavića 32 11, 10000 Zagreb</izvorni_sadrzaj>
    <derivirana_varijabla naziv="DomainObject.Predmet.ProtustrankaWithAdress_1">DRUŠTVO ŠPORTSKE REKREACIJE SPOKRET N.Pavića 32 11, 10000 Zagreb</derivirana_varijabla>
  </DomainObject.Predmet.ProtustrankaWithAdress>
  <DomainObject.Predmet.ProtustrankaWithAdressOIB>
    <izvorni_sadrzaj>DRUŠTVO ŠPORTSKE REKREACIJE SPOKRET, OIB 10773350083, N.Pavića 32 11, 10000 Zagreb</izvorni_sadrzaj>
    <derivirana_varijabla naziv="DomainObject.Predmet.ProtustrankaWithAdressOIB_1">DRUŠTVO ŠPORTSKE REKREACIJE SPOKRET, OIB 10773350083, N.Pavića 32 11, 10000 Zagreb</derivirana_varijabla>
  </DomainObject.Predmet.ProtustrankaWithAdressOIB>
  <DomainObject.Predmet.ProtustrankaNazivFormated>
    <izvorni_sadrzaj>DRUŠTVO ŠPORTSKE REKREACIJE SPOKRET</izvorni_sadrzaj>
    <derivirana_varijabla naziv="DomainObject.Predmet.ProtustrankaNazivFormated_1">DRUŠTVO ŠPORTSKE REKREACIJE SPOKRET</derivirana_varijabla>
  </DomainObject.Predmet.ProtustrankaNazivFormated>
  <DomainObject.Predmet.ProtustrankaNazivFormatedOIB>
    <izvorni_sadrzaj>DRUŠTVO ŠPORTSKE REKREACIJE SPOKRET, OIB 10773350083</izvorni_sadrzaj>
    <derivirana_varijabla naziv="DomainObject.Predmet.ProtustrankaNazivFormatedOIB_1">DRUŠTVO ŠPORTSKE REKREACIJE SPOKRET, OIB 10773350083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SPOKRET</item>
    </izvorni_sadrzaj>
    <derivirana_varijabla naziv="DomainObject.Predmet.ProtuStrankaListFormated_1">
      <item>DRUŠTVO ŠPORTSKE REKREACIJE SPOKRET</item>
    </derivirana_varijabla>
  </DomainObject.Predmet.ProtuStrankaListFormated>
  <DomainObject.Predmet.ProtuStrankaListFormatedOIB>
    <izvorni_sadrzaj>
      <item>DRUŠTVO ŠPORTSKE REKREACIJE SPOKRET, OIB 10773350083</item>
    </izvorni_sadrzaj>
    <derivirana_varijabla naziv="DomainObject.Predmet.ProtuStrankaListFormatedOIB_1">
      <item>DRUŠTVO ŠPORTSKE REKREACIJE SPOKRET, OIB 10773350083</item>
    </derivirana_varijabla>
  </DomainObject.Predmet.ProtuStrankaListFormatedOIB>
  <DomainObject.Predmet.ProtuStrankaListFormatedWithAdress>
    <izvorni_sadrzaj>
      <item>DRUŠTVO ŠPORTSKE REKREACIJE SPOKRET, N.Pavića 32 11, 10000 Zagreb</item>
    </izvorni_sadrzaj>
    <derivirana_varijabla naziv="DomainObject.Predmet.ProtuStrankaListFormatedWithAdress_1">
      <item>DRUŠTVO ŠPORTSKE REKREACIJE SPOKRET, N.Pavića 32 11, 10000 Zagreb</item>
    </derivirana_varijabla>
  </DomainObject.Predmet.ProtuStrankaListFormatedWithAdress>
  <DomainObject.Predmet.ProtuStrankaListFormatedWithAdressOIB>
    <izvorni_sadrzaj>
      <item>DRUŠTVO ŠPORTSKE REKREACIJE SPOKRET, OIB 10773350083, N.Pavića 32 11, 10000 Zagreb</item>
    </izvorni_sadrzaj>
    <derivirana_varijabla naziv="DomainObject.Predmet.ProtuStrankaListFormatedWithAdressOIB_1">
      <item>DRUŠTVO ŠPORTSKE REKREACIJE SPOKRET, OIB 10773350083, N.Pavića 32 11, 10000 Zagreb</item>
    </derivirana_varijabla>
  </DomainObject.Predmet.ProtuStrankaListFormatedWithAdressOIB>
  <DomainObject.Predmet.ProtuStrankaListNazivFormated>
    <izvorni_sadrzaj>
      <item>DRUŠTVO ŠPORTSKE REKREACIJE SPOKRET</item>
    </izvorni_sadrzaj>
    <derivirana_varijabla naziv="DomainObject.Predmet.ProtuStrankaListNazivFormated_1">
      <item>DRUŠTVO ŠPORTSKE REKREACIJE SPOKRET</item>
    </derivirana_varijabla>
  </DomainObject.Predmet.ProtuStrankaListNazivFormated>
  <DomainObject.Predmet.ProtuStrankaListNazivFormatedOIB>
    <izvorni_sadrzaj>
      <item>DRUŠTVO ŠPORTSKE REKREACIJE SPOKRET, OIB 10773350083</item>
    </izvorni_sadrzaj>
    <derivirana_varijabla naziv="DomainObject.Predmet.ProtuStrankaListNazivFormatedOIB_1">
      <item>DRUŠTVO ŠPORTSKE REKREACIJE SPOKRET, OIB 10773350083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SPOKRET</izvorni_sadrzaj>
    <derivirana_varijabla naziv="DomainObject.Predmet.ProtustrankaIDrugi_1">DRUŠTVO ŠPORTSKE REKREACIJE SPOKRET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ŠPORTSKE REKREACIJE SPOKRET, OIB 10773350083, N.Pavića 32 11, 10000 Zagreb</izvorni_sadrzaj>
    <derivirana_varijabla naziv="DomainObject.Predmet.ProtustrankaIDrugiAdressOIB_1">DRUŠTVO ŠPORTSKE REKREACIJE SPOKRET, OIB 10773350083, N.Pavića 32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SPOKRET</item>
    </izvorni_sadrzaj>
    <derivirana_varijabla naziv="DomainObject.Predmet.SudioniciListNaziv_1">
      <item>FINA Regionalni centar Zagreb</item>
      <item>DRUŠTVO ŠPORTSKE REKREACIJE SPOKRET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ŠPORTSKE REKREACIJE SPOKRET, OIB 10773350083, N.Pavića 32 11,10000 Zagreb</item>
    </izvorni_sadrzaj>
    <derivirana_varijabla naziv="DomainObject.Predmet.SudioniciListAdressOIB_1">
      <item>FINA Regionalni centar Zagreb, OIB 85821130368, Trg svibanjskih žrtava 1995. 1,10000 Zagreb</item>
      <item>DRUŠTVO ŠPORTSKE REKREACIJE SPOKRET, OIB 10773350083, N.Pavića 32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10773350083</item>
    </izvorni_sadrzaj>
    <derivirana_varijabla naziv="DomainObject.Predmet.SudioniciListNazivOIB_1">
      <item>, OIB 85821130368</item>
      <item>, OIB 10773350083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2034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2015-11-11T08:10:00Z</dcterms:created>
  <dc:creator>Korisnik</dc:creator>
  <cp:lastModifiedBy>Karmen Malkoč</cp:lastModifiedBy>
  <cp:lastPrinted>2015-11-11T08:10:00Z</cp:lastPrinted>
  <dcterms:modified xmlns:xsi="http://www.w3.org/2001/XMLSchema-instance" xsi:type="dcterms:W3CDTF">2015-11-11T08:11:00Z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