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4e86" w14:paraId="6c44e86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7/St-267</w:t>
      </w:r>
      <w:r w:rsidR="00643C42">
        <w:rPr>
          <w:b/>
        </w:rPr>
        <w:t>8</w:t>
      </w:r>
      <w:r w:rsidR="008D1B0D" w:rsidRPr="008D1B0D">
        <w:rPr>
          <w:b/>
        </w:rPr>
        <w:t>/2016-</w:t>
      </w:r>
      <w:r w:rsidR="00DA3704">
        <w:rPr>
          <w:b/>
        </w:rPr>
        <w:t>4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643C42" w:rsidRPr="00643C42">
        <w:t>GRAND POINT j.d.o.o. za usluge, skraćena tvrtka: GRAND POINT j.d.o.o., Zagreb, Ante Topića-Mimare 40, OIB: 54292740347</w:t>
      </w:r>
      <w:r w:rsidR="00B16504" w:rsidRPr="00B16504">
        <w:t xml:space="preserve">, </w:t>
      </w:r>
      <w:r w:rsidR="00AA7765">
        <w:t xml:space="preserve">dana </w:t>
      </w:r>
      <w:r w:rsidR="00CA613B">
        <w:t>1</w:t>
      </w:r>
      <w:r w:rsidR="00DA3704">
        <w:t>9</w:t>
      </w:r>
      <w:r w:rsidR="00CA613B">
        <w:t xml:space="preserve">. </w:t>
      </w:r>
      <w:r w:rsidR="00DA3704">
        <w:t>siječnj</w:t>
      </w:r>
      <w:r w:rsidR="008A0B9F">
        <w:t>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643C42" w:rsidRPr="00643C42">
        <w:t>GRAND POINT j.d.o.o. za usluge, skraćena tvrtka: GRAND POINT j.d.o.o., Zagreb, Ante Topića-Mimare 40, OIB: 54292740347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643C42">
        <w:t>Domagoj Repač iz Zagreba</w:t>
      </w:r>
      <w:r w:rsidR="00CA613B" w:rsidRPr="00CA613B">
        <w:t xml:space="preserve">, </w:t>
      </w:r>
      <w:r w:rsidR="00643C42">
        <w:t>Đorđićeva 24</w:t>
      </w:r>
      <w:r w:rsidR="00CA613B" w:rsidRPr="00CA613B">
        <w:t xml:space="preserve">, OIB: </w:t>
      </w:r>
      <w:r w:rsidR="00643C42">
        <w:t>24977406612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643C42" w:rsidRPr="00643C42">
        <w:t>GRAND POINT j.d.o.o. za usluge, skraćena tvrtka: GRAND POINT j.d.o.o., Zagreb, Ante Topića-Mimare 40, OIB: 54292740347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643C42" w:rsidP="00F74270" w:rsidR="00643C42">
      <w:pPr>
        <w:ind w:firstLine="1440"/>
        <w:jc w:val="both"/>
      </w:pPr>
    </w:p>
    <w:p w:rsidRDefault="00DA3704" w:rsidP="00F74270" w:rsidR="00DA3704">
      <w:pPr>
        <w:ind w:firstLine="1440"/>
        <w:jc w:val="both"/>
      </w:pPr>
    </w:p>
    <w:p w:rsidRDefault="00DA3704" w:rsidP="00DA3704" w:rsidR="00DA3704" w:rsidRPr="00DA3704">
      <w:pPr>
        <w:ind w:firstLine="1440"/>
        <w:jc w:val="right"/>
      </w:pPr>
      <w:r w:rsidRPr="00DA3704">
        <w:rPr>
          <w:b/>
        </w:rPr>
        <w:lastRenderedPageBreak/>
        <w:t>Broj: 7/St-267</w:t>
      </w:r>
      <w:r w:rsidR="00643C42">
        <w:rPr>
          <w:b/>
        </w:rPr>
        <w:t>8</w:t>
      </w:r>
      <w:r w:rsidRPr="00DA3704">
        <w:rPr>
          <w:b/>
        </w:rPr>
        <w:t>/2016-4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95AB0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643C42" w:rsidRPr="00643C42">
        <w:t>GRAND POINT j.d.o.o. za usluge, skraćena tvrtka: GRAND POINT j.d.o.o., Zagreb, Ante Topića-Mimare 40, OIB: 54292740347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951663">
        <w:t>120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DA3704">
        <w:t>08</w:t>
      </w:r>
      <w:r w:rsidR="00654824">
        <w:t xml:space="preserve">. </w:t>
      </w:r>
      <w:r w:rsidR="00DA3704">
        <w:t>studenog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A613B">
        <w:t>1</w:t>
      </w:r>
      <w:r w:rsidR="00DA3704">
        <w:t>9</w:t>
      </w:r>
      <w:r w:rsidR="00CA613B">
        <w:t xml:space="preserve">. </w:t>
      </w:r>
      <w:r w:rsidR="00DA3704">
        <w:t>siječnja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D37F10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AC9" w:rsidR="005F0AC9">
      <w:r>
        <w:separator/>
      </w:r>
    </w:p>
  </w:endnote>
  <w:endnote w:id="0" w:type="continuationSeparator">
    <w:p w:rsidRDefault="005F0AC9" w:rsidR="005F0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AC9" w:rsidR="005F0AC9">
      <w:r>
        <w:separator/>
      </w:r>
    </w:p>
  </w:footnote>
  <w:footnote w:id="0" w:type="continuationSeparator">
    <w:p w:rsidRDefault="005F0AC9" w:rsidR="005F0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69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D7AFE"/>
    <w:rsid w:val="001E1715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AC9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43C42"/>
    <w:rsid w:val="006511D3"/>
    <w:rsid w:val="00654824"/>
    <w:rsid w:val="006577B4"/>
    <w:rsid w:val="00662FC1"/>
    <w:rsid w:val="0067538E"/>
    <w:rsid w:val="0068262A"/>
    <w:rsid w:val="00685E7E"/>
    <w:rsid w:val="006C429E"/>
    <w:rsid w:val="006F697B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1A78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5AB0"/>
    <w:rsid w:val="00896044"/>
    <w:rsid w:val="0089623C"/>
    <w:rsid w:val="008A0B9F"/>
    <w:rsid w:val="008A4B1F"/>
    <w:rsid w:val="008D1B0D"/>
    <w:rsid w:val="009135EF"/>
    <w:rsid w:val="00942E1D"/>
    <w:rsid w:val="009458D8"/>
    <w:rsid w:val="00945E0C"/>
    <w:rsid w:val="00951663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37F10"/>
    <w:rsid w:val="00D66FB6"/>
    <w:rsid w:val="00D80405"/>
    <w:rsid w:val="00DA3704"/>
    <w:rsid w:val="00DB52D3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74270"/>
    <w:rsid w:val="00F91028"/>
    <w:rsid w:val="00F911E6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9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9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9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9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9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9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9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9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St-2678/2016</izvorni_sadrzaj>
    <derivirana_varijabla naziv="DomainObject.Predmet.OznakaBroj_1">St-2678/2016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POINT  j.d.o.o.</izvorni_sadrzaj>
    <derivirana_varijabla naziv="DomainObject.Predmet.ProtustrankaFormated_1">  GRAND POINT  j.d.o.o.</derivirana_varijabla>
  </DomainObject.Predmet.ProtustrankaFormated>
  <DomainObject.Predmet.ProtustrankaFormatedOIB>
    <izvorni_sadrzaj>  GRAND POINT  j.d.o.o., OIB 54292740347</izvorni_sadrzaj>
    <derivirana_varijabla naziv="DomainObject.Predmet.ProtustrankaFormatedOIB_1">  GRAND POINT  j.d.o.o., OIB 54292740347</derivirana_varijabla>
  </DomainObject.Predmet.ProtustrankaFormatedOIB>
  <DomainObject.Predmet.ProtustrankaFormatedWithAdress>
    <izvorni_sadrzaj> GRAND POINT  j.d.o.o., Ante Topića-Mimare 40, 10000 Zagreb</izvorni_sadrzaj>
    <derivirana_varijabla naziv="DomainObject.Predmet.ProtustrankaFormatedWithAdress_1"> GRAND POINT  j.d.o.o., Ante Topića-Mimare 40, 10000 Zagreb</derivirana_varijabla>
  </DomainObject.Predmet.ProtustrankaFormatedWithAdress>
  <DomainObject.Predmet.ProtustrankaFormatedWithAdressOIB>
    <izvorni_sadrzaj> GRAND POINT  j.d.o.o., OIB 54292740347, Ante Topića-Mimare 40, 10000 Zagreb</izvorni_sadrzaj>
    <derivirana_varijabla naziv="DomainObject.Predmet.ProtustrankaFormatedWithAdressOIB_1"> GRAND POINT  j.d.o.o., OIB 54292740347, Ante Topića-Mimare 40, 10000 Zagreb</derivirana_varijabla>
  </DomainObject.Predmet.ProtustrankaFormatedWithAdressOIB>
  <DomainObject.Predmet.ProtustrankaWithAdress>
    <izvorni_sadrzaj>GRAND POINT  j.d.o.o. Ante Topića-Mimare 40, 10000 Zagreb</izvorni_sadrzaj>
    <derivirana_varijabla naziv="DomainObject.Predmet.ProtustrankaWithAdress_1">GRAND POINT  j.d.o.o. Ante Topića-Mimare 40, 10000 Zagreb</derivirana_varijabla>
  </DomainObject.Predmet.ProtustrankaWithAdress>
  <DomainObject.Predmet.ProtustrankaWithAdressOIB>
    <izvorni_sadrzaj>GRAND POINT  j.d.o.o., OIB 54292740347, Ante Topića-Mimare 40, 10000 Zagreb</izvorni_sadrzaj>
    <derivirana_varijabla naziv="DomainObject.Predmet.ProtustrankaWithAdressOIB_1">GRAND POINT  j.d.o.o., OIB 54292740347, Ante Topića-Mimare 40, 10000 Zagreb</derivirana_varijabla>
  </DomainObject.Predmet.ProtustrankaWithAdressOIB>
  <DomainObject.Predmet.ProtustrankaNazivFormated>
    <izvorni_sadrzaj>GRAND POINT  j.d.o.o.</izvorni_sadrzaj>
    <derivirana_varijabla naziv="DomainObject.Predmet.ProtustrankaNazivFormated_1">GRAND POINT  j.d.o.o.</derivirana_varijabla>
  </DomainObject.Predmet.ProtustrankaNazivFormated>
  <DomainObject.Predmet.ProtustrankaNazivFormatedOIB>
    <izvorni_sadrzaj>GRAND POINT  j.d.o.o., OIB 54292740347</izvorni_sadrzaj>
    <derivirana_varijabla naziv="DomainObject.Predmet.ProtustrankaNazivFormatedOIB_1">GRAND POINT  j.d.o.o., OIB 54292740347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32443.95</izvorni_sadrzaj>
    <derivirana_varijabla naziv="DomainObject.Predmet.TrenutnaVrijednost_1">32443.95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POINT  j.d.o.o.</item>
    </izvorni_sadrzaj>
    <derivirana_varijabla naziv="DomainObject.Predmet.ProtuStrankaListFormated_1">
      <item>GRAND POINT  j.d.o.o.</item>
    </derivirana_varijabla>
  </DomainObject.Predmet.ProtuStrankaListFormated>
  <DomainObject.Predmet.ProtuStrankaListFormatedOIB>
    <izvorni_sadrzaj>
      <item>GRAND POINT  j.d.o.o., OIB 54292740347</item>
    </izvorni_sadrzaj>
    <derivirana_varijabla naziv="DomainObject.Predmet.ProtuStrankaListFormatedOIB_1">
      <item>GRAND POINT  j.d.o.o., OIB 54292740347</item>
    </derivirana_varijabla>
  </DomainObject.Predmet.ProtuStrankaListFormatedOIB>
  <DomainObject.Predmet.ProtuStrankaListFormatedWithAdress>
    <izvorni_sadrzaj>
      <item>GRAND POINT  j.d.o.o., Ante Topića-Mimare 40, 10000 Zagreb</item>
    </izvorni_sadrzaj>
    <derivirana_varijabla naziv="DomainObject.Predmet.ProtuStrankaListFormatedWithAdress_1">
      <item>GRAND POINT  j.d.o.o., Ante Topića-Mimare 40, 10000 Zagreb</item>
    </derivirana_varijabla>
  </DomainObject.Predmet.ProtuStrankaListFormatedWithAdress>
  <DomainObject.Predmet.ProtuStrankaListFormatedWithAdressOIB>
    <izvorni_sadrzaj>
      <item>GRAND POINT  j.d.o.o., OIB 54292740347, Ante Topića-Mimare 40, 10000 Zagreb</item>
    </izvorni_sadrzaj>
    <derivirana_varijabla naziv="DomainObject.Predmet.ProtuStrankaListFormatedWithAdressOIB_1">
      <item>GRAND POINT  j.d.o.o., OIB 54292740347, Ante Topića-Mimare 40, 10000 Zagreb</item>
    </derivirana_varijabla>
  </DomainObject.Predmet.ProtuStrankaListFormatedWithAdressOIB>
  <DomainObject.Predmet.ProtuStrankaListNazivFormated>
    <izvorni_sadrzaj>
      <item>GRAND POINT  j.d.o.o.</item>
    </izvorni_sadrzaj>
    <derivirana_varijabla naziv="DomainObject.Predmet.ProtuStrankaListNazivFormated_1">
      <item>GRAND POINT  j.d.o.o.</item>
    </derivirana_varijabla>
  </DomainObject.Predmet.ProtuStrankaListNazivFormated>
  <DomainObject.Predmet.ProtuStrankaListNazivFormatedOIB>
    <izvorni_sadrzaj>
      <item>GRAND POINT  j.d.o.o., OIB 54292740347</item>
    </izvorni_sadrzaj>
    <derivirana_varijabla naziv="DomainObject.Predmet.ProtuStrankaListNazivFormatedOIB_1">
      <item>GRAND POINT  j.d.o.o., OIB 54292740347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POINT  j.d.o.o.</izvorni_sadrzaj>
    <derivirana_varijabla naziv="DomainObject.Predmet.ProtustrankaIDrugi_1">GRAND POINT 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GRAND POINT  j.d.o.o., OIB 54292740347, Ante Topića-Mimare 40, 10000 Zagreb</izvorni_sadrzaj>
    <derivirana_varijabla naziv="DomainObject.Predmet.ProtustrankaIDrugiAdressOIB_1">GRAND POINT  j.d.o.o., OIB 54292740347, Ante Topića-Mimare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POINT  j.d.o.o.</item>
      <item>FINA Regionalni centar Zagreb</item>
    </izvorni_sadrzaj>
    <derivirana_varijabla naziv="DomainObject.Predmet.SudioniciListNaziv_1">
      <item>GRAND POINT  j.d.o.o.</item>
      <item>FINA Regionalni centar Zagreb</item>
    </derivirana_varijabla>
  </DomainObject.Predmet.SudioniciListNaziv>
  <DomainObject.Predmet.SudioniciListAdressOIB>
    <izvorni_sadrzaj>
      <item>GRAND POINT  j.d.o.o., OIB 54292740347, Ante Topića-Mimare 40,10000 Zagreb</item>
      <item>FINA Regionalni centar Zagreb, OIB 85821130368, Trg svibanjskih žrtava 1995. br.1,10000 Zagreb</item>
    </izvorni_sadrzaj>
    <derivirana_varijabla naziv="DomainObject.Predmet.SudioniciListAdressOIB_1">
      <item>GRAND POINT  j.d.o.o., OIB 54292740347, Ante Topića-Mimare 40,10000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54292740347</item>
      <item>, OIB 85821130368</item>
    </izvorni_sadrzaj>
    <derivirana_varijabla naziv="DomainObject.Predmet.SudioniciListNazivOIB_1">
      <item>, OIB 54292740347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B77B7-36E5-4B20-9C7B-DF2D4D7FD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801</properties:Words>
  <properties:Characters>4516</properties:Characters>
  <properties:Lines>113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2017-01-19T10:32:00Z</dcterms:created>
  <dc:creator>alet</dc:creator>
  <cp:lastModifiedBy>wsadmin</cp:lastModifiedBy>
  <cp:lastPrinted>2017-01-19T10:45:00Z</cp:lastPrinted>
  <dcterms:modified xmlns:xsi="http://www.w3.org/2001/XMLSchema-instance" xsi:type="dcterms:W3CDTF">2017-01-19T11:18:00Z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