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6333" w14:paraId="7ac6333" w:rsidRDefault="00AE649C" w:rsidP="00D001B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D001BF" w:rsidP="00D001BF" w:rsidR="00AE649C" w:rsidRPr="00B76F3C">
      <w:pPr>
        <w:pStyle w:val="SudNaziv"/>
        <w:ind w:firstLine="708" w:left="4956"/>
      </w:pPr>
      <w:r>
        <w:rPr>
          <w:lang w:eastAsia="hr-HR"/>
        </w:rPr>
        <w:t>Poslovni broj: 4 St-735/16-10</w:t>
      </w:r>
    </w:p>
    <w:p w:rsidRDefault="00EA1C6D" w:rsidP="00D001BF" w:rsidR="00AE649C" w:rsidRPr="00B76F3C">
      <w:pPr>
        <w:pStyle w:val="SudSjedite"/>
      </w:pPr>
      <w:r>
        <w:tab/>
      </w:r>
    </w:p>
    <w:p w:rsidRDefault="00D001BF" w:rsidP="00D001BF" w:rsidR="00D001BF">
      <w:pPr>
        <w:pStyle w:val="Zaglavlje"/>
        <w:spacing w:after="0"/>
      </w:pPr>
    </w:p>
    <w:p w:rsidRDefault="00D001BF" w:rsidP="00D001BF" w:rsidR="00D001BF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D001BF" w:rsidP="00D001BF" w:rsidR="00D001BF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D001BF" w:rsidP="00D001BF" w:rsidR="00D001BF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D001BF" w:rsidP="00D001BF" w:rsidR="00D001BF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D001BF" w:rsidP="00D001BF" w:rsidR="00D001BF">
      <w:pPr>
        <w:pStyle w:val="Zaglavlje"/>
        <w:spacing w:after="0"/>
      </w:pPr>
    </w:p>
    <w:p w:rsidRDefault="00D001BF" w:rsidP="00D001BF" w:rsidR="00D001BF">
      <w:pPr>
        <w:pStyle w:val="Zaglavlje"/>
        <w:spacing w:after="0"/>
      </w:pPr>
    </w:p>
    <w:p w:rsidRDefault="00D001BF" w:rsidP="00D001BF" w:rsidR="00D001BF">
      <w:pPr>
        <w:pStyle w:val="Zaglavlje"/>
        <w:spacing w:after="0"/>
        <w:jc w:val="center"/>
      </w:pPr>
      <w:r>
        <w:t>Z A K LJ U Č A K</w:t>
      </w:r>
    </w:p>
    <w:p w:rsidRDefault="00D001BF" w:rsidP="00D001BF" w:rsidR="00D001BF">
      <w:pPr>
        <w:pStyle w:val="Zaglavlje"/>
        <w:spacing w:after="0"/>
      </w:pPr>
    </w:p>
    <w:p w:rsidRDefault="00D001BF" w:rsidP="00D001BF" w:rsidR="00D001BF">
      <w:pPr>
        <w:spacing w:after="0"/>
      </w:pPr>
    </w:p>
    <w:p w:rsidRDefault="00D001BF" w:rsidP="00D001BF" w:rsidR="00D001BF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ERSTE&amp;STEIERMÄRKISCHE BANK d. d., Jadranski Trg 3/a, Rijeka, OIB: 23057039320, te povodom prijedloga podnositelja FINA, RC Zagreb, Podružnica Varaždin, A. Cesarca 2, OIB: 85821130368, za pokretanje stečajnog postupka nad dužnikom MIHIN d.o.o., Varaždinska 197, Gornje Vratno, OIB: 70597039145, dana 15. veljače 2017.                 </w:t>
      </w:r>
    </w:p>
    <w:p w:rsidRDefault="00D001BF" w:rsidP="00D001BF" w:rsidR="00D001BF">
      <w:pPr>
        <w:spacing w:after="0"/>
      </w:pPr>
    </w:p>
    <w:p w:rsidRDefault="00D001BF" w:rsidP="00D001BF" w:rsidR="00D001BF">
      <w:pPr>
        <w:spacing w:after="0"/>
        <w:jc w:val="center"/>
      </w:pPr>
      <w:r>
        <w:t xml:space="preserve">  z a k lj u č i o   j e</w:t>
      </w:r>
    </w:p>
    <w:p w:rsidRDefault="00D001BF" w:rsidP="00D001BF" w:rsidR="00D001BF">
      <w:pPr>
        <w:spacing w:after="0"/>
        <w:jc w:val="center"/>
      </w:pPr>
    </w:p>
    <w:p w:rsidRDefault="00D001BF" w:rsidP="00D001BF" w:rsidR="00D001BF">
      <w:pPr>
        <w:spacing w:after="0"/>
        <w:jc w:val="center"/>
      </w:pPr>
    </w:p>
    <w:p w:rsidRDefault="00D001BF" w:rsidP="00D001BF" w:rsidR="00D001B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Nalaže se odgovornoj osobi dužnika MIHIN d.o.o., Varaždinska 197, Gornje Vratno</w:t>
      </w:r>
      <w:r>
        <w:rPr>
          <w:color w:themeColor="text1" w:val="000000"/>
        </w:rPr>
        <w:t xml:space="preserve">, </w:t>
      </w:r>
      <w:r>
        <w:rPr>
          <w:color w:themeColor="text1" w:val="000000"/>
          <w:u w:val="single"/>
        </w:rPr>
        <w:t>Ivanu Mihinu iz Gornjeg Vratna, Varaždinska ulica 197, OIB: 56125935587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D001BF" w:rsidP="00D001BF" w:rsidR="00D001BF">
      <w:pPr>
        <w:spacing w:after="0"/>
        <w:jc w:val="both"/>
      </w:pPr>
    </w:p>
    <w:p w:rsidRDefault="00D001BF" w:rsidP="00D001BF" w:rsidR="00D001BF">
      <w:pPr>
        <w:spacing w:after="0"/>
        <w:jc w:val="both"/>
      </w:pPr>
      <w:r>
        <w:t>1. nekretnina i pokretnina dužnika</w:t>
      </w:r>
    </w:p>
    <w:p w:rsidRDefault="00D001BF" w:rsidP="00D001BF" w:rsidR="00D001BF">
      <w:pPr>
        <w:spacing w:after="0"/>
        <w:jc w:val="both"/>
      </w:pPr>
      <w:r>
        <w:t>2. imovinskih prava dužnika na tuđim stvarima</w:t>
      </w:r>
    </w:p>
    <w:p w:rsidRDefault="00D001BF" w:rsidP="00D001BF" w:rsidR="00D001BF">
      <w:pPr>
        <w:spacing w:after="0"/>
        <w:jc w:val="both"/>
      </w:pPr>
      <w:r>
        <w:t>3. novčanih i nenovčanih tražbina dužnika</w:t>
      </w:r>
    </w:p>
    <w:p w:rsidRDefault="00D001BF" w:rsidP="00D001BF" w:rsidR="00D001BF">
      <w:pPr>
        <w:spacing w:after="0"/>
        <w:jc w:val="both"/>
      </w:pPr>
      <w:r>
        <w:t>4. drugih prava koja čine imovinu dužnika</w:t>
      </w:r>
    </w:p>
    <w:p w:rsidRDefault="00D001BF" w:rsidP="00D001BF" w:rsidR="00D001BF">
      <w:pPr>
        <w:spacing w:after="0"/>
        <w:jc w:val="both"/>
      </w:pPr>
      <w:r>
        <w:t>5. novčanih sredstava na računima</w:t>
      </w:r>
    </w:p>
    <w:p w:rsidRDefault="00D001BF" w:rsidP="00D001BF" w:rsidR="00D001BF">
      <w:pPr>
        <w:spacing w:after="0"/>
        <w:jc w:val="both"/>
      </w:pPr>
      <w:r>
        <w:t>6. druge imovine dužnika</w:t>
      </w:r>
    </w:p>
    <w:p w:rsidRDefault="00D001BF" w:rsidP="00D001BF" w:rsidR="00D001BF">
      <w:pPr>
        <w:spacing w:after="0"/>
        <w:jc w:val="both"/>
      </w:pPr>
      <w:r>
        <w:t>7. obveza dužnika unesenih u njegove poslovne knjige</w:t>
      </w:r>
    </w:p>
    <w:p w:rsidRDefault="00D001BF" w:rsidP="00D001BF" w:rsidR="00D001BF">
      <w:pPr>
        <w:spacing w:after="0"/>
        <w:jc w:val="both"/>
      </w:pPr>
      <w:r>
        <w:t>8. drugih novčanih i nenovčanih obveza dužnika</w:t>
      </w:r>
    </w:p>
    <w:p w:rsidRDefault="00D001BF" w:rsidP="00D001BF" w:rsidR="00D001BF">
      <w:pPr>
        <w:spacing w:after="0"/>
        <w:jc w:val="both"/>
      </w:pPr>
      <w:r>
        <w:t>9. razlučnih prava na imovini dužnika</w:t>
      </w:r>
    </w:p>
    <w:p w:rsidRDefault="00D001BF" w:rsidP="00D001BF" w:rsidR="00D001BF">
      <w:pPr>
        <w:spacing w:after="0"/>
        <w:jc w:val="both"/>
      </w:pPr>
      <w:r>
        <w:t>10. izlučnih prava</w:t>
      </w:r>
    </w:p>
    <w:p w:rsidRDefault="00D001BF" w:rsidP="00D001BF" w:rsidR="00D001BF">
      <w:pPr>
        <w:spacing w:after="0"/>
        <w:jc w:val="both"/>
      </w:pPr>
      <w:r>
        <w:t>11. prosječnih mjesečnih troškova redovnoga poslovanja dužnika u posljednjih godinu dana</w:t>
      </w:r>
    </w:p>
    <w:p w:rsidRDefault="00D001BF" w:rsidP="00D001BF" w:rsidR="00D001BF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D001BF" w:rsidP="00D001BF" w:rsidR="00D001BF">
      <w:pPr>
        <w:spacing w:after="0"/>
        <w:jc w:val="both"/>
      </w:pPr>
    </w:p>
    <w:p w:rsidRDefault="00D001BF" w:rsidP="00D001BF" w:rsidR="00D001B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D001BF" w:rsidP="00D001BF" w:rsidR="00D001BF">
      <w:pPr>
        <w:spacing w:after="0"/>
        <w:jc w:val="both"/>
      </w:pPr>
    </w:p>
    <w:p w:rsidRDefault="00D001BF" w:rsidP="00D001BF" w:rsidR="00D001B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Upozorava se odgovorna osoba dužnika da za davanje neistinitoga ili nepotpunoga popisa imovine i obveza, odgovara kao za davanje lažnoga iskaza u postupku pred sudom.</w:t>
      </w:r>
    </w:p>
    <w:p w:rsidRDefault="00D001BF" w:rsidP="00D001BF" w:rsidR="00D001BF">
      <w:pPr>
        <w:spacing w:after="0"/>
        <w:jc w:val="center"/>
        <w:rPr>
          <w:rFonts w:eastAsia="Times New Roman"/>
          <w:lang w:eastAsia="hr-HR"/>
        </w:rPr>
      </w:pPr>
    </w:p>
    <w:p w:rsidRDefault="00D001BF" w:rsidP="00D001BF" w:rsidR="00D001BF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D001BF" w:rsidP="00D001BF" w:rsidR="00D001BF">
      <w:pPr>
        <w:spacing w:after="0"/>
        <w:jc w:val="center"/>
        <w:rPr>
          <w:rFonts w:eastAsia="Times New Roman"/>
          <w:lang w:eastAsia="hr-HR"/>
        </w:rPr>
      </w:pPr>
    </w:p>
    <w:p w:rsidRDefault="00D001BF" w:rsidP="00D001BF" w:rsidR="00D001BF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D001BF" w:rsidP="00D001BF" w:rsidR="00D001BF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Predlagatelj </w:t>
      </w:r>
      <w:r>
        <w:t>ERSTE&amp;STEIERMÄRKISCHE BANK d. d., Jadranski Trg 3/a, Rijeka, OIB: 23057039320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1.550,51 kn. </w:t>
      </w:r>
    </w:p>
    <w:p w:rsidRDefault="00D001BF" w:rsidP="00D001BF" w:rsidR="00D001BF">
      <w:pPr>
        <w:spacing w:after="0"/>
        <w:jc w:val="both"/>
        <w:rPr>
          <w:rFonts w:eastAsia="Times New Roman"/>
          <w:lang w:eastAsia="hr-HR"/>
        </w:rPr>
      </w:pPr>
    </w:p>
    <w:p w:rsidRDefault="00D001BF" w:rsidP="00D001BF" w:rsidR="00D001BF">
      <w:pPr>
        <w:spacing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Predlagatelj </w:t>
      </w:r>
      <w:r>
        <w:t>FINA, RC Zagreb, Podružnica Varaždin, A. Cesarca 2, OIB: 85821130368</w:t>
      </w:r>
      <w:r>
        <w:rPr>
          <w:rFonts w:eastAsia="Times New Roman"/>
          <w:lang w:eastAsia="hr-HR"/>
        </w:rPr>
        <w:t xml:space="preserve"> podnio je prijedlog za otvaranje stečajnog postupka nad dužnikom iz kojeg proizlazi da dužnik na dan 1. rujna 2015. u Očevidniku redoslijeda osnova za plaćanje ima evidentirane neizvršene osnove za plaćanje u ukupnom iznosu od 2.981.085,83 kn te da dužnik ima 2 zaposlena. </w:t>
      </w:r>
    </w:p>
    <w:p w:rsidRDefault="00D001BF" w:rsidP="00D001BF" w:rsidR="00D001BF">
      <w:pPr>
        <w:spacing w:after="0"/>
        <w:jc w:val="both"/>
        <w:rPr>
          <w:rFonts w:eastAsia="Times New Roman"/>
          <w:lang w:eastAsia="hr-HR"/>
        </w:rPr>
      </w:pPr>
    </w:p>
    <w:p w:rsidRDefault="00D001BF" w:rsidP="00D001BF" w:rsidR="00D001BF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D001BF" w:rsidP="00D001BF" w:rsidR="00D001BF">
      <w:pPr>
        <w:spacing w:after="0"/>
        <w:jc w:val="both"/>
        <w:rPr>
          <w:rFonts w:eastAsia="Times New Roman"/>
          <w:lang w:eastAsia="hr-HR"/>
        </w:rPr>
      </w:pPr>
    </w:p>
    <w:p w:rsidRDefault="00D001BF" w:rsidP="00D001BF" w:rsidR="00D001BF">
      <w:pPr>
        <w:spacing w:after="0"/>
        <w:jc w:val="both"/>
        <w:rPr>
          <w:rFonts w:eastAsia="Times New Roman"/>
          <w:lang w:eastAsia="hr-HR"/>
        </w:rPr>
      </w:pPr>
    </w:p>
    <w:p w:rsidRDefault="00D001BF" w:rsidP="00D001BF" w:rsidR="00D001BF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15. veljače 2017.</w:t>
      </w:r>
    </w:p>
    <w:p w:rsidRDefault="00D001BF" w:rsidP="00D001BF" w:rsidR="00D001BF">
      <w:pPr>
        <w:spacing w:after="0"/>
        <w:jc w:val="center"/>
        <w:rPr>
          <w:rFonts w:eastAsia="Times New Roman"/>
          <w:lang w:eastAsia="hr-HR"/>
        </w:rPr>
      </w:pPr>
    </w:p>
    <w:p w:rsidRDefault="00D001BF" w:rsidP="00D001BF" w:rsidR="00D001BF">
      <w:pPr>
        <w:spacing w:after="0"/>
        <w:jc w:val="center"/>
        <w:rPr>
          <w:rFonts w:eastAsia="Times New Roman"/>
          <w:lang w:eastAsia="hr-HR"/>
        </w:rPr>
      </w:pPr>
    </w:p>
    <w:p w:rsidRDefault="00D001BF" w:rsidP="00D001BF" w:rsidR="00D001BF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D001BF" w:rsidR="00D001BF">
        <w:tc>
          <w:tcPr>
            <w:tcW w:type="dxa" w:w="4928"/>
          </w:tcPr>
          <w:p w:rsidRDefault="00D001BF" w:rsidP="00D001BF" w:rsidR="00D001BF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D001BF" w:rsidP="00D001BF" w:rsidR="00D001BF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D001BF" w:rsidP="00D001BF" w:rsidR="00D001BF">
            <w:pPr>
              <w:spacing w:after="0"/>
              <w:jc w:val="center"/>
              <w:rPr>
                <w:lang w:eastAsia="hr-HR"/>
              </w:rPr>
            </w:pPr>
          </w:p>
          <w:p w:rsidRDefault="00D001BF" w:rsidP="00D001BF" w:rsidR="00D001BF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D001BF" w:rsidP="00D001BF" w:rsidR="00D001BF">
            <w:pPr>
              <w:spacing w:after="0"/>
              <w:jc w:val="center"/>
              <w:rPr>
                <w:lang w:eastAsia="hr-HR"/>
              </w:rPr>
            </w:pPr>
          </w:p>
          <w:p w:rsidRDefault="00D001BF" w:rsidP="00D001BF" w:rsidR="00D001BF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D001BF" w:rsidP="00D001BF" w:rsidR="00D001BF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D001BF" w:rsidP="00D001BF" w:rsidR="00D001BF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D001BF" w:rsidP="00D001BF" w:rsidR="00D001BF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D001BF" w:rsidP="00D001BF" w:rsidR="00D001BF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D001BF" w:rsidP="00D001BF" w:rsidR="00D001BF">
      <w:pPr>
        <w:spacing w:after="0"/>
        <w:jc w:val="both"/>
      </w:pPr>
      <w:r>
        <w:t>UPUTA O PRAVNOM LIJEKU :</w:t>
      </w:r>
    </w:p>
    <w:p w:rsidRDefault="00D001BF" w:rsidP="00D001BF" w:rsidR="00D001BF">
      <w:pPr>
        <w:spacing w:after="0"/>
        <w:jc w:val="both"/>
      </w:pPr>
      <w:r>
        <w:t>Protiv ovoga zaključka žalba nije dopuštena (čl. 19. st. 7. SZ-a).</w:t>
      </w:r>
    </w:p>
    <w:p w:rsidRDefault="00D001BF" w:rsidP="00D001BF" w:rsidR="00D001BF">
      <w:pPr>
        <w:spacing w:after="0"/>
        <w:jc w:val="both"/>
      </w:pPr>
    </w:p>
    <w:p w:rsidRDefault="00D001BF" w:rsidP="00D001BF" w:rsidR="00D001BF">
      <w:pPr>
        <w:spacing w:after="0"/>
        <w:jc w:val="both"/>
      </w:pPr>
      <w:r>
        <w:t>DNA:</w:t>
      </w:r>
    </w:p>
    <w:p w:rsidRDefault="00D001BF" w:rsidP="00D001BF" w:rsidR="00D001BF">
      <w:pPr>
        <w:spacing w:after="0"/>
        <w:jc w:val="both"/>
      </w:pPr>
      <w:r>
        <w:t>- direktor dužnika</w:t>
      </w:r>
      <w:r>
        <w:rPr>
          <w:color w:themeColor="text1" w:val="000000"/>
        </w:rPr>
        <w:t>, Ivan Mihin iz Gornjeg Vratna, Varaždinska ulica 197</w:t>
      </w:r>
    </w:p>
    <w:p w:rsidRDefault="00D001BF" w:rsidP="00D001BF" w:rsidR="00D001BF">
      <w:pPr>
        <w:spacing w:after="0"/>
        <w:jc w:val="both"/>
      </w:pPr>
      <w:r>
        <w:t>- e-Oglasna ploča suda</w:t>
      </w:r>
    </w:p>
    <w:p w:rsidRDefault="00D001BF" w:rsidP="00D001BF" w:rsidR="00D001BF">
      <w:pPr>
        <w:spacing w:after="0"/>
        <w:jc w:val="both"/>
      </w:pPr>
    </w:p>
    <w:p w:rsidRDefault="00CB0EA4" w:rsidP="00D001BF" w:rsidR="00CB0EA4">
      <w:pPr>
        <w:pStyle w:val="Naslovdokumenta"/>
        <w:spacing w:after="0"/>
      </w:pPr>
    </w:p>
    <w:p w:rsidRDefault="0071688E" w:rsidP="00D001BF" w:rsidR="0071688E">
      <w:pPr>
        <w:pStyle w:val="Poetniodjeljak"/>
        <w:spacing w:after="0"/>
      </w:pPr>
    </w:p>
    <w:p w:rsidRDefault="00A21F0D" w:rsidP="00D001BF" w:rsidR="00A21F0D">
      <w:pPr>
        <w:pStyle w:val="NormaleSPIS"/>
        <w:spacing w:after="0"/>
        <w:rPr>
          <w:noProof/>
        </w:rPr>
      </w:pPr>
    </w:p>
    <w:p w:rsidRDefault="00DA0242" w:rsidP="00D001BF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1BF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32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St-735/2016-10</izvorni_sadrzaj>
    <derivirana_varijabla naziv="DomainObject.Oznaka_1">St-735/2016-10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stečajnog postupka</izvorni_sadrzaj>
    <derivirana_varijabla naziv="DomainObject.Predmet.Opis_1">Prijedlog vjerovnika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St-854/16</izvorni_sadrzaj>
    <derivirana_varijabla naziv="DomainObject.Predmet.PrimjedbaSuca_1">4 St-854/16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MIHIN d.o.o. za proizvodnju, ugradnju i trgovinu bazenima zastupanog po punomoćniku Ivan Mihin; MIHIN d.o.o. za proizvodnju, ugradnju i trgovinu bazenima zastupanog po punomoćniku Ivan Mihin</izvorni_sadrzaj>
    <derivirana_varijabla naziv="DomainObject.Predmet.ProtustrankaFormated_1">  MIHIN d.o.o. za proizvodnju, ugradnju i trgovinu bazenima zastupanog po punomoćniku Ivan Mihin; MIHIN d.o.o. za proizvodnju, ugradnju i trgovinu bazenima zastupanog po punomoćniku Ivan Mihin</derivirana_varijabla>
  </DomainObject.Predmet.ProtustrankaFormated>
  <DomainObject.Predmet.ProtustrankaFormatedOIB>
    <izvorni_sadrzaj>  MIHIN d.o.o. za proizvodnju, ugradnju i trgovinu bazenima, OIB 70597039145 zastupanog po punomoćniku Ivan Mihin; MIHIN d.o.o. za proizvodnju, ugradnju i trgovinu bazenima, OIB 70597039145 zastupanog po punomoćniku Ivan Mihin</izvorni_sadrzaj>
    <derivirana_varijabla naziv="DomainObject.Predmet.ProtustrankaFormatedOIB_1">  MIHIN d.o.o. za proizvodnju, ugradnju i trgovinu bazenima, OIB 70597039145 zastupanog po punomoćniku Ivan Mihin; MIHIN d.o.o. za proizvodnju, ugradnju i trgovinu bazenima, OIB 70597039145 zastupanog po punomoćniku Ivan Mihin</derivirana_varijabla>
  </DomainObject.Predmet.ProtustrankaFormatedOIB>
  <DomainObject.Predmet.ProtustrankaFormatedWithAdress>
    <izvorni_sadrzaj> MIHIN d.o.o. za proizvodnju, ugradnju i trgovinu bazenima, Varaždinska 197, 42208 Gornje Vratno zastupanog po punomoćniku Ivan Mihin; MIHIN d.o.o. za proizvodnju, ugradnju i trgovinu bazenima, Varaždinska 197, 42208 Gornje Vratno zastupanog po punomoćniku Ivan Mihin</izvorni_sadrzaj>
    <derivirana_varijabla naziv="DomainObject.Predmet.ProtustrankaFormatedWithAdress_1"> MIHIN d.o.o. za proizvodnju, ugradnju i trgovinu bazenima, Varaždinska 197, 42208 Gornje Vratno zastupanog po punomoćniku Ivan Mihin; MIHIN d.o.o. za proizvodnju, ugradnju i trgovinu bazenima, Varaždinska 197, 42208 Gornje Vratno zastupanog po punomoćniku Ivan Mihin</derivirana_varijabla>
  </DomainObject.Predmet.ProtustrankaFormatedWithAdress>
  <DomainObject.Predmet.ProtustrankaFormatedWithAdressOIB>
    <izvorni_sadrzaj> MIHIN d.o.o. za proizvodnju, ugradnju i trgovinu bazenima, OIB 70597039145, Varaždinska 197, 42208 Gornje Vratno zastupanog po punomoćniku Ivan Mihin; MIHIN d.o.o. za proizvodnju, ugradnju i trgovinu bazenima, OIB 70597039145, Varaždinska 197, 42208 Gornje Vratno zastupanog po punomoćniku Ivan Mihin</izvorni_sadrzaj>
    <derivirana_varijabla naziv="DomainObject.Predmet.ProtustrankaFormatedWithAdressOIB_1"> MIHIN d.o.o. za proizvodnju, ugradnju i trgovinu bazenima, OIB 70597039145, Varaždinska 197, 42208 Gornje Vratno zastupanog po punomoćniku Ivan Mihin; MIHIN d.o.o. za proizvodnju, ugradnju i trgovinu bazenima, OIB 70597039145, Varaždinska 197, 42208 Gornje Vratno zastupanog po punomoćniku Ivan Mihin</derivirana_varijabla>
  </DomainObject.Predmet.ProtustrankaFormatedWithAdressOIB>
  <DomainObject.Predmet.ProtustrankaWithAdress>
    <izvorni_sadrzaj>MIHIN d.o.o. za proizvodnju, ugradnju i trgovinu bazenima Varaždinska 197, 42208 Gornje Vratno, MIHIN d.o.o. za proizvodnju, ugradnju i trgovinu bazenima Varaždinska 197, 42208 Gornje Vratno</izvorni_sadrzaj>
    <derivirana_varijabla naziv="DomainObject.Predmet.ProtustrankaWithAdress_1">MIHIN d.o.o. za proizvodnju, ugradnju i trgovinu bazenima Varaždinska 197, 42208 Gornje Vratno, MIHIN d.o.o. za proizvodnju, ugradnju i trgovinu bazenima Varaždinska 197, 42208 Gornje Vratno</derivirana_varijabla>
  </DomainObject.Predmet.ProtustrankaWithAdress>
  <DomainObject.Predmet.ProtustrankaWithAdressOIB>
    <izvorni_sadrzaj>MIHIN d.o.o. za proizvodnju, ugradnju i trgovinu bazenima, OIB 70597039145, Varaždinska 197, 42208 Gornje Vratno, MIHIN d.o.o. za proizvodnju, ugradnju i trgovinu bazenima, OIB 70597039145, Varaždinska 197, 42208 Gornje Vratno</izvorni_sadrzaj>
    <derivirana_varijabla naziv="DomainObject.Predmet.ProtustrankaWithAdressOIB_1">MIHIN d.o.o. za proizvodnju, ugradnju i trgovinu bazenima, OIB 70597039145, Varaždinska 197, 42208 Gornje Vratno, MIHIN d.o.o. za proizvodnju, ugradnju i trgovinu bazenima, OIB 70597039145, Varaždinska 197, 42208 Gornje Vratno</derivirana_varijabla>
  </DomainObject.Predmet.ProtustrankaWithAdressOIB>
  <DomainObject.Predmet.ProtustrankaNazivFormated>
    <izvorni_sadrzaj>MIHIN d.o.o. za proizvodnju, ugradnju i trgovinu bazenima,MIHIN d.o.o. za proizvodnju, ugradnju i trgovinu bazenima</izvorni_sadrzaj>
    <derivirana_varijabla naziv="DomainObject.Predmet.ProtustrankaNazivFormated_1">MIHIN d.o.o. za proizvodnju, ugradnju i trgovinu bazenima,MIHIN d.o.o. za proizvodnju, ugradnju i trgovinu bazenima</derivirana_varijabla>
  </DomainObject.Predmet.ProtustrankaNazivFormated>
  <DomainObject.Predmet.ProtustrankaNazivFormatedOIB>
    <izvorni_sadrzaj>MIHIN d.o.o. za proizvodnju, ugradnju i trgovinu bazenima, OIB 70597039145,MIHIN d.o.o. za proizvodnju, ugradnju i trgovinu bazenima, OIB 70597039145</izvorni_sadrzaj>
    <derivirana_varijabla naziv="DomainObject.Predmet.ProtustrankaNazivFormatedOIB_1">MIHIN d.o.o. za proizvodnju, ugradnju i trgovinu bazenima, OIB 70597039145,MIHIN d.o.o. za proizvodnju, ugradnju i trgovinu bazenima, OIB 70597039145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društvo; Financijska agencija</izvorni_sadrzaj>
    <derivirana_varijabla naziv="DomainObject.Predmet.StrankaFormated_1">  ERSTE&amp;STEIERMÄRKISCHE BANKA dioničko društvo; Financijska agencija</derivirana_varijabla>
  </DomainObject.Predmet.StrankaFormated>
  <DomainObject.Predmet.StrankaFormatedOIB>
    <izvorni_sadrzaj>  ERSTE&amp;STEIERMÄRKISCHE BANKA dioničko društvo, OIB 23057039320; Financijska agencija, OIB 85821130368</izvorni_sadrzaj>
    <derivirana_varijabla naziv="DomainObject.Predmet.StrankaFormatedOIB_1">  ERSTE&amp;STEIERMÄRKISCHE BANKA dioničko društvo, OIB 23057039320; Financijska agencija, OIB 85821130368</derivirana_varijabla>
  </DomainObject.Predmet.StrankaFormatedOIB>
  <DomainObject.Predmet.StrankaFormatedWithAdress>
    <izvorni_sadrzaj> ERSTE&amp;STEIERMÄRKISCHE BANKA dioničko društvo, Jadranski Trg 3/a, 51000 Rijeka; Financijska agencija</izvorni_sadrzaj>
    <derivirana_varijabla naziv="DomainObject.Predmet.StrankaFormatedWithAdress_1"> ERSTE&amp;STEIERMÄRKISCHE BANKA dioničko društvo, Jadranski Trg 3/a, 51000 Rijeka; Financijska agencija</derivirana_varijabla>
  </DomainObject.Predmet.StrankaFormatedWithAdress>
  <DomainObject.Predmet.StrankaFormatedWithAdressOIB>
    <izvorni_sadrzaj> ERSTE&amp;STEIERMÄRKISCHE BANKA dioničko društvo, OIB 23057039320, Jadranski Trg 3/a, 51000 Rijeka; Financijska agencija, OIB 85821130368</izvorni_sadrzaj>
    <derivirana_varijabla naziv="DomainObject.Predmet.StrankaFormatedWithAdressOIB_1"> ERSTE&amp;STEIERMÄRKISCHE BANKA dioničko društvo, OIB 23057039320, Jadranski Trg 3/a, 51000 Rijeka; Financijska agencija, OIB 85821130368</derivirana_varijabla>
  </DomainObject.Predmet.StrankaFormatedWithAdressOIB>
  <DomainObject.Predmet.StrankaWithAdress>
    <izvorni_sadrzaj>ERSTE&amp;STEIERMÄRKISCHE BANKA dioničko društvo Jadranski Trg 3/a,51000 Rijeka,Financijska agencija </izvorni_sadrzaj>
    <derivirana_varijabla naziv="DomainObject.Predmet.StrankaWithAdress_1">ERSTE&amp;STEIERMÄRKISCHE BANKA dioničko društvo Jadranski Trg 3/a,51000 Rijeka,Financijska agencija </derivirana_varijabla>
  </DomainObject.Predmet.StrankaWithAdress>
  <DomainObject.Predmet.StrankaWithAdressOIB>
    <izvorni_sadrzaj>ERSTE&amp;STEIERMÄRKISCHE BANKA dioničko društvo, OIB 23057039320, Jadranski Trg 3/a,51000 Rijeka,Financijska agencija, OIB 85821130368</izvorni_sadrzaj>
    <derivirana_varijabla naziv="DomainObject.Predmet.StrankaWithAdressOIB_1">ERSTE&amp;STEIERMÄRKISCHE BANKA dioničko društvo, OIB 23057039320, Jadranski Trg 3/a,51000 Rijeka,Financijska agencija, OIB 85821130368</derivirana_varijabla>
  </DomainObject.Predmet.StrankaWithAdressOIB>
  <DomainObject.Predmet.StrankaNazivFormated>
    <izvorni_sadrzaj>ERSTE&amp;STEIERMÄRKISCHE BANKA dioničko društvo,Financijska agencija</izvorni_sadrzaj>
    <derivirana_varijabla naziv="DomainObject.Predmet.StrankaNazivFormated_1">ERSTE&amp;STEIERMÄRKISCHE BANKA dioničko društvo,Financijska agencija</derivirana_varijabla>
  </DomainObject.Predmet.StrankaNazivFormated>
  <DomainObject.Predmet.StrankaNazivFormatedOIB>
    <izvorni_sadrzaj>ERSTE&amp;STEIERMÄRKISCHE BANKA dioničko društvo, OIB 23057039320,Financijska agencija, OIB 85821130368</izvorni_sadrzaj>
    <derivirana_varijabla naziv="DomainObject.Predmet.StrankaNazivFormatedOIB_1">ERSTE&amp;STEIERMÄRKISCHE BANKA dioničko društvo, OIB 23057039320,Financijska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1550.51</izvorni_sadrzaj>
    <derivirana_varijabla naziv="DomainObject.Predmet.TrenutnaVrijednost_1">1550.51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ERSTE&amp;STEIERMÄRKISCHE BANKA dioničko društvo</item>
      <item>Financijska agencija</item>
    </izvorni_sadrzaj>
    <derivirana_varijabla naziv="DomainObject.Predmet.StrankaListFormated_1">
      <item>ERSTE&amp;STEIERMÄRKISCHE BANKA dioničko društvo</item>
      <item>Financijska agencija</item>
    </derivirana_varijabla>
  </DomainObject.Predmet.StrankaListFormated>
  <DomainObject.Predmet.StrankaListFormatedOIB>
    <izvorni_sadrzaj>
      <item>ERSTE&amp;STEIERMÄRKISCHE BANKA dioničko društvo, OIB 23057039320</item>
      <item>Financijska agencija, OIB 85821130368</item>
    </izvorni_sadrzaj>
    <derivirana_varijabla naziv="DomainObject.Predmet.StrankaListFormatedOIB_1">
      <item>ERSTE&amp;STEIERMÄRKISCHE BANKA dioničko društvo, OIB 23057039320</item>
      <item>Financijska agencija, OIB 85821130368</item>
    </derivirana_varijabla>
  </DomainObject.Predmet.StrankaListFormatedOIB>
  <DomainObject.Predmet.StrankaListFormatedWithAdress>
    <izvorni_sadrzaj>
      <item>ERSTE&amp;STEIERMÄRKISCHE BANKA dioničko društvo, Jadranski Trg 3/a, 51000 Rijeka</item>
      <item>Financijska agencija</item>
    </izvorni_sadrzaj>
    <derivirana_varijabla naziv="DomainObject.Predmet.StrankaListFormatedWithAdress_1">
      <item>ERSTE&amp;STEIERMÄRKISCHE BANKA dioničko društvo, Jadranski Trg 3/a, 51000 Rijeka</item>
      <item>Financijska agencija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</item>
      <item>Financijska agencija, OIB 85821130368</item>
    </izvorni_sadrzaj>
    <derivirana_varijabla naziv="DomainObject.Predmet.StrankaListFormatedWithAdressOIB_1">
      <item>ERSTE&amp;STEIERMÄRKISCHE BANKA dioničko društvo, OIB 23057039320, Jadranski Trg 3/a, 51000 Rijeka</item>
      <item>Financijska agencija, OIB 85821130368</item>
    </derivirana_varijabla>
  </DomainObject.Predmet.StrankaListFormatedWithAdressOIB>
  <DomainObject.Predmet.StrankaListNazivFormated>
    <izvorni_sadrzaj>
      <item>ERSTE&amp;STEIERMÄRKISCHE BANKA dioničko društvo</item>
      <item>Financijska agencija</item>
    </izvorni_sadrzaj>
    <derivirana_varijabla naziv="DomainObject.Predmet.StrankaListNazivFormated_1">
      <item>ERSTE&amp;STEIERMÄRKISCHE BANKA dioničko društvo</item>
      <item>Financijska agencija</item>
    </derivirana_varijabla>
  </DomainObject.Predmet.StrankaListNazivFormated>
  <DomainObject.Predmet.StrankaListNazivFormatedOIB>
    <izvorni_sadrzaj>
      <item>ERSTE&amp;STEIERMÄRKISCHE BANKA dioničko društvo, OIB 23057039320</item>
      <item>Financijska agencija, OIB 85821130368</item>
    </izvorni_sadrzaj>
    <derivirana_varijabla naziv="DomainObject.Predmet.StrankaListNazivFormatedOIB_1">
      <item>ERSTE&amp;STEIERMÄRKISCHE BANKA dioničko društvo, OIB 23057039320</item>
      <item>Financijska agencija, OIB 85821130368</item>
    </derivirana_varijabla>
  </DomainObject.Predmet.StrankaListNazivFormatedOIB>
  <DomainObject.Predmet.ProtuStrankaListFormated>
    <izvorni_sadrzaj>
      <item>MIHIN d.o.o. za proizvodnju, ugradnju i trgovinu bazenima zastupanog po punomoćniku Ivan Mihin</item>
      <item>MIHIN d.o.o. za proizvodnju, ugradnju i trgovinu bazenima zastupanog po punomoćniku Ivan Mihin</item>
    </izvorni_sadrzaj>
    <derivirana_varijabla naziv="DomainObject.Predmet.ProtuStrankaListFormated_1">
      <item>MIHIN d.o.o. za proizvodnju, ugradnju i trgovinu bazenima zastupanog po punomoćniku Ivan Mihin</item>
      <item>MIHIN d.o.o. za proizvodnju, ugradnju i trgovinu bazenima zastupanog po punomoćniku Ivan Mihin</item>
    </derivirana_varijabla>
  </DomainObject.Predmet.ProtuStrankaListFormated>
  <DomainObject.Predmet.ProtuStrankaListFormatedOIB>
    <izvorni_sadrzaj>
      <item>MIHIN d.o.o. za proizvodnju, ugradnju i trgovinu bazenima, OIB 70597039145 zastupanog po punomoćniku Ivan Mihin</item>
      <item>MIHIN d.o.o. za proizvodnju, ugradnju i trgovinu bazenima, OIB 70597039145 zastupanog po punomoćniku Ivan Mihin</item>
    </izvorni_sadrzaj>
    <derivirana_varijabla naziv="DomainObject.Predmet.ProtuStrankaListFormatedOIB_1">
      <item>MIHIN d.o.o. za proizvodnju, ugradnju i trgovinu bazenima, OIB 70597039145 zastupanog po punomoćniku Ivan Mihin</item>
      <item>MIHIN d.o.o. za proizvodnju, ugradnju i trgovinu bazenima, OIB 70597039145 zastupanog po punomoćniku Ivan Mihin</item>
    </derivirana_varijabla>
  </DomainObject.Predmet.ProtuStrankaListFormatedOIB>
  <DomainObject.Predmet.ProtuStrankaListFormatedWithAdress>
    <izvorni_sadrzaj>
      <item>MIHIN d.o.o. za proizvodnju, ugradnju i trgovinu bazenima, Varaždinska 197, 42208 Gornje Vratno zastupanog po punomoćniku Ivan Mihin</item>
      <item>MIHIN d.o.o. za proizvodnju, ugradnju i trgovinu bazenima, Varaždinska 197, 42208 Gornje Vratno zastupanog po punomoćniku Ivan Mihin</item>
    </izvorni_sadrzaj>
    <derivirana_varijabla naziv="DomainObject.Predmet.ProtuStrankaListFormatedWithAdress_1">
      <item>MIHIN d.o.o. za proizvodnju, ugradnju i trgovinu bazenima, Varaždinska 197, 42208 Gornje Vratno zastupanog po punomoćniku Ivan Mihin</item>
      <item>MIHIN d.o.o. za proizvodnju, ugradnju i trgovinu bazenima, Varaždinska 197, 42208 Gornje Vratno zastupanog po punomoćniku Ivan Mihin</item>
    </derivirana_varijabla>
  </DomainObject.Predmet.ProtuStrankaListFormatedWithAdress>
  <DomainObject.Predmet.ProtuStrankaListFormatedWithAdressOIB>
    <izvorni_sadrzaj>
      <item>MIHIN d.o.o. za proizvodnju, ugradnju i trgovinu bazenima, OIB 70597039145, Varaždinska 197, 42208 Gornje Vratno zastupanog po punomoćniku Ivan Mihin</item>
      <item>MIHIN d.o.o. za proizvodnju, ugradnju i trgovinu bazenima, OIB 70597039145, Varaždinska 197, 42208 Gornje Vratno zastupanog po punomoćniku Ivan Mihin</item>
    </izvorni_sadrzaj>
    <derivirana_varijabla naziv="DomainObject.Predmet.ProtuStrankaListFormatedWithAdressOIB_1">
      <item>MIHIN d.o.o. za proizvodnju, ugradnju i trgovinu bazenima, OIB 70597039145, Varaždinska 197, 42208 Gornje Vratno zastupanog po punomoćniku Ivan Mihin</item>
      <item>MIHIN d.o.o. za proizvodnju, ugradnju i trgovinu bazenima, OIB 70597039145, Varaždinska 197, 42208 Gornje Vratno zastupanog po punomoćniku Ivan Mihin</item>
    </derivirana_varijabla>
  </DomainObject.Predmet.ProtuStrankaListFormatedWithAdressOIB>
  <DomainObject.Predmet.ProtuStrankaListNazivFormated>
    <izvorni_sadrzaj>
      <item>MIHIN d.o.o. za proizvodnju, ugradnju i trgovinu bazenima</item>
      <item>MIHIN d.o.o. za proizvodnju, ugradnju i trgovinu bazenima</item>
    </izvorni_sadrzaj>
    <derivirana_varijabla naziv="DomainObject.Predmet.ProtuStrankaListNazivFormated_1">
      <item>MIHIN d.o.o. za proizvodnju, ugradnju i trgovinu bazenima</item>
      <item>MIHIN d.o.o. za proizvodnju, ugradnju i trgovinu bazenima</item>
    </derivirana_varijabla>
  </DomainObject.Predmet.ProtuStrankaListNazivFormated>
  <DomainObject.Predmet.ProtuStrankaListNazivFormatedOIB>
    <izvorni_sadrzaj>
      <item>MIHIN d.o.o. za proizvodnju, ugradnju i trgovinu bazenima, OIB 70597039145</item>
      <item>MIHIN d.o.o. za proizvodnju, ugradnju i trgovinu bazenima, OIB 70597039145</item>
    </izvorni_sadrzaj>
    <derivirana_varijabla naziv="DomainObject.Predmet.ProtuStrankaListNazivFormatedOIB_1">
      <item>MIHIN d.o.o. za proizvodnju, ugradnju i trgovinu bazenima, OIB 70597039145</item>
      <item>MIHIN d.o.o. za proizvodnju, ugradnju i trgovinu bazenima, OIB 70597039145</item>
    </derivirana_varijabla>
  </DomainObject.Predmet.ProtuStrankaListNazivFormatedOIB>
  <DomainObject.Predmet.OstaliListFormated>
    <izvorni_sadrzaj>
      <item>sudski registar</item>
      <item>sudski registar</item>
      <item>Županijsko državno odvjetništvo u Varaždinu</item>
      <item>Ivan Mihin punomoćnik sudionika u postupku MIHIN d.o.o. za proizvodnju, ugradnju i trgovinu bazenima; MIHIN d.o.o. za proizvodnju, ugradnju i trgovinu bazenima</item>
    </izvorni_sadrzaj>
    <derivirana_varijabla naziv="DomainObject.Predmet.OstaliListFormated_1">
      <item>sudski registar</item>
      <item>sudski registar</item>
      <item>Županijsko državno odvjetništvo u Varaždinu</item>
      <item>Ivan Mihin punomoćnik sudionika u postupku MIHIN d.o.o. za proizvodnju, ugradnju i trgovinu bazenima; MIHIN d.o.o. za proizvodnju, ugradnju i trgovinu bazenima</item>
    </derivirana_varijabla>
  </DomainObject.Predmet.OstaliListFormated>
  <DomainObject.Predmet.OstaliListFormatedOIB>
    <izvorni_sadrzaj>
      <item>sudski registar</item>
      <item>sudski registar</item>
      <item>Županijsko državno odvjetništvo u Varaždinu</item>
      <item>Ivan Mihin, OIB 56125935587 punomoćnik sudionika u postupku MIHIN d.o.o. za proizvodnju, ugradnju i trgovinu bazenima; MIHIN d.o.o. za proizvodnju, ugradnju i trgovinu bazenima</item>
    </izvorni_sadrzaj>
    <derivirana_varijabla naziv="DomainObject.Predmet.OstaliListFormatedOIB_1">
      <item>sudski registar</item>
      <item>sudski registar</item>
      <item>Županijsko državno odvjetništvo u Varaždinu</item>
      <item>Ivan Mihin, OIB 56125935587 punomoćnik sudionika u postupku MIHIN d.o.o. za proizvodnju, ugradnju i trgovinu bazenima; MIHIN d.o.o. za proizvodnju, ugradnju i trgovinu bazenima</item>
    </derivirana_varijabla>
  </DomainObject.Predmet.OstaliListFormatedOIB>
  <DomainObject.Predmet.OstaliListFormatedWithAdress>
    <izvorni_sadrzaj>
      <item>sudski registar</item>
      <item>sudski registar</item>
      <item>Županijsko državno odvjetništvo u Varaždinu</item>
      <item>Ivan Mihin, Varaždinska Ulica 197, 42208 Gornje Vratno punomoćnik sudionika u postupku MIHIN d.o.o. za proizvodnju, ugradnju i trgovinu bazenima; MIHIN d.o.o. za proizvodnju, ugradnju i trgovinu bazenima</item>
    </izvorni_sadrzaj>
    <derivirana_varijabla naziv="DomainObject.Predmet.OstaliListFormatedWithAdress_1">
      <item>sudski registar</item>
      <item>sudski registar</item>
      <item>Županijsko državno odvjetništvo u Varaždinu</item>
      <item>Ivan Mihin, Varaždinska Ulica 197, 42208 Gornje Vratno punomoćnik sudionika u postupku MIHIN d.o.o. za proizvodnju, ugradnju i trgovinu bazenima; MIHIN d.o.o. za proizvodnju, ugradnju i trgovinu bazenima</item>
    </derivirana_varijabla>
  </DomainObject.Predmet.OstaliListFormatedWithAdress>
  <DomainObject.Predmet.OstaliListFormatedWithAdressOIB>
    <izvorni_sadrzaj>
      <item>sudski registar</item>
      <item>sudski registar</item>
      <item>Županijsko državno odvjetništvo u Varaždinu</item>
      <item>Ivan Mihin, OIB 56125935587, Varaždinska Ulica 197, 42208 Gornje Vratno punomoćnik sudionika u postupku MIHIN d.o.o. za proizvodnju, ugradnju i trgovinu bazenima; MIHIN d.o.o. za proizvodnju, ugradnju i trgovinu bazenima</item>
    </izvorni_sadrzaj>
    <derivirana_varijabla naziv="DomainObject.Predmet.OstaliListFormatedWithAdressOIB_1">
      <item>sudski registar</item>
      <item>sudski registar</item>
      <item>Županijsko državno odvjetništvo u Varaždinu</item>
      <item>Ivan Mihin, OIB 56125935587, Varaždinska Ulica 197, 42208 Gornje Vratno punomoćnik sudionika u postupku MIHIN d.o.o. za proizvodnju, ugradnju i trgovinu bazenima; MIHIN d.o.o. za proizvodnju, ugradnju i trgovinu bazenima</item>
    </derivirana_varijabla>
  </DomainObject.Predmet.OstaliListFormatedWithAdressOIB>
  <DomainObject.Predmet.OstaliListNazivFormated>
    <izvorni_sadrzaj>
      <item>sudski registar</item>
      <item>sudski registar</item>
      <item>Županijsko državno odvjetništvo u Varaždinu</item>
      <item>Ivan Mihin</item>
    </izvorni_sadrzaj>
    <derivirana_varijabla naziv="DomainObject.Predmet.OstaliListNazivFormated_1">
      <item>sudski registar</item>
      <item>sudski registar</item>
      <item>Županijsko državno odvjetništvo u Varaždinu</item>
      <item>Ivan Mihin</item>
    </derivirana_varijabla>
  </DomainObject.Predmet.OstaliListNazivFormated>
  <DomainObject.Predmet.OstaliListNazivFormatedOIB>
    <izvorni_sadrzaj>
      <item>sudski registar</item>
      <item>sudski registar</item>
      <item>Županijsko državno odvjetništvo u Varaždinu</item>
      <item>Ivan Mihin, OIB 56125935587</item>
    </izvorni_sadrzaj>
    <derivirana_varijabla naziv="DomainObject.Predmet.OstaliListNazivFormatedOIB_1">
      <item>sudski registar</item>
      <item>sudski registar</item>
      <item>Županijsko državno odvjetništvo u Varaždinu</item>
      <item>Ivan Mihin, OIB 56125935587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St-735/2016-10</izvorni_sadrzaj>
    <derivirana_varijabla naziv="DomainObject.PoslovniBrojDokumenta_1">St-735/2016-10</derivirana_varijabla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MIHIN d.o.o. za proizvodnju, ugradnju i trgovinu bazenima i dr.</izvorni_sadrzaj>
    <derivirana_varijabla naziv="DomainObject.Predmet.ProtustrankaIDrugi_1">MIHIN d.o.o. za proizvodnju, ugradnju i trgovinu bazenima i dr.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MIHIN d.o.o. za proizvodnju, ugradnju i trgovinu bazenima, OIB 70597039145, Varaždinska 197, 42208 Gornje Vratno i dr.</izvorni_sadrzaj>
    <derivirana_varijabla naziv="DomainObject.Predmet.ProtustrankaIDrugiAdressOIB_1">MIHIN d.o.o. za proizvodnju, ugradnju i trgovinu bazenima, OIB 70597039145, Varaždinska 197, 42208 Gornje Vratno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dioničko društvo</item>
      <item>MIHIN d.o.o. za proizvodnju, ugradnju i trgovinu bazenima</item>
      <item>sudski registar</item>
      <item>Financijska agencija</item>
      <item>MIHIN d.o.o. za proizvodnju, ugradnju i trgovinu bazenima</item>
      <item>sudski registar</item>
      <item>Županijsko državno odvjetništvo u Varaždinu</item>
      <item>Ivan Mihin</item>
    </izvorni_sadrzaj>
    <derivirana_varijabla naziv="DomainObject.Predmet.SudioniciListNaziv_1">
      <item>ERSTE&amp;STEIERMÄRKISCHE BANKA dioničko društvo</item>
      <item>MIHIN d.o.o. za proizvodnju, ugradnju i trgovinu bazenima</item>
      <item>sudski registar</item>
      <item>Financijska agencija</item>
      <item>MIHIN d.o.o. za proizvodnju, ugradnju i trgovinu bazenima</item>
      <item>sudski registar</item>
      <item>Županijsko državno odvjetništvo u Varaždinu</item>
      <item>Ivan Mihin</item>
    </derivirana_varijabla>
  </DomainObject.Predmet.SudioniciListNaziv>
  <DomainObject.Predmet.SudioniciListAdressOIB>
    <izvorni_sadrzaj>
      <item>ERSTE&amp;STEIERMÄRKISCHE BANKA dioničko društvo, OIB 23057039320, Jadranski Trg 3/a,51000 Rijeka</item>
      <item>MIHIN d.o.o. za proizvodnju, ugradnju i trgovinu bazenima, OIB 70597039145, Varaždinska 197,42208 Gornje Vratno</item>
      <item>sudski registar</item>
      <item>Financijska agencija, OIB 85821130368</item>
      <item>MIHIN d.o.o. za proizvodnju, ugradnju i trgovinu bazenima, OIB 70597039145, Varaždinska 197,42208 Gornje Vratno</item>
      <item>sudski registar</item>
      <item>Županijsko državno odvjetništvo u Varaždinu</item>
      <item>Ivan Mihin, OIB 56125935587, Varaždinska Ulica 197,42208 Gornje Vratno</item>
    </izvorni_sadrzaj>
    <derivirana_varijabla naziv="DomainObject.Predmet.SudioniciListAdressOIB_1">
      <item>ERSTE&amp;STEIERMÄRKISCHE BANKA dioničko društvo, OIB 23057039320, Jadranski Trg 3/a,51000 Rijeka</item>
      <item>MIHIN d.o.o. za proizvodnju, ugradnju i trgovinu bazenima, OIB 70597039145, Varaždinska 197,42208 Gornje Vratno</item>
      <item>sudski registar</item>
      <item>Financijska agencija, OIB 85821130368</item>
      <item>MIHIN d.o.o. za proizvodnju, ugradnju i trgovinu bazenima, OIB 70597039145, Varaždinska 197,42208 Gornje Vratno</item>
      <item>sudski registar</item>
      <item>Županijsko državno odvjetništvo u Varaždinu</item>
      <item>Ivan Mihin, OIB 56125935587, Varaždinska Ulica 197,42208 Gornje Vratno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C48F16-8272-4849-90B4-9DA54470F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474</properties:Words>
  <properties:Characters>2543</properties:Characters>
  <properties:Lines>91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2017-02-15T14:03:00Z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St-735/2016-10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