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9144" w14:paraId="35b9144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7/St-14</w:t>
      </w:r>
      <w:r w:rsidR="007C2A9B">
        <w:rPr>
          <w:b/>
        </w:rPr>
        <w:t>37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8D1B0D">
        <w:t>Zagreb,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7C2A9B">
        <w:t>Otvorena udruga za fitnes i teretanu, skraćeni naziv: OUT FIT</w:t>
      </w:r>
      <w:r w:rsidR="007C2A9B" w:rsidRPr="007C2A9B">
        <w:t>, Samobor, Langova 41, OIB: 73387780085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7C2A9B" w:rsidRPr="007C2A9B">
        <w:t>Otvorena udruga za fitnes i teretanu, skraćeni naziv: OUT FIT, Samobor, Langova 41, OIB: 73387780085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7C2A9B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7C2A9B" w:rsidRPr="007C2A9B">
        <w:t>Damir Cincar iz Osijeka, Svete Ane 15 b, OIB 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7C2A9B" w:rsidRPr="007C2A9B">
        <w:t>Otvorena udruga za fitnes i teretanu, skraćeni naziv: OUT FIT, Samobor, Langova 41, OIB: 73387780085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C2A9B" w:rsidP="0004284B" w:rsidR="007C2A9B">
      <w:pPr>
        <w:ind w:firstLine="1440"/>
        <w:jc w:val="right"/>
        <w:rPr>
          <w:b/>
        </w:rPr>
      </w:pP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7/St-14</w:t>
      </w:r>
      <w:r w:rsidR="007C2A9B">
        <w:rPr>
          <w:b/>
        </w:rPr>
        <w:t>37</w:t>
      </w:r>
      <w:r w:rsidRPr="0004284B">
        <w:rPr>
          <w:b/>
        </w:rPr>
        <w:t>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8D1B0D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C2A9B" w:rsidRPr="007C2A9B">
        <w:t>Otvorena udruga za fitnes i teretanu, skraćeni naziv: OUT FIT, Samobor, Langova 41, OIB: 73387780085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7C2A9B">
        <w:t>2129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7C2A9B">
        <w:t>31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139" w:rsidR="00332139">
      <w:r>
        <w:separator/>
      </w:r>
    </w:p>
  </w:endnote>
  <w:endnote w:id="0" w:type="continuationSeparator">
    <w:p w:rsidRDefault="00332139" w:rsidR="0033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139" w:rsidR="00332139">
      <w:r>
        <w:separator/>
      </w:r>
    </w:p>
  </w:footnote>
  <w:footnote w:id="0" w:type="continuationSeparator">
    <w:p w:rsidRDefault="00332139" w:rsidR="00332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F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91F92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674FA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F48F2"/>
    <w:rsid w:val="007F5B85"/>
    <w:rsid w:val="007F7BE4"/>
    <w:rsid w:val="00816600"/>
    <w:rsid w:val="00832536"/>
    <w:rsid w:val="00841F8D"/>
    <w:rsid w:val="00856577"/>
    <w:rsid w:val="00863A5B"/>
    <w:rsid w:val="00873A1A"/>
    <w:rsid w:val="00896044"/>
    <w:rsid w:val="0089623C"/>
    <w:rsid w:val="008A4B1F"/>
    <w:rsid w:val="008D1B0D"/>
    <w:rsid w:val="009135EF"/>
    <w:rsid w:val="009339B1"/>
    <w:rsid w:val="00942E1D"/>
    <w:rsid w:val="009458D8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466F"/>
    <w:rsid w:val="00CD6A45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A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A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A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A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St-1437/2016-5</izvorni_sadrzaj>
    <derivirana_varijabla naziv="DomainObject.Oznaka_1">St-1437/2016-5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Otvorena udruga za fitnes i teretanu</izvorni_sadrzaj>
    <derivirana_varijabla naziv="DomainObject.Predmet.ProtustrankaFormated_1">  Otvorena udruga za fitnes i teretanu</derivirana_varijabla>
  </DomainObject.Predmet.ProtustrankaFormated>
  <DomainObject.Predmet.ProtustrankaFormatedOIB>
    <izvorni_sadrzaj>  Otvorena udruga za fitnes i teretanu, OIB 73387780085</izvorni_sadrzaj>
    <derivirana_varijabla naziv="DomainObject.Predmet.ProtustrankaFormatedOIB_1">  Otvorena udruga za fitnes i teretanu, OIB 73387780085</derivirana_varijabla>
  </DomainObject.Predmet.ProtustrankaFormatedOIB>
  <DomainObject.Predmet.ProtustrankaFormatedWithAdress>
    <izvorni_sadrzaj> Otvorena udruga za fitnes i teretanu, Langova 41, 10430 Samobor</izvorni_sadrzaj>
    <derivirana_varijabla naziv="DomainObject.Predmet.ProtustrankaFormatedWithAdress_1"> Otvorena udruga za fitnes i teretanu, Langova 41, 10430 Samobor</derivirana_varijabla>
  </DomainObject.Predmet.ProtustrankaFormatedWithAdress>
  <DomainObject.Predmet.ProtustrankaFormatedWithAdressOIB>
    <izvorni_sadrzaj> Otvorena udruga za fitnes i teretanu, OIB 73387780085, Langova 41, 10430 Samobor</izvorni_sadrzaj>
    <derivirana_varijabla naziv="DomainObject.Predmet.ProtustrankaFormatedWithAdressOIB_1"> Otvorena udruga za fitnes i teretanu, OIB 73387780085, Langova 41, 10430 Samobor</derivirana_varijabla>
  </DomainObject.Predmet.ProtustrankaFormatedWithAdressOIB>
  <DomainObject.Predmet.ProtustrankaWithAdress>
    <izvorni_sadrzaj>Otvorena udruga za fitnes i teretanu Langova 41, 10430 Samobor</izvorni_sadrzaj>
    <derivirana_varijabla naziv="DomainObject.Predmet.ProtustrankaWithAdress_1">Otvorena udruga za fitnes i teretanu Langova 41, 10430 Samobor</derivirana_varijabla>
  </DomainObject.Predmet.ProtustrankaWithAdress>
  <DomainObject.Predmet.ProtustrankaWithAdressOIB>
    <izvorni_sadrzaj>Otvorena udruga za fitnes i teretanu, OIB 73387780085, Langova 41, 10430 Samobor</izvorni_sadrzaj>
    <derivirana_varijabla naziv="DomainObject.Predmet.ProtustrankaWithAdressOIB_1">Otvorena udruga za fitnes i teretanu, OIB 73387780085, Langova 41, 10430 Samobor</derivirana_varijabla>
  </DomainObject.Predmet.ProtustrankaWithAdressOIB>
  <DomainObject.Predmet.ProtustrankaNazivFormated>
    <izvorni_sadrzaj>Otvorena udruga za fitnes i teretanu</izvorni_sadrzaj>
    <derivirana_varijabla naziv="DomainObject.Predmet.ProtustrankaNazivFormated_1">Otvorena udruga za fitnes i teretanu</derivirana_varijabla>
  </DomainObject.Predmet.ProtustrankaNazivFormated>
  <DomainObject.Predmet.ProtustrankaNazivFormatedOIB>
    <izvorni_sadrzaj>Otvorena udruga za fitnes i teretanu, OIB 73387780085</izvorni_sadrzaj>
    <derivirana_varijabla naziv="DomainObject.Predmet.ProtustrankaNazivFormatedOIB_1">Otvorena udruga za fitnes i teretanu, OIB 73387780085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Otvorena udruga za fitnes i teretanu</item>
    </izvorni_sadrzaj>
    <derivirana_varijabla naziv="DomainObject.Predmet.ProtuStrankaListFormated_1">
      <item>Otvorena udruga za fitnes i teretanu</item>
    </derivirana_varijabla>
  </DomainObject.Predmet.ProtuStrankaListFormated>
  <DomainObject.Predmet.ProtuStrankaListFormatedOIB>
    <izvorni_sadrzaj>
      <item>Otvorena udruga za fitnes i teretanu, OIB 73387780085</item>
    </izvorni_sadrzaj>
    <derivirana_varijabla naziv="DomainObject.Predmet.ProtuStrankaListFormatedOIB_1">
      <item>Otvorena udruga za fitnes i teretanu, OIB 73387780085</item>
    </derivirana_varijabla>
  </DomainObject.Predmet.ProtuStrankaListFormatedOIB>
  <DomainObject.Predmet.ProtuStrankaListFormatedWithAdress>
    <izvorni_sadrzaj>
      <item>Otvorena udruga za fitnes i teretanu, Langova 41, 10430 Samobor</item>
    </izvorni_sadrzaj>
    <derivirana_varijabla naziv="DomainObject.Predmet.ProtuStrankaListFormatedWithAdress_1">
      <item>Otvorena udruga za fitnes i teretanu, Langova 41, 10430 Samobor</item>
    </derivirana_varijabla>
  </DomainObject.Predmet.ProtuStrankaListFormatedWithAdress>
  <DomainObject.Predmet.ProtuStrankaListFormatedWithAdressOIB>
    <izvorni_sadrzaj>
      <item>Otvorena udruga za fitnes i teretanu, OIB 73387780085, Langova 41, 10430 Samobor</item>
    </izvorni_sadrzaj>
    <derivirana_varijabla naziv="DomainObject.Predmet.ProtuStrankaListFormatedWithAdressOIB_1">
      <item>Otvorena udruga za fitnes i teretanu, OIB 73387780085, Langova 41, 10430 Samobor</item>
    </derivirana_varijabla>
  </DomainObject.Predmet.ProtuStrankaListFormatedWithAdressOIB>
  <DomainObject.Predmet.ProtuStrankaListNazivFormated>
    <izvorni_sadrzaj>
      <item>Otvorena udruga za fitnes i teretanu</item>
    </izvorni_sadrzaj>
    <derivirana_varijabla naziv="DomainObject.Predmet.ProtuStrankaListNazivFormated_1">
      <item>Otvorena udruga za fitnes i teretanu</item>
    </derivirana_varijabla>
  </DomainObject.Predmet.ProtuStrankaListNazivFormated>
  <DomainObject.Predmet.ProtuStrankaListNazivFormatedOIB>
    <izvorni_sadrzaj>
      <item>Otvorena udruga za fitnes i teretanu, OIB 73387780085</item>
    </izvorni_sadrzaj>
    <derivirana_varijabla naziv="DomainObject.Predmet.ProtuStrankaListNazivFormatedOIB_1">
      <item>Otvorena udruga za fitnes i teretanu, OIB 73387780085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St-1437/2016-5</izvorni_sadrzaj>
    <derivirana_varijabla naziv="DomainObject.PoslovniBrojDokumenta_1">St-1437/2016-5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Otvorena udruga za fitnes i teretanu</izvorni_sadrzaj>
    <derivirana_varijabla naziv="DomainObject.Predmet.ProtustrankaIDrugi_1">Otvorena udruga za fitnes i teretanu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Otvorena udruga za fitnes i teretanu, OIB 73387780085, Langova 41, 10430 Samobor</izvorni_sadrzaj>
    <derivirana_varijabla naziv="DomainObject.Predmet.ProtustrankaIDrugiAdressOIB_1">Otvorena udruga za fitnes i teretanu, OIB 73387780085, Langova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Otvorena udruga za fitnes i teretanu</item>
      <item>FINA Regionalni centar Zagreb</item>
    </izvorni_sadrzaj>
    <derivirana_varijabla naziv="DomainObject.Predmet.SudioniciListNaziv_1">
      <item>Otvorena udruga za fitnes i teretanu</item>
      <item>FINA Regionalni centar Zagreb</item>
    </derivirana_varijabla>
  </DomainObject.Predmet.SudioniciListNaziv>
  <DomainObject.Predmet.SudioniciListAdressOIB>
    <izvorni_sadrzaj>
      <item>Otvorena udruga za fitnes i teretanu, OIB 73387780085, Langova 41,10430 Samobor</item>
      <item>FINA Regionalni centar Zagreb, OIB 85821130368, Trg svibanjskih žrtava 1995. 1,10000 Zagreb</item>
    </izvorni_sadrzaj>
    <derivirana_varijabla naziv="DomainObject.Predmet.SudioniciListAdressOIB_1">
      <item>Otvorena udruga za fitnes i teretanu, OIB 73387780085, Langova 41,10430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73387780085</item>
      <item>, OIB 85821130368</item>
    </izvorni_sadrzaj>
    <derivirana_varijabla naziv="DomainObject.Predmet.SudioniciListNazivOIB_1">
      <item>, OIB 73387780085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42EFD-9DD7-4260-B0F2-2C160C71A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788</properties:Words>
  <properties:Characters>4375</properties:Characters>
  <properties:Lines>110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2016-07-28T06:36:00Z</dcterms:created>
  <dc:creator>alet</dc:creator>
  <cp:lastModifiedBy>wsadmin</cp:lastModifiedBy>
  <cp:lastPrinted>2016-07-28T06:29:00Z</cp:lastPrinted>
  <dcterms:modified xmlns:xsi="http://www.w3.org/2001/XMLSchema-instance" xsi:type="dcterms:W3CDTF">2016-07-28T07:21:00Z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St-1437/2016-5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