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e7b77" w14:paraId="ace7b77" w:rsidRDefault="00FC4E7A" w:rsidP="00FC4E7A" w:rsidR="00FC4E7A" w:rsidRPr="00382CB4">
      <w:pPr>
        <w:jc w:val="both"/>
        <w15:collapsed w:val="false"/>
      </w:pPr>
      <w:bookmarkStart w:name="_GoBack" w:id="0"/>
      <w:bookmarkEnd w:id="0"/>
      <w:r w:rsidRPr="00382CB4">
        <w:t xml:space="preserve">                 </w:t>
      </w:r>
      <w:r w:rsidR="007812F0">
        <w:rPr>
          <w:noProof/>
        </w:rPr>
        <w:drawing>
          <wp:inline distR="0" distL="0" distB="0" distT="0">
            <wp:extent cy="664845" cx="59944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9440"/>
                    </a:xfrm>
                    <a:prstGeom prst="rect">
                      <a:avLst/>
                    </a:prstGeom>
                    <a:noFill/>
                    <a:ln>
                      <a:noFill/>
                    </a:ln>
                  </pic:spPr>
                </pic:pic>
              </a:graphicData>
            </a:graphic>
          </wp:inline>
        </w:drawing>
      </w:r>
    </w:p>
    <w:p w:rsidRDefault="00FC4E7A" w:rsidP="00FC4E7A" w:rsidR="00FC4E7A" w:rsidRPr="00382CB4">
      <w:pPr>
        <w:jc w:val="both"/>
      </w:pPr>
      <w:r w:rsidRPr="00382CB4">
        <w:t>REPUBLIKA HRVATSKA</w:t>
      </w:r>
    </w:p>
    <w:p w:rsidRDefault="00FC4E7A" w:rsidP="00FC4E7A" w:rsidR="009817C4">
      <w:pPr>
        <w:jc w:val="both"/>
      </w:pPr>
      <w:r w:rsidRPr="00382CB4">
        <w:t>TRGOVAČKI SUD U PAZINU</w:t>
      </w:r>
    </w:p>
    <w:p w:rsidRDefault="009817C4" w:rsidP="00FC4E7A" w:rsidR="00FC4E7A" w:rsidRPr="00382CB4">
      <w:pPr>
        <w:jc w:val="both"/>
      </w:pPr>
      <w:r>
        <w:t>Pazin, Dršćevka 1</w:t>
      </w:r>
      <w:r w:rsidR="00FC4E7A" w:rsidRPr="00382CB4">
        <w:tab/>
      </w:r>
      <w:r w:rsidR="00FC4E7A" w:rsidRPr="00382CB4">
        <w:tab/>
      </w:r>
      <w:r w:rsidR="00FC4E7A" w:rsidRPr="00382CB4">
        <w:tab/>
      </w:r>
      <w:r w:rsidR="00FC4E7A" w:rsidRPr="00382CB4">
        <w:tab/>
        <w:t xml:space="preserve">          </w:t>
      </w:r>
    </w:p>
    <w:p w:rsidRDefault="00FC4E7A" w:rsidP="00FC4E7A" w:rsidR="00FC4E7A" w:rsidRPr="00382CB4">
      <w:pPr>
        <w:jc w:val="center"/>
      </w:pPr>
      <w:r w:rsidRPr="00382CB4">
        <w:t>R J E Š E N J E</w:t>
      </w:r>
    </w:p>
    <w:p w:rsidRDefault="00FC4E7A" w:rsidP="00FC4E7A" w:rsidR="00FC4E7A" w:rsidRPr="00382CB4">
      <w:pPr>
        <w:jc w:val="center"/>
      </w:pPr>
    </w:p>
    <w:p w:rsidRDefault="00FC4E7A" w:rsidP="00BB04B2" w:rsidR="00FC4E7A" w:rsidRPr="00382CB4">
      <w:pPr>
        <w:jc w:val="both"/>
      </w:pPr>
      <w:r w:rsidRPr="00382CB4">
        <w:tab/>
      </w:r>
      <w:r w:rsidR="00C45679" w:rsidRPr="00C45679">
        <w:t xml:space="preserve">Trgovački sud u Pazinu, po sucu tog suda Ivanu Dujiću, kao sucu pojedincu, u stečajnom postupku nad </w:t>
      </w:r>
      <w:r w:rsidR="00BB04B2">
        <w:t xml:space="preserve">dužnikom </w:t>
      </w:r>
      <w:r w:rsidR="00BB04B2" w:rsidRPr="00BB04B2">
        <w:t>DRVO PLAST NOVA d.o.o. u stečaju Buzet, Ivana Sancina 3</w:t>
      </w:r>
      <w:r w:rsidR="00C45679" w:rsidRPr="00C45679">
        <w:t>,</w:t>
      </w:r>
      <w:r w:rsidR="00C45679">
        <w:t xml:space="preserve"> </w:t>
      </w:r>
      <w:r w:rsidR="00BB04B2">
        <w:t>OIB 69703829160</w:t>
      </w:r>
      <w:r w:rsidR="00E0671B">
        <w:t>, 10</w:t>
      </w:r>
      <w:r w:rsidRPr="00382CB4">
        <w:t xml:space="preserve">. </w:t>
      </w:r>
      <w:r w:rsidR="00E0671B">
        <w:t>listopada</w:t>
      </w:r>
      <w:r w:rsidRPr="00382CB4">
        <w:t xml:space="preserve"> 201</w:t>
      </w:r>
      <w:r w:rsidR="00E83CE7">
        <w:t>6</w:t>
      </w:r>
      <w:r w:rsidRPr="00382CB4">
        <w:t>.</w:t>
      </w:r>
    </w:p>
    <w:p w:rsidRDefault="00E921FD" w:rsidP="00D57C1C" w:rsidR="00E921FD">
      <w:pPr>
        <w:jc w:val="center"/>
      </w:pPr>
    </w:p>
    <w:p w:rsidRDefault="00D57C1C" w:rsidP="00D57C1C" w:rsidR="00D57C1C" w:rsidRPr="007D0CE7">
      <w:pPr>
        <w:jc w:val="center"/>
      </w:pPr>
      <w:r w:rsidRPr="007D0CE7">
        <w:t xml:space="preserve">r i j e š i o  j e </w:t>
      </w:r>
    </w:p>
    <w:p w:rsidRDefault="00FC6ED4" w:rsidP="001B6558" w:rsidR="00FC6ED4" w:rsidRPr="007D0CE7"/>
    <w:p w:rsidRDefault="00D57C1C" w:rsidP="000C1310" w:rsidR="00BB04B2">
      <w:pPr>
        <w:jc w:val="both"/>
      </w:pPr>
      <w:r w:rsidRPr="007D0CE7">
        <w:tab/>
      </w:r>
      <w:r w:rsidR="00C45679">
        <w:t>S</w:t>
      </w:r>
      <w:r w:rsidR="00D94838">
        <w:t xml:space="preserve">tečajnom upravitelju </w:t>
      </w:r>
      <w:r w:rsidR="00BB04B2" w:rsidRPr="00BB04B2">
        <w:t>Dražen</w:t>
      </w:r>
      <w:r w:rsidR="0050292C">
        <w:t>u</w:t>
      </w:r>
      <w:r w:rsidR="00BB04B2" w:rsidRPr="00BB04B2">
        <w:t xml:space="preserve"> Ezget</w:t>
      </w:r>
      <w:r w:rsidR="0050292C">
        <w:t>i</w:t>
      </w:r>
      <w:r w:rsidR="00BB04B2" w:rsidRPr="00BB04B2">
        <w:t xml:space="preserve"> iz Poreča, Mateo Benussi 8, OIB: 62061046523</w:t>
      </w:r>
      <w:r w:rsidR="00D94838">
        <w:t>, o</w:t>
      </w:r>
      <w:r w:rsidR="0013600B" w:rsidRPr="0013600B">
        <w:t>dređuj</w:t>
      </w:r>
      <w:r w:rsidR="00D94838">
        <w:t>e se</w:t>
      </w:r>
      <w:r w:rsidR="00C45679">
        <w:t xml:space="preserve"> </w:t>
      </w:r>
      <w:r w:rsidR="0013600B" w:rsidRPr="0013600B">
        <w:t>nagrada</w:t>
      </w:r>
      <w:r w:rsidR="00BB04B2">
        <w:t>:</w:t>
      </w:r>
    </w:p>
    <w:p w:rsidRDefault="00BB04B2" w:rsidP="000C1310" w:rsidR="00BB04B2">
      <w:pPr>
        <w:jc w:val="both"/>
      </w:pPr>
      <w:r>
        <w:tab/>
        <w:t>- u neto iznosu od 6.892,50 kuna, te</w:t>
      </w:r>
    </w:p>
    <w:p w:rsidRDefault="00BB04B2" w:rsidP="000C1310" w:rsidR="000C1310">
      <w:pPr>
        <w:jc w:val="both"/>
      </w:pPr>
      <w:r>
        <w:tab/>
        <w:t>-</w:t>
      </w:r>
      <w:r w:rsidR="0013600B" w:rsidRPr="0013600B">
        <w:t xml:space="preserve"> </w:t>
      </w:r>
      <w:r w:rsidR="000C1310">
        <w:t xml:space="preserve">u </w:t>
      </w:r>
      <w:r w:rsidR="001975B7">
        <w:t xml:space="preserve">bruto </w:t>
      </w:r>
      <w:r w:rsidR="000C1310">
        <w:t>iznosu od</w:t>
      </w:r>
      <w:r w:rsidR="00892961">
        <w:t xml:space="preserve"> </w:t>
      </w:r>
      <w:r>
        <w:t xml:space="preserve">6.961,60 </w:t>
      </w:r>
      <w:r w:rsidR="000C1310">
        <w:t>kun</w:t>
      </w:r>
      <w:r w:rsidR="00517B29">
        <w:t>a</w:t>
      </w:r>
      <w:r>
        <w:t>.</w:t>
      </w:r>
    </w:p>
    <w:p w:rsidRDefault="00BB04B2" w:rsidP="000C1310" w:rsidR="00BB04B2">
      <w:pPr>
        <w:jc w:val="both"/>
      </w:pPr>
    </w:p>
    <w:p w:rsidRDefault="00D57C1C" w:rsidP="00517B29" w:rsidR="00D57C1C">
      <w:pPr>
        <w:jc w:val="center"/>
      </w:pPr>
      <w:r w:rsidRPr="007D0CE7">
        <w:t>Obrazloženje</w:t>
      </w:r>
    </w:p>
    <w:p w:rsidRDefault="001603A8" w:rsidP="001975B7" w:rsidR="001603A8">
      <w:pPr>
        <w:jc w:val="both"/>
      </w:pPr>
    </w:p>
    <w:p w:rsidRDefault="006845B2" w:rsidP="00C45679" w:rsidR="00C45679">
      <w:pPr>
        <w:jc w:val="both"/>
      </w:pPr>
      <w:r>
        <w:tab/>
      </w:r>
      <w:r w:rsidR="00C45679" w:rsidRPr="006845B2">
        <w:t xml:space="preserve">Odredbom čl. </w:t>
      </w:r>
      <w:r w:rsidR="00C45679">
        <w:t>94</w:t>
      </w:r>
      <w:r w:rsidR="00C45679" w:rsidRPr="006845B2">
        <w:t>. st. 1. i 2. Stečajnog zakona</w:t>
      </w:r>
      <w:r w:rsidR="00C45679">
        <w:t xml:space="preserve"> </w:t>
      </w:r>
      <w:r w:rsidR="00C45679" w:rsidRPr="006845B2">
        <w:t>(Narodne novine br. 71/</w:t>
      </w:r>
      <w:r w:rsidR="00C45679">
        <w:t>15</w:t>
      </w:r>
      <w:r w:rsidR="00C45679" w:rsidRPr="006845B2">
        <w:t>, dalje: SZ)</w:t>
      </w:r>
      <w:r w:rsidR="00C45679">
        <w:t>, koja se u konkretnom predmetu primjenjuje temeljem čl. 441. tog zakona</w:t>
      </w:r>
      <w:r w:rsidR="00C45679" w:rsidRPr="006845B2">
        <w:t xml:space="preserve">, propisano je da stečajni upravitelj </w:t>
      </w:r>
      <w:r w:rsidR="00C45679">
        <w:t>ima pravo na nagradu za svoj rad i naknadu stvarnih troškova. Nagradu stečajnom upravitelju rješenjem određuje sud prema uredbi kojom Vlada Republike Hrvatske utvrđuje kriterije i način obračuna i plaćanja nagrade stečajnim upraviteljima.</w:t>
      </w:r>
    </w:p>
    <w:p w:rsidRDefault="00C45679" w:rsidP="003573E1" w:rsidR="00BB04B2">
      <w:pPr>
        <w:jc w:val="both"/>
      </w:pPr>
      <w:r>
        <w:tab/>
      </w:r>
      <w:r w:rsidR="00BB04B2">
        <w:t xml:space="preserve">Iz prijedloga stečajnog upravitelja Dražena Ezgete za određivanje nagrade od 27. rujna 2016. proizlazi da je stečajni upravitelj do stupanja na snagu Uredbe o kriterijima i načinu obračuna i plaćanju nagrada stečajnim upraviteljima (NN br. 105/15, </w:t>
      </w:r>
      <w:r w:rsidR="00E0671B" w:rsidRPr="00E0671B">
        <w:t xml:space="preserve">objava od </w:t>
      </w:r>
      <w:r w:rsidR="00E0671B">
        <w:t>0</w:t>
      </w:r>
      <w:r w:rsidR="00E0671B" w:rsidRPr="00E0671B">
        <w:t>2.10.2015, na snazi od 10.10.2015.</w:t>
      </w:r>
      <w:r w:rsidR="00E0671B">
        <w:t xml:space="preserve">, </w:t>
      </w:r>
      <w:r w:rsidR="00BB04B2">
        <w:t xml:space="preserve">dalje: Uredba/15) unovčio stečajnu masu u iznosu u iznosu od 45.950,00 kuna, a nakon stupanja na snagu te uredbe u iznosu od </w:t>
      </w:r>
      <w:r w:rsidR="00281BC9">
        <w:t>43.510,00 kuna.</w:t>
      </w:r>
    </w:p>
    <w:p w:rsidRDefault="00E0671B" w:rsidP="008A51E8" w:rsidR="00E0671B">
      <w:pPr>
        <w:jc w:val="both"/>
      </w:pPr>
      <w:r>
        <w:tab/>
        <w:t>Prema unovčenoj stečajnoj masi u iznosu u iznosu od 45.950,00 kuna, stečajnom je upravitelju, sukladno čl. 3. st. 1., čl. 4. st. 1. te čl. 19. st. 1. Uredbe o kriterijima i načinu obračuna i plaćanja nagrada stečajnim upraviteljima (Narodne novine 189/03, 71/15) o</w:t>
      </w:r>
      <w:r w:rsidRPr="0013600B">
        <w:t>dređ</w:t>
      </w:r>
      <w:r>
        <w:t xml:space="preserve">ena </w:t>
      </w:r>
      <w:r w:rsidRPr="0013600B">
        <w:t>nagrada</w:t>
      </w:r>
      <w:r>
        <w:t xml:space="preserve"> u neto iznosu od 6.892,50 kuna</w:t>
      </w:r>
      <w:r w:rsidR="008A51E8">
        <w:t>, koji iznos predstavlja 15% vrijednosti unovčene stečajne mase. Prilikom određivanja postotka nagrade za rad stečajnom upravitelju (sukladno čl. 4. st. 1. navedene Uredbe – od 10 do 15 %) stečajni sudac je cijenio obujam i složenost poslova kao i uložen trud stečajnog upravitelja.</w:t>
      </w:r>
      <w:r w:rsidR="008A51E8">
        <w:tab/>
      </w:r>
    </w:p>
    <w:p w:rsidRDefault="00E0671B" w:rsidP="003573E1" w:rsidR="000058C9">
      <w:pPr>
        <w:jc w:val="both"/>
      </w:pPr>
      <w:r>
        <w:tab/>
        <w:t>Prema unovčenoj stečajnoj masi u iznosu u iznosu od 43.510,00 kuna, stečajnom je upravitelju, sukladno čl. 5. st. 1., čl. 7. te čl. 15. st. 1. Uredbe/15, o</w:t>
      </w:r>
      <w:r w:rsidRPr="0013600B">
        <w:t>dređ</w:t>
      </w:r>
      <w:r>
        <w:t xml:space="preserve">ena </w:t>
      </w:r>
      <w:r w:rsidRPr="0013600B">
        <w:t>nagrada</w:t>
      </w:r>
      <w:r>
        <w:t xml:space="preserve"> u </w:t>
      </w:r>
      <w:r w:rsidRPr="00E0671B">
        <w:t>bruto iznosu od 6.961,60 kuna</w:t>
      </w:r>
      <w:r w:rsidR="008A51E8">
        <w:t xml:space="preserve"> (16% vrijednosti unovčene stečajne mase)</w:t>
      </w:r>
      <w:r w:rsidRPr="00E0671B">
        <w:t>.</w:t>
      </w:r>
    </w:p>
    <w:p w:rsidRDefault="001E275E" w:rsidP="001E275E" w:rsidR="001A1342">
      <w:pPr>
        <w:jc w:val="both"/>
      </w:pPr>
      <w:r>
        <w:tab/>
        <w:t>S obzirom na sve navedeno odlučeno je kao u izreci.</w:t>
      </w:r>
    </w:p>
    <w:p w:rsidRDefault="00E0671B" w:rsidP="001E275E" w:rsidR="00E0671B">
      <w:pPr>
        <w:jc w:val="both"/>
      </w:pPr>
    </w:p>
    <w:p w:rsidRDefault="003573E1" w:rsidP="00E97C01" w:rsidR="00D57C1C">
      <w:pPr>
        <w:jc w:val="both"/>
      </w:pPr>
      <w:r>
        <w:tab/>
      </w:r>
      <w:r w:rsidR="00E97C01">
        <w:tab/>
      </w:r>
      <w:r w:rsidR="00E97C01">
        <w:tab/>
      </w:r>
      <w:r w:rsidR="00E97C01">
        <w:tab/>
      </w:r>
      <w:r w:rsidR="00E97C01">
        <w:tab/>
      </w:r>
      <w:r w:rsidR="00D57C1C" w:rsidRPr="007D0CE7">
        <w:t xml:space="preserve">U Pazinu, </w:t>
      </w:r>
      <w:r w:rsidR="00E0671B">
        <w:t>10</w:t>
      </w:r>
      <w:r w:rsidR="00964990" w:rsidRPr="007D0CE7">
        <w:t>.</w:t>
      </w:r>
      <w:r w:rsidR="00C9335F" w:rsidRPr="007D0CE7">
        <w:t xml:space="preserve"> </w:t>
      </w:r>
      <w:r w:rsidR="00E0671B">
        <w:t>listopada</w:t>
      </w:r>
      <w:r w:rsidR="00C44E6E" w:rsidRPr="007D0CE7">
        <w:t xml:space="preserve"> 201</w:t>
      </w:r>
      <w:r>
        <w:t>6</w:t>
      </w:r>
      <w:r w:rsidR="00C44E6E" w:rsidRPr="007D0CE7">
        <w:t>.</w:t>
      </w:r>
    </w:p>
    <w:p w:rsidRDefault="008A51E8" w:rsidP="00E97C01" w:rsidR="008A51E8">
      <w:pPr>
        <w:jc w:val="both"/>
      </w:pPr>
    </w:p>
    <w:p w:rsidRDefault="00D57C1C" w:rsidP="00D57C1C" w:rsidR="00D57C1C"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Stečajni sudac</w:t>
      </w:r>
    </w:p>
    <w:p w:rsidRDefault="00D57C1C" w:rsidP="00D57C1C" w:rsidR="00473C77"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 xml:space="preserve"> </w:t>
      </w:r>
    </w:p>
    <w:p w:rsidRDefault="00473C77" w:rsidP="00473C77" w:rsidR="00D57C1C" w:rsidRPr="007D0CE7">
      <w:pPr>
        <w:ind w:left="7080"/>
        <w:jc w:val="both"/>
      </w:pPr>
      <w:r w:rsidRPr="007D0CE7">
        <w:t xml:space="preserve">   Ivan Dujić</w:t>
      </w:r>
    </w:p>
    <w:p w:rsidRDefault="00C32D67" w:rsidP="00D57C1C" w:rsidR="00C32D67">
      <w:pPr>
        <w:jc w:val="both"/>
      </w:pPr>
    </w:p>
    <w:p w:rsidRDefault="001E275E" w:rsidP="00D57C1C" w:rsidR="001E275E">
      <w:pPr>
        <w:jc w:val="both"/>
      </w:pPr>
    </w:p>
    <w:p w:rsidRDefault="008A51E8" w:rsidP="00D57C1C" w:rsidR="008A51E8">
      <w:pPr>
        <w:jc w:val="both"/>
      </w:pPr>
    </w:p>
    <w:p w:rsidRDefault="008A51E8" w:rsidP="00D57C1C" w:rsidR="008A51E8">
      <w:pPr>
        <w:jc w:val="both"/>
      </w:pPr>
    </w:p>
    <w:p w:rsidRDefault="00D57C1C" w:rsidP="00D57C1C" w:rsidR="00D57C1C" w:rsidRPr="007D0CE7">
      <w:pPr>
        <w:jc w:val="both"/>
      </w:pPr>
      <w:r w:rsidRPr="007D0CE7">
        <w:t>UPUTA O PRAVNOM LIJEKU</w:t>
      </w:r>
    </w:p>
    <w:p w:rsidRDefault="00D57C1C" w:rsidP="00C32D67" w:rsidR="00D04156" w:rsidRPr="007D0CE7">
      <w:pPr>
        <w:jc w:val="both"/>
      </w:pPr>
      <w:r w:rsidRPr="007D0CE7">
        <w:tab/>
      </w:r>
      <w:r w:rsidR="00C32D67">
        <w:t>Protiv ovog rješenja pravo na žalbu imaju stečajni upravitelj i svaki stečajni vjerovnik (čl. 94. st. 5. SZ-a)</w:t>
      </w:r>
      <w:r w:rsidR="00975409" w:rsidRPr="007D0CE7">
        <w:t xml:space="preserve"> u roku </w:t>
      </w:r>
      <w:r w:rsidR="00C32D67">
        <w:t xml:space="preserve">osam </w:t>
      </w:r>
      <w:r w:rsidR="00975409" w:rsidRPr="007D0CE7">
        <w:t xml:space="preserve">dana </w:t>
      </w:r>
      <w:r w:rsidR="00C32D67" w:rsidRPr="00C32D67">
        <w:t>od dana dostave, a dostava se smatra obavljenom istekom osmoga dana od dana objave pismena na mrežnoj stranici e-Oglasna ploča sudova (čl. 12. SZ-a</w:t>
      </w:r>
      <w:r w:rsidR="00E0671B">
        <w:t>,</w:t>
      </w:r>
      <w:r w:rsidR="00E0671B" w:rsidRPr="00E0671B">
        <w:t xml:space="preserve"> </w:t>
      </w:r>
      <w:r w:rsidR="00E0671B">
        <w:t>koja se primjenjuje temeljem čl. 441. SZ-a</w:t>
      </w:r>
      <w:r w:rsidR="00C32D67" w:rsidRPr="00C32D67">
        <w:t>).</w:t>
      </w:r>
      <w:r w:rsidR="00C32D67">
        <w:t xml:space="preserve">  </w:t>
      </w:r>
      <w:r w:rsidR="00975409" w:rsidRPr="007D0CE7">
        <w:t>Žalba se podnosi putem ovog suda u 3 istovjetna primjerka, a o žalbi odlučuje Visoki trgovački sud Republike Hrvatske.</w:t>
      </w:r>
    </w:p>
    <w:p w:rsidRDefault="003E7F85" w:rsidP="00D57C1C"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C7108E" w:rsidP="00CF19CB" w:rsidR="00C7108E">
      <w:pPr>
        <w:jc w:val="both"/>
      </w:pPr>
      <w:r>
        <w:t xml:space="preserve">- </w:t>
      </w:r>
      <w:r w:rsidR="00CF19CB">
        <w:t>e -o</w:t>
      </w:r>
      <w:r>
        <w:t xml:space="preserve">glasna ploča suda </w:t>
      </w:r>
      <w:r w:rsidR="003573E1">
        <w:t>(čl. 94. st. 4. SZ-a)</w:t>
      </w:r>
    </w:p>
    <w:p w:rsidRDefault="0007232E" w:rsidP="00D57C1C" w:rsidR="0007232E" w:rsidRPr="007D0CE7">
      <w:pPr>
        <w:jc w:val="both"/>
      </w:pPr>
      <w:r>
        <w:t xml:space="preserve">- </w:t>
      </w:r>
      <w:r w:rsidR="00CF19CB">
        <w:t xml:space="preserve"> </w:t>
      </w:r>
      <w:r>
        <w:t>stečajno</w:t>
      </w:r>
      <w:r w:rsidR="003573E1">
        <w:t>m</w:t>
      </w:r>
      <w:r>
        <w:t xml:space="preserve"> upravitelj</w:t>
      </w:r>
      <w:r w:rsidR="003573E1">
        <w:t>u</w:t>
      </w:r>
    </w:p>
    <w:p w:rsidRDefault="00852134" w:rsidP="001E275E" w:rsidR="00266472" w:rsidRPr="007D0CE7">
      <w:pPr>
        <w:jc w:val="both"/>
      </w:pPr>
      <w:r w:rsidRPr="007D0CE7">
        <w:t xml:space="preserve"> </w:t>
      </w:r>
    </w:p>
    <w:p w:rsidRDefault="00266472" w:rsidP="00CF19CB" w:rsidR="00266472" w:rsidRPr="007D0CE7">
      <w:pPr>
        <w:jc w:val="both"/>
      </w:pPr>
    </w:p>
    <w:sectPr w:rsidSect="00EB3C6C" w:rsidR="00266472" w:rsidRPr="007D0CE7">
      <w:headerReference w:type="even" r:id="rId11"/>
      <w:headerReference w:type="default" r:id="rId12"/>
      <w:headerReference w:type="first" r:id="rId13"/>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687" w:rsidR="00367687">
      <w:r>
        <w:separator/>
      </w:r>
    </w:p>
  </w:endnote>
  <w:endnote w:id="0" w:type="continuationSeparator">
    <w:p w:rsidRDefault="00367687" w:rsidR="00367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687" w:rsidR="00367687">
      <w:r>
        <w:separator/>
      </w:r>
    </w:p>
  </w:footnote>
  <w:footnote w:id="0" w:type="continuationSeparator">
    <w:p w:rsidRDefault="00367687" w:rsidR="00367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1F0E">
      <w:rPr>
        <w:rStyle w:val="Brojstranice"/>
        <w:noProof/>
      </w:rPr>
      <w:t>2</w:t>
    </w:r>
    <w:r>
      <w:rPr>
        <w:rStyle w:val="Brojstranice"/>
      </w:rPr>
      <w:fldChar w:fldCharType="end"/>
    </w:r>
  </w:p>
  <w:p w:rsidRDefault="00C16C64" w:rsidR="00C16C64">
    <w:r>
      <w:tab/>
    </w:r>
    <w:r>
      <w:tab/>
    </w:r>
    <w:r>
      <w:tab/>
    </w:r>
    <w:r>
      <w:tab/>
    </w:r>
    <w:r>
      <w:tab/>
    </w:r>
    <w:r>
      <w:tab/>
    </w:r>
    <w:r>
      <w:tab/>
    </w:r>
    <w:r>
      <w:tab/>
    </w:r>
    <w:r w:rsidR="001E275E">
      <w:t xml:space="preserve">            </w:t>
    </w:r>
    <w:r w:rsidR="00E0671B" w:rsidRPr="00E0671B">
      <w:t>Posl.br. 10 St-6/15-111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C03E1" w:rsidR="00C16C64" w:rsidRPr="004C03E1">
    <w:pPr>
      <w:rPr>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FC4E7A">
      <w:rPr>
        <w:b/>
        <w:sz w:val="23"/>
        <w:szCs w:val="23"/>
      </w:rPr>
      <w:t xml:space="preserve">                </w:t>
    </w:r>
    <w:r w:rsidR="000C1310">
      <w:rPr>
        <w:sz w:val="23"/>
        <w:szCs w:val="23"/>
      </w:rPr>
      <w:t>Posl</w:t>
    </w:r>
    <w:r w:rsidR="00FC4E7A">
      <w:rPr>
        <w:sz w:val="23"/>
        <w:szCs w:val="23"/>
      </w:rPr>
      <w:t>.</w:t>
    </w:r>
    <w:r w:rsidR="000C1310">
      <w:rPr>
        <w:sz w:val="23"/>
        <w:szCs w:val="23"/>
      </w:rPr>
      <w:t>br</w:t>
    </w:r>
    <w:r w:rsidR="00FC4E7A">
      <w:rPr>
        <w:sz w:val="23"/>
        <w:szCs w:val="23"/>
      </w:rPr>
      <w:t>. 10 St-</w:t>
    </w:r>
    <w:r w:rsidR="00E0671B">
      <w:rPr>
        <w:sz w:val="23"/>
        <w:szCs w:val="23"/>
      </w:rPr>
      <w:t>6/15</w:t>
    </w:r>
    <w:r w:rsidR="000C1310">
      <w:rPr>
        <w:sz w:val="23"/>
        <w:szCs w:val="23"/>
      </w:rPr>
      <w:t>-</w:t>
    </w:r>
    <w:r w:rsidR="00E0671B">
      <w:rPr>
        <w:sz w:val="23"/>
        <w:szCs w:val="23"/>
      </w:rPr>
      <w:t>111</w:t>
    </w:r>
  </w:p>
  <w:p w:rsidRDefault="00C16C64" w:rsidP="004C03E1" w:rsidR="00C16C64" w:rsidRPr="00FB105D">
    <w:pPr>
      <w:rPr>
        <w:b/>
        <w:sz w:val="23"/>
        <w:szCs w:val="23"/>
      </w:rPr>
    </w:pP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8"/>
  <w:attachedTemplate r:id="rId1"/>
  <w:stylePaneFormatFilter w:val="3F01"/>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852"/>
    <w:rsid w:val="000058C9"/>
    <w:rsid w:val="000129C7"/>
    <w:rsid w:val="0004210E"/>
    <w:rsid w:val="00052EF3"/>
    <w:rsid w:val="000543CD"/>
    <w:rsid w:val="00061AF7"/>
    <w:rsid w:val="0007232E"/>
    <w:rsid w:val="0007675F"/>
    <w:rsid w:val="000853F0"/>
    <w:rsid w:val="000B3AEB"/>
    <w:rsid w:val="000B7F35"/>
    <w:rsid w:val="000C1310"/>
    <w:rsid w:val="000E0024"/>
    <w:rsid w:val="000F58E0"/>
    <w:rsid w:val="001076C6"/>
    <w:rsid w:val="00107BB3"/>
    <w:rsid w:val="00121B5C"/>
    <w:rsid w:val="00126D85"/>
    <w:rsid w:val="00133E48"/>
    <w:rsid w:val="0013600B"/>
    <w:rsid w:val="00137792"/>
    <w:rsid w:val="0014006B"/>
    <w:rsid w:val="00151A74"/>
    <w:rsid w:val="001603A8"/>
    <w:rsid w:val="00170E38"/>
    <w:rsid w:val="001755AB"/>
    <w:rsid w:val="001766AA"/>
    <w:rsid w:val="0018151F"/>
    <w:rsid w:val="00191C08"/>
    <w:rsid w:val="00195DC2"/>
    <w:rsid w:val="00196FDF"/>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7725A"/>
    <w:rsid w:val="00281BC9"/>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34C9D"/>
    <w:rsid w:val="003420AE"/>
    <w:rsid w:val="00352596"/>
    <w:rsid w:val="003573E1"/>
    <w:rsid w:val="00361293"/>
    <w:rsid w:val="00367687"/>
    <w:rsid w:val="00372E71"/>
    <w:rsid w:val="0037515F"/>
    <w:rsid w:val="00377880"/>
    <w:rsid w:val="00391633"/>
    <w:rsid w:val="00397FA8"/>
    <w:rsid w:val="003B04C2"/>
    <w:rsid w:val="003B3E81"/>
    <w:rsid w:val="003C371F"/>
    <w:rsid w:val="003D0D25"/>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7508"/>
    <w:rsid w:val="005006B0"/>
    <w:rsid w:val="0050292C"/>
    <w:rsid w:val="00506843"/>
    <w:rsid w:val="0051318C"/>
    <w:rsid w:val="00517B29"/>
    <w:rsid w:val="00524094"/>
    <w:rsid w:val="00526085"/>
    <w:rsid w:val="00536DAF"/>
    <w:rsid w:val="00545BD4"/>
    <w:rsid w:val="005544EB"/>
    <w:rsid w:val="0055635B"/>
    <w:rsid w:val="0056110A"/>
    <w:rsid w:val="005622DD"/>
    <w:rsid w:val="005636AD"/>
    <w:rsid w:val="00581CBE"/>
    <w:rsid w:val="0058729C"/>
    <w:rsid w:val="00590A80"/>
    <w:rsid w:val="00591CD6"/>
    <w:rsid w:val="005A466C"/>
    <w:rsid w:val="005B1A3A"/>
    <w:rsid w:val="005B460E"/>
    <w:rsid w:val="005C144C"/>
    <w:rsid w:val="005F468D"/>
    <w:rsid w:val="00600F95"/>
    <w:rsid w:val="00611E69"/>
    <w:rsid w:val="006165B5"/>
    <w:rsid w:val="00616E95"/>
    <w:rsid w:val="00632E30"/>
    <w:rsid w:val="00643065"/>
    <w:rsid w:val="00646A19"/>
    <w:rsid w:val="006845B2"/>
    <w:rsid w:val="00686C47"/>
    <w:rsid w:val="00687E00"/>
    <w:rsid w:val="00690767"/>
    <w:rsid w:val="006A5E5B"/>
    <w:rsid w:val="006B7A50"/>
    <w:rsid w:val="006C2C31"/>
    <w:rsid w:val="006D724B"/>
    <w:rsid w:val="006E0D6B"/>
    <w:rsid w:val="006E0FEE"/>
    <w:rsid w:val="006F3314"/>
    <w:rsid w:val="007045E1"/>
    <w:rsid w:val="0071233C"/>
    <w:rsid w:val="00714290"/>
    <w:rsid w:val="00771D77"/>
    <w:rsid w:val="00780159"/>
    <w:rsid w:val="007812F0"/>
    <w:rsid w:val="007846FF"/>
    <w:rsid w:val="007C40DA"/>
    <w:rsid w:val="007D0370"/>
    <w:rsid w:val="007D0CE7"/>
    <w:rsid w:val="007D52B6"/>
    <w:rsid w:val="007F436C"/>
    <w:rsid w:val="007F68E5"/>
    <w:rsid w:val="00810438"/>
    <w:rsid w:val="00811A17"/>
    <w:rsid w:val="00813977"/>
    <w:rsid w:val="008210F4"/>
    <w:rsid w:val="0082784F"/>
    <w:rsid w:val="00830B5E"/>
    <w:rsid w:val="00832BEE"/>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51E8"/>
    <w:rsid w:val="008A7AB9"/>
    <w:rsid w:val="008C73F5"/>
    <w:rsid w:val="008D0BCC"/>
    <w:rsid w:val="008D2320"/>
    <w:rsid w:val="008E428A"/>
    <w:rsid w:val="008F158A"/>
    <w:rsid w:val="008F53E4"/>
    <w:rsid w:val="009138F9"/>
    <w:rsid w:val="00930BE1"/>
    <w:rsid w:val="00942134"/>
    <w:rsid w:val="00945587"/>
    <w:rsid w:val="009638C1"/>
    <w:rsid w:val="00964990"/>
    <w:rsid w:val="009717F0"/>
    <w:rsid w:val="00975409"/>
    <w:rsid w:val="009817C4"/>
    <w:rsid w:val="00990289"/>
    <w:rsid w:val="009B35E6"/>
    <w:rsid w:val="009C7324"/>
    <w:rsid w:val="009E26BF"/>
    <w:rsid w:val="009E3360"/>
    <w:rsid w:val="00A00FA1"/>
    <w:rsid w:val="00A02DEC"/>
    <w:rsid w:val="00A0751E"/>
    <w:rsid w:val="00A140AE"/>
    <w:rsid w:val="00A46058"/>
    <w:rsid w:val="00A50996"/>
    <w:rsid w:val="00A51F0E"/>
    <w:rsid w:val="00A72055"/>
    <w:rsid w:val="00A741CB"/>
    <w:rsid w:val="00A8203E"/>
    <w:rsid w:val="00A86EA5"/>
    <w:rsid w:val="00A87E61"/>
    <w:rsid w:val="00AA0F49"/>
    <w:rsid w:val="00AA2C74"/>
    <w:rsid w:val="00AA4396"/>
    <w:rsid w:val="00AA7713"/>
    <w:rsid w:val="00AC58A7"/>
    <w:rsid w:val="00B03E10"/>
    <w:rsid w:val="00B07714"/>
    <w:rsid w:val="00B140BE"/>
    <w:rsid w:val="00B164B0"/>
    <w:rsid w:val="00B27F22"/>
    <w:rsid w:val="00B37480"/>
    <w:rsid w:val="00B414A0"/>
    <w:rsid w:val="00B55EF1"/>
    <w:rsid w:val="00B634DD"/>
    <w:rsid w:val="00B7406B"/>
    <w:rsid w:val="00B92FCB"/>
    <w:rsid w:val="00B97BA0"/>
    <w:rsid w:val="00BA0D57"/>
    <w:rsid w:val="00BA38CC"/>
    <w:rsid w:val="00BB03F2"/>
    <w:rsid w:val="00BB04B2"/>
    <w:rsid w:val="00BC00AD"/>
    <w:rsid w:val="00BC1391"/>
    <w:rsid w:val="00BC7555"/>
    <w:rsid w:val="00BF224C"/>
    <w:rsid w:val="00BF5EAC"/>
    <w:rsid w:val="00C12A4D"/>
    <w:rsid w:val="00C13A3F"/>
    <w:rsid w:val="00C13BC1"/>
    <w:rsid w:val="00C16C64"/>
    <w:rsid w:val="00C24D9B"/>
    <w:rsid w:val="00C32D67"/>
    <w:rsid w:val="00C34504"/>
    <w:rsid w:val="00C374AD"/>
    <w:rsid w:val="00C44E6E"/>
    <w:rsid w:val="00C45679"/>
    <w:rsid w:val="00C47D75"/>
    <w:rsid w:val="00C7108E"/>
    <w:rsid w:val="00C74AB0"/>
    <w:rsid w:val="00C812AC"/>
    <w:rsid w:val="00C930E3"/>
    <w:rsid w:val="00C9335F"/>
    <w:rsid w:val="00C955F6"/>
    <w:rsid w:val="00C962A1"/>
    <w:rsid w:val="00CC37F0"/>
    <w:rsid w:val="00CD2543"/>
    <w:rsid w:val="00CE789C"/>
    <w:rsid w:val="00CF19CB"/>
    <w:rsid w:val="00CF2166"/>
    <w:rsid w:val="00D04156"/>
    <w:rsid w:val="00D10264"/>
    <w:rsid w:val="00D23F98"/>
    <w:rsid w:val="00D30305"/>
    <w:rsid w:val="00D40530"/>
    <w:rsid w:val="00D43E2F"/>
    <w:rsid w:val="00D46578"/>
    <w:rsid w:val="00D5402D"/>
    <w:rsid w:val="00D57C1C"/>
    <w:rsid w:val="00D57EA9"/>
    <w:rsid w:val="00D82EDF"/>
    <w:rsid w:val="00D92F90"/>
    <w:rsid w:val="00D94838"/>
    <w:rsid w:val="00DA0B73"/>
    <w:rsid w:val="00DB7A99"/>
    <w:rsid w:val="00DC268B"/>
    <w:rsid w:val="00DC5DFA"/>
    <w:rsid w:val="00DC6F9B"/>
    <w:rsid w:val="00DD6DDB"/>
    <w:rsid w:val="00DD725C"/>
    <w:rsid w:val="00DE626A"/>
    <w:rsid w:val="00DF1E6B"/>
    <w:rsid w:val="00DF4358"/>
    <w:rsid w:val="00DF4D39"/>
    <w:rsid w:val="00E0671B"/>
    <w:rsid w:val="00E14BD1"/>
    <w:rsid w:val="00E16915"/>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E34AF"/>
    <w:rsid w:val="00EF6558"/>
    <w:rsid w:val="00F01B28"/>
    <w:rsid w:val="00F01F89"/>
    <w:rsid w:val="00F07173"/>
    <w:rsid w:val="00F104A7"/>
    <w:rsid w:val="00F13262"/>
    <w:rsid w:val="00F16061"/>
    <w:rsid w:val="00F21DEB"/>
    <w:rsid w:val="00F27B33"/>
    <w:rsid w:val="00F311DA"/>
    <w:rsid w:val="00F31853"/>
    <w:rsid w:val="00F43D6C"/>
    <w:rsid w:val="00F46D3C"/>
    <w:rsid w:val="00F566FC"/>
    <w:rsid w:val="00F74DD1"/>
    <w:rsid w:val="00F902DF"/>
    <w:rsid w:val="00F96B06"/>
    <w:rsid w:val="00FA5AE9"/>
    <w:rsid w:val="00FB105D"/>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A51F0E"/>
    <w:rPr>
      <w:rFonts w:cs="Tahoma" w:hAnsi="Tahoma" w:ascii="Tahoma"/>
      <w:sz w:val="16"/>
      <w:szCs w:val="16"/>
    </w:rPr>
  </w:style>
  <w:style w:customStyle="true" w:styleId="TekstbaloniaChar" w:type="character">
    <w:name w:val="Tekst balončića Char"/>
    <w:basedOn w:val="Zadanifontodlomka"/>
    <w:link w:val="Tekstbalonia"/>
    <w:rsid w:val="00A51F0E"/>
    <w:rPr>
      <w:rFonts w:cs="Tahoma" w:hAnsi="Tahoma" w:ascii="Tahoma"/>
      <w:sz w:val="16"/>
      <w:szCs w:val="16"/>
    </w:rPr>
  </w:style>
  <w:style w:styleId="Tekstrezerviranogmjesta" w:type="character">
    <w:name w:val="Placeholder Text"/>
    <w:basedOn w:val="Zadanifontodlomka"/>
    <w:uiPriority w:val="99"/>
    <w:semiHidden/>
    <w:rsid w:val="00A51F0E"/>
    <w:rPr>
      <w:color w:val="808080"/>
      <w:bdr w:space="0" w:sz="0" w:color="auto" w:val="none"/>
      <w:shd w:fill="auto" w:color="auto" w:val="clear"/>
    </w:rPr>
  </w:style>
  <w:style w:customStyle="true" w:styleId="eSPISCCParagraphDefaultFont" w:type="character">
    <w:name w:val="eSPIS_CC_Paragraph Default Font"/>
    <w:basedOn w:val="Zadanifontodlomka"/>
    <w:rsid w:val="00A51F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F0E"/>
    <w:rPr>
      <w:bdr w:space="0" w:sz="0" w:color="auto" w:val="none"/>
      <w:shd w:fill="FFFFCC" w:color="auto" w:val="clear"/>
      <w:lang w:val="hr-HR"/>
    </w:rPr>
  </w:style>
  <w:style w:customStyle="true" w:styleId="PozadinaSvijetloCrvena" w:type="character">
    <w:name w:val="Pozadina_SvijetloCrvena"/>
    <w:basedOn w:val="eSPISCCParagraphDefaultFont"/>
    <w:rsid w:val="00A51F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1F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7C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A51F0E"/>
    <w:rPr>
      <w:rFonts w:ascii="Tahoma" w:cs="Tahoma" w:hAnsi="Tahoma"/>
      <w:sz w:val="16"/>
      <w:szCs w:val="16"/>
    </w:rPr>
  </w:style>
  <w:style w:customStyle="1" w:styleId="TekstbaloniaChar" w:type="character">
    <w:name w:val="Tekst balončića Char"/>
    <w:basedOn w:val="Zadanifontodlomka"/>
    <w:link w:val="Tekstbalonia"/>
    <w:rsid w:val="00A51F0E"/>
    <w:rPr>
      <w:rFonts w:ascii="Tahoma" w:cs="Tahoma" w:hAnsi="Tahoma"/>
      <w:sz w:val="16"/>
      <w:szCs w:val="16"/>
    </w:rPr>
  </w:style>
  <w:style w:styleId="Tekstrezerviranogmjesta" w:type="character">
    <w:name w:val="Placeholder Text"/>
    <w:basedOn w:val="Zadanifontodlomka"/>
    <w:uiPriority w:val="99"/>
    <w:semiHidden/>
    <w:rsid w:val="00A51F0E"/>
    <w:rPr>
      <w:color w:val="808080"/>
      <w:bdr w:color="auto" w:space="0" w:sz="0" w:val="none"/>
      <w:shd w:color="auto" w:fill="auto" w:val="clear"/>
    </w:rPr>
  </w:style>
  <w:style w:customStyle="1" w:styleId="eSPISCCParagraphDefaultFont" w:type="character">
    <w:name w:val="eSPIS_CC_Paragraph Default Font"/>
    <w:basedOn w:val="Zadanifontodlomka"/>
    <w:rsid w:val="00A51F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F0E"/>
    <w:rPr>
      <w:bdr w:color="auto" w:space="0" w:sz="0" w:val="none"/>
      <w:shd w:color="auto" w:fill="FFFFCC" w:val="clear"/>
      <w:lang w:val="hr-HR"/>
    </w:rPr>
  </w:style>
  <w:style w:customStyle="1" w:styleId="PozadinaSvijetloCrvena" w:type="character">
    <w:name w:val="Pozadina_SvijetloCrvena"/>
    <w:basedOn w:val="eSPISCCParagraphDefaultFont"/>
    <w:rsid w:val="00A51F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F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St-6/2015</izvorni_sadrzaj>
    <derivirana_varijabla naziv="DomainObject.Predmet.OznakaBroj_1">St-6/2015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DRVOPLAST NOVA d.o.o. BUZET</izvorni_sadrzaj>
    <derivirana_varijabla naziv="DomainObject.Predmet.ProtustrankaFormated_1">  DRVOPLAST NOVA d.o.o. BUZET</derivirana_varijabla>
  </DomainObject.Predmet.ProtustrankaFormated>
  <DomainObject.Predmet.ProtustrankaFormatedOIB>
    <izvorni_sadrzaj>  DRVOPLAST NOVA d.o.o. BUZET, OIB 69703829160</izvorni_sadrzaj>
    <derivirana_varijabla naziv="DomainObject.Predmet.ProtustrankaFormatedOIB_1">  DRVOPLAST NOVA d.o.o. BUZET, OIB 69703829160</derivirana_varijabla>
  </DomainObject.Predmet.ProtustrankaFormatedOIB>
  <DomainObject.Predmet.ProtustrankaFormatedWithAdress>
    <izvorni_sadrzaj> DRVOPLAST NOVA d.o.o. BUZET, Ivana Cancina 3, 52420 Buzet</izvorni_sadrzaj>
    <derivirana_varijabla naziv="DomainObject.Predmet.ProtustrankaFormatedWithAdress_1"> DRVOPLAST NOVA d.o.o. BUZET, Ivana Cancina 3, 52420 Buzet</derivirana_varijabla>
  </DomainObject.Predmet.ProtustrankaFormatedWithAdress>
  <DomainObject.Predmet.ProtustrankaFormatedWithAdressOIB>
    <izvorni_sadrzaj> DRVOPLAST NOVA d.o.o. BUZET, OIB 69703829160, Ivana Cancina 3, 52420 Buzet</izvorni_sadrzaj>
    <derivirana_varijabla naziv="DomainObject.Predmet.ProtustrankaFormatedWithAdressOIB_1"> DRVOPLAST NOVA d.o.o. BUZET, OIB 69703829160, Ivana Cancina 3, 52420 Buzet</derivirana_varijabla>
  </DomainObject.Predmet.ProtustrankaFormatedWithAdressOIB>
  <DomainObject.Predmet.ProtustrankaWithAdress>
    <izvorni_sadrzaj>DRVOPLAST NOVA d.o.o. BUZET Ivana Cancina 3, 52420 Buzet</izvorni_sadrzaj>
    <derivirana_varijabla naziv="DomainObject.Predmet.ProtustrankaWithAdress_1">DRVOPLAST NOVA d.o.o. BUZET Ivana Cancina 3, 52420 Buzet</derivirana_varijabla>
  </DomainObject.Predmet.ProtustrankaWithAdress>
  <DomainObject.Predmet.ProtustrankaWithAdressOIB>
    <izvorni_sadrzaj>DRVOPLAST NOVA d.o.o. BUZET, OIB 69703829160, Ivana Cancina 3, 52420 Buzet</izvorni_sadrzaj>
    <derivirana_varijabla naziv="DomainObject.Predmet.ProtustrankaWithAdressOIB_1">DRVOPLAST NOVA d.o.o. BUZET, OIB 69703829160, Ivana Cancina 3, 52420 Buzet</derivirana_varijabla>
  </DomainObject.Predmet.ProtustrankaWithAdressOIB>
  <DomainObject.Predmet.ProtustrankaNazivFormated>
    <izvorni_sadrzaj>DRVOPLAST NOVA d.o.o. BUZET</izvorni_sadrzaj>
    <derivirana_varijabla naziv="DomainObject.Predmet.ProtustrankaNazivFormated_1">DRVOPLAST NOVA d.o.o. BUZET</derivirana_varijabla>
  </DomainObject.Predmet.ProtustrankaNazivFormated>
  <DomainObject.Predmet.ProtustrankaNazivFormatedOIB>
    <izvorni_sadrzaj>DRVOPLAST NOVA d.o.o. BUZET, OIB 69703829160</izvorni_sadrzaj>
    <derivirana_varijabla naziv="DomainObject.Predmet.ProtustrankaNazivFormatedOIB_1">DRVOPLAST NOVA d.o.o. BUZET, OIB 69703829160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VIVODA, BUZET zastupanog po punomoćniku SLOBODAN KAPOR; VILIJAM KRBAVAC, LUPOGLAV zastupanog po punomoćniku SLOBODAN KAPOR; DAVID KRAJCAR, LUPOGLAV zastupanog po punomoćniku SLOBODAN KAPOR; KARMEN KLARIĆ, BUZET zastupanog po punomoćniku SLOBODAN KAPOR; MIRA TUŠĆAN, BUZET zastupanog po punomoćniku SLOBODAN KAPOR; ADRIANA LOPANDIĆ, BUZET zastupanog po punomoćniku SLOBODAN KAPOR; ŽELJKO MARUŠIĆ, BUZET zastupanog po punomoćniku SLOBODAN KAPOR; GRACIJANO KRIVIČIĆ, CEROVLJE zastupanog po punomoćniku SLOBODAN KAPOR; ZLATAN POLJAK, BUZET zastupanog po punomoćniku SLOBODAN KAPOR; AMADEO BAZJAK, LIVADE zastupanog po punomoćniku SLOBODAN KAPOR; GRACIJANO KRT, LIVADE zastupanog po punomoćniku SLOBODAN KAPOR; FRANKO JERMANIŠ, BUZET zastupanog po punomoćniku SLOBODAN KAPOR; ĐOVANI SIROTIĆ, BUZET zastupanog po punomoćniku SLOBODAN KAPOR; DANIELA BAZJAK, LIVADE zastupanog po punomoćniku SLOBODAN KAPOR; TAMARA PETRETIĆ, BUZET zastupanog po punomoćniku SLOBODAN KAPOR</izvorni_sadrzaj>
    <derivirana_varijabla naziv="DomainObject.Predmet.StrankaFormated_1">  MILENA VIVODA, BUZET zastupanog po punomoćniku SLOBODAN KAPOR; VILIJAM KRBAVAC, LUPOGLAV zastupanog po punomoćniku SLOBODAN KAPOR; DAVID KRAJCAR, LUPOGLAV zastupanog po punomoćniku SLOBODAN KAPOR; KARMEN KLARIĆ, BUZET zastupanog po punomoćniku SLOBODAN KAPOR; MIRA TUŠĆAN, BUZET zastupanog po punomoćniku SLOBODAN KAPOR; ADRIANA LOPANDIĆ, BUZET zastupanog po punomoćniku SLOBODAN KAPOR; ŽELJKO MARUŠIĆ, BUZET zastupanog po punomoćniku SLOBODAN KAPOR; GRACIJANO KRIVIČIĆ, CEROVLJE zastupanog po punomoćniku SLOBODAN KAPOR; ZLATAN POLJAK, BUZET zastupanog po punomoćniku SLOBODAN KAPOR; AMADEO BAZJAK, LIVADE zastupanog po punomoćniku SLOBODAN KAPOR; GRACIJANO KRT, LIVADE zastupanog po punomoćniku SLOBODAN KAPOR; FRANKO JERMANIŠ, BUZET zastupanog po punomoćniku SLOBODAN KAPOR; ĐOVANI SIROTIĆ, BUZET zastupanog po punomoćniku SLOBODAN KAPOR; DANIELA BAZJAK, LIVADE zastupanog po punomoćniku SLOBODAN KAPOR; TAMARA PETRETIĆ, BUZET zastupanog po punomoćniku SLOBODAN KAPOR</derivirana_varijabla>
  </DomainObject.Predmet.StrankaFormated>
  <DomainObject.Predmet.StrankaFormatedOIB>
    <izvorni_sadrzaj>  MILENA VIVODA, BUZET zastupanog po punomoćniku SLOBODAN KAPOR; VILIJAM KRBAVAC, LUPOGLAV zastupanog po punomoćniku SLOBODAN KAPOR; DAVID KRAJCAR, LUPOGLAV zastupanog po punomoćniku SLOBODAN KAPOR; KARMEN KLARIĆ, BUZET zastupanog po punomoćniku SLOBODAN KAPOR; MIRA TUŠĆAN, BUZET zastupanog po punomoćniku SLOBODAN KAPOR; ADRIANA LOPANDIĆ, BUZET zastupanog po punomoćniku SLOBODAN KAPOR; ŽELJKO MARUŠIĆ, BUZET zastupanog po punomoćniku SLOBODAN KAPOR; GRACIJANO KRIVIČIĆ, CEROVLJE zastupanog po punomoćniku SLOBODAN KAPOR; ZLATAN POLJAK, BUZET zastupanog po punomoćniku SLOBODAN KAPOR; AMADEO BAZJAK, LIVADE zastupanog po punomoćniku SLOBODAN KAPOR; GRACIJANO KRT, LIVADE zastupanog po punomoćniku SLOBODAN KAPOR; FRANKO JERMANIŠ, BUZET zastupanog po punomoćniku SLOBODAN KAPOR; ĐOVANI SIROTIĆ, BUZET zastupanog po punomoćniku SLOBODAN KAPOR; DANIELA BAZJAK, LIVADE zastupanog po punomoćniku SLOBODAN KAPOR; TAMARA PETRETIĆ, BUZET zastupanog po punomoćniku SLOBODAN KAPOR</izvorni_sadrzaj>
    <derivirana_varijabla naziv="DomainObject.Predmet.StrankaFormatedOIB_1">  MILENA VIVODA, BUZET zastupanog po punomoćniku SLOBODAN KAPOR; VILIJAM KRBAVAC, LUPOGLAV zastupanog po punomoćniku SLOBODAN KAPOR; DAVID KRAJCAR, LUPOGLAV zastupanog po punomoćniku SLOBODAN KAPOR; KARMEN KLARIĆ, BUZET zastupanog po punomoćniku SLOBODAN KAPOR; MIRA TUŠĆAN, BUZET zastupanog po punomoćniku SLOBODAN KAPOR; ADRIANA LOPANDIĆ, BUZET zastupanog po punomoćniku SLOBODAN KAPOR; ŽELJKO MARUŠIĆ, BUZET zastupanog po punomoćniku SLOBODAN KAPOR; GRACIJANO KRIVIČIĆ, CEROVLJE zastupanog po punomoćniku SLOBODAN KAPOR; ZLATAN POLJAK, BUZET zastupanog po punomoćniku SLOBODAN KAPOR; AMADEO BAZJAK, LIVADE zastupanog po punomoćniku SLOBODAN KAPOR; GRACIJANO KRT, LIVADE zastupanog po punomoćniku SLOBODAN KAPOR; FRANKO JERMANIŠ, BUZET zastupanog po punomoćniku SLOBODAN KAPOR; ĐOVANI SIROTIĆ, BUZET zastupanog po punomoćniku SLOBODAN KAPOR; DANIELA BAZJAK, LIVADE zastupanog po punomoćniku SLOBODAN KAPOR; TAMARA PETRETIĆ, BUZET zastupanog po punomoćniku SLOBODAN KAPOR</derivirana_varijabla>
  </DomainObject.Predmet.StrankaFormatedOIB>
  <DomainObject.Predmet.StrankaFormatedWithAdress>
    <izvorni_sadrzaj> MILENA VIVODA, BUZET, Štrped 1/4, 52420 Buzet zastupanog po punomoćniku SLOBODAN KAPOR; VILIJAM KRBAVAC, LUPOGLAV, Lupoglav 25d, 52426 LUPOGLAV zastupanog po punomoćniku SLOBODAN KAPOR; DAVID KRAJCAR, LUPOGLAV, Senmić 49, 52426 LUPOGLAV zastupanog po punomoćniku SLOBODAN KAPOR; KARMEN KLARIĆ, BUZET, 1. maja 2/3, 52420 Buzet zastupanog po punomoćniku SLOBODAN KAPOR; MIRA TUŠĆAN, BUZET, Černekov breg 37, 52420 Buzet zastupanog po punomoćniku SLOBODAN KAPOR; ADRIANA LOPANDIĆ, BUZET, Pino Budicin 15, 52420 Buzet zastupanog po punomoćniku SLOBODAN KAPOR; ŽELJKO MARUŠIĆ, BUZET, Luskići 20, 52420 Buzet zastupanog po punomoćniku SLOBODAN KAPOR; GRACIJANO KRIVIČIĆ, CEROVLJE, Oslić 13, 52402 Cerovlje zastupanog po punomoćniku SLOBODAN KAPOR; ZLATAN POLJAK, BUZET, Ferenčići 113, 52420 Buzet zastupanog po punomoćniku SLOBODAN KAPOR; AMADEO BAZJAK, LIVADE, Livade 18, 52427 Livade zastupanog po punomoćniku SLOBODAN KAPOR; GRACIJANO KRT, LIVADE, Krti 11, 52427 Livade zastupanog po punomoćniku SLOBODAN KAPOR; FRANKO JERMANIŠ, BUZET, Škuljari 14, 52420 Buzet zastupanog po punomoćniku SLOBODAN KAPOR; ĐOVANI SIROTIĆ, BUZET, Černekov breg 44, 52420 Buzet zastupanog po punomoćniku SLOBODAN KAPOR; DANIELA BAZJAK, LIVADE, Livade 18, 52427 Livade zastupanog po punomoćniku SLOBODAN KAPOR; TAMARA PETRETIĆ, BUZET, Komunšćica 7, 52420 Buzet zastupanog po punomoćniku SLOBODAN KAPOR</izvorni_sadrzaj>
    <derivirana_varijabla naziv="DomainObject.Predmet.StrankaFormatedWithAdress_1"> MILENA VIVODA, BUZET, Štrped 1/4, 52420 Buzet zastupanog po punomoćniku SLOBODAN KAPOR; VILIJAM KRBAVAC, LUPOGLAV, Lupoglav 25d, 52426 LUPOGLAV zastupanog po punomoćniku SLOBODAN KAPOR; DAVID KRAJCAR, LUPOGLAV, Senmić 49, 52426 LUPOGLAV zastupanog po punomoćniku SLOBODAN KAPOR; KARMEN KLARIĆ, BUZET, 1. maja 2/3, 52420 Buzet zastupanog po punomoćniku SLOBODAN KAPOR; MIRA TUŠĆAN, BUZET, Černekov breg 37, 52420 Buzet zastupanog po punomoćniku SLOBODAN KAPOR; ADRIANA LOPANDIĆ, BUZET, Pino Budicin 15, 52420 Buzet zastupanog po punomoćniku SLOBODAN KAPOR; ŽELJKO MARUŠIĆ, BUZET, Luskići 20, 52420 Buzet zastupanog po punomoćniku SLOBODAN KAPOR; GRACIJANO KRIVIČIĆ, CEROVLJE, Oslić 13, 52402 Cerovlje zastupanog po punomoćniku SLOBODAN KAPOR; ZLATAN POLJAK, BUZET, Ferenčići 113, 52420 Buzet zastupanog po punomoćniku SLOBODAN KAPOR; AMADEO BAZJAK, LIVADE, Livade 18, 52427 Livade zastupanog po punomoćniku SLOBODAN KAPOR; GRACIJANO KRT, LIVADE, Krti 11, 52427 Livade zastupanog po punomoćniku SLOBODAN KAPOR; FRANKO JERMANIŠ, BUZET, Škuljari 14, 52420 Buzet zastupanog po punomoćniku SLOBODAN KAPOR; ĐOVANI SIROTIĆ, BUZET, Černekov breg 44, 52420 Buzet zastupanog po punomoćniku SLOBODAN KAPOR; DANIELA BAZJAK, LIVADE, Livade 18, 52427 Livade zastupanog po punomoćniku SLOBODAN KAPOR; TAMARA PETRETIĆ, BUZET, Komunšćica 7, 52420 Buzet zastupanog po punomoćniku SLOBODAN KAPOR</derivirana_varijabla>
  </DomainObject.Predmet.StrankaFormatedWithAdress>
  <DomainObject.Predmet.StrankaFormatedWithAdressOIB>
    <izvorni_sadrzaj> MILENA VIVODA, BUZET, Štrped 1/4, 52420 Buzet zastupanog po punomoćniku SLOBODAN KAPOR; VILIJAM KRBAVAC, LUPOGLAV, Lupoglav 25d, 52426 LUPOGLAV zastupanog po punomoćniku SLOBODAN KAPOR; DAVID KRAJCAR, LUPOGLAV, Senmić 49, 52426 LUPOGLAV zastupanog po punomoćniku SLOBODAN KAPOR; KARMEN KLARIĆ, BUZET, 1. maja 2/3, 52420 Buzet zastupanog po punomoćniku SLOBODAN KAPOR; MIRA TUŠĆAN, BUZET, Černekov breg 37, 52420 Buzet zastupanog po punomoćniku SLOBODAN KAPOR; ADRIANA LOPANDIĆ, BUZET, Pino Budicin 15, 52420 Buzet zastupanog po punomoćniku SLOBODAN KAPOR; ŽELJKO MARUŠIĆ, BUZET, Luskići 20, 52420 Buzet zastupanog po punomoćniku SLOBODAN KAPOR; GRACIJANO KRIVIČIĆ, CEROVLJE, Oslić 13, 52402 Cerovlje zastupanog po punomoćniku SLOBODAN KAPOR; ZLATAN POLJAK, BUZET, Ferenčići 113, 52420 Buzet zastupanog po punomoćniku SLOBODAN KAPOR; AMADEO BAZJAK, LIVADE, Livade 18, 52427 Livade zastupanog po punomoćniku SLOBODAN KAPOR; GRACIJANO KRT, LIVADE, Krti 11, 52427 Livade zastupanog po punomoćniku SLOBODAN KAPOR; FRANKO JERMANIŠ, BUZET, Škuljari 14, 52420 Buzet zastupanog po punomoćniku SLOBODAN KAPOR; ĐOVANI SIROTIĆ, BUZET, Černekov breg 44, 52420 Buzet zastupanog po punomoćniku SLOBODAN KAPOR; DANIELA BAZJAK, LIVADE, Livade 18, 52427 Livade zastupanog po punomoćniku SLOBODAN KAPOR; TAMARA PETRETIĆ, BUZET, Komunšćica 7, 52420 Buzet zastupanog po punomoćniku SLOBODAN KAPOR</izvorni_sadrzaj>
    <derivirana_varijabla naziv="DomainObject.Predmet.StrankaFormatedWithAdressOIB_1"> MILENA VIVODA, BUZET, Štrped 1/4, 52420 Buzet zastupanog po punomoćniku SLOBODAN KAPOR; VILIJAM KRBAVAC, LUPOGLAV, Lupoglav 25d, 52426 LUPOGLAV zastupanog po punomoćniku SLOBODAN KAPOR; DAVID KRAJCAR, LUPOGLAV, Senmić 49, 52426 LUPOGLAV zastupanog po punomoćniku SLOBODAN KAPOR; KARMEN KLARIĆ, BUZET, 1. maja 2/3, 52420 Buzet zastupanog po punomoćniku SLOBODAN KAPOR; MIRA TUŠĆAN, BUZET, Černekov breg 37, 52420 Buzet zastupanog po punomoćniku SLOBODAN KAPOR; ADRIANA LOPANDIĆ, BUZET, Pino Budicin 15, 52420 Buzet zastupanog po punomoćniku SLOBODAN KAPOR; ŽELJKO MARUŠIĆ, BUZET, Luskići 20, 52420 Buzet zastupanog po punomoćniku SLOBODAN KAPOR; GRACIJANO KRIVIČIĆ, CEROVLJE, Oslić 13, 52402 Cerovlje zastupanog po punomoćniku SLOBODAN KAPOR; ZLATAN POLJAK, BUZET, Ferenčići 113, 52420 Buzet zastupanog po punomoćniku SLOBODAN KAPOR; AMADEO BAZJAK, LIVADE, Livade 18, 52427 Livade zastupanog po punomoćniku SLOBODAN KAPOR; GRACIJANO KRT, LIVADE, Krti 11, 52427 Livade zastupanog po punomoćniku SLOBODAN KAPOR; FRANKO JERMANIŠ, BUZET, Škuljari 14, 52420 Buzet zastupanog po punomoćniku SLOBODAN KAPOR; ĐOVANI SIROTIĆ, BUZET, Černekov breg 44, 52420 Buzet zastupanog po punomoćniku SLOBODAN KAPOR; DANIELA BAZJAK, LIVADE, Livade 18, 52427 Livade zastupanog po punomoćniku SLOBODAN KAPOR; TAMARA PETRETIĆ, BUZET, Komunšćica 7, 52420 Buzet zastupanog po punomoćniku SLOBODAN KAPOR</derivirana_varijabla>
  </DomainObject.Predmet.StrankaFormatedWithAdressOIB>
  <DomainObject.Predmet.StrankaWithAdress>
    <izvorni_sadrzaj>MILENA VIVODA, BUZET Štrped 1/4,52420 Buzet,VILIJAM KRBAVAC, LUPOGLAV Lupoglav 25d,52426 LUPOGLAV,DAVID KRAJCAR, LUPOGLAV Senmić 49,52426 LUPOGLAV,KARMEN KLARIĆ, BUZET 1. maja 2/3,52420 Buzet,MIRA TUŠĆAN, BUZET Černekov breg 37,52420 Buzet,ADRIANA LOPANDIĆ, BUZET Pino Budicin 15,52420 Buzet,ŽELJKO MARUŠIĆ, BUZET Luskići 20,52420 Buzet,GRACIJANO KRIVIČIĆ, CEROVLJE Oslić 13,52402 Cerovlje,ZLATAN POLJAK, BUZET Ferenčići 113,52420 Buzet,AMADEO BAZJAK, LIVADE Livade 18,52427 Livade,GRACIJANO KRT, LIVADE Krti 11,52427 Livade,FRANKO JERMANIŠ, BUZET Škuljari 14,52420 Buzet,ĐOVANI SIROTIĆ, BUZET Černekov breg 44,52420 Buzet,DANIELA BAZJAK, LIVADE Livade 18,52427 Livade,TAMARA PETRETIĆ, BUZET Komunšćica 7,52420 Buzet</izvorni_sadrzaj>
    <derivirana_varijabla naziv="DomainObject.Predmet.StrankaWithAdress_1">MILENA VIVODA, BUZET Štrped 1/4,52420 Buzet,VILIJAM KRBAVAC, LUPOGLAV Lupoglav 25d,52426 LUPOGLAV,DAVID KRAJCAR, LUPOGLAV Senmić 49,52426 LUPOGLAV,KARMEN KLARIĆ, BUZET 1. maja 2/3,52420 Buzet,MIRA TUŠĆAN, BUZET Černekov breg 37,52420 Buzet,ADRIANA LOPANDIĆ, BUZET Pino Budicin 15,52420 Buzet,ŽELJKO MARUŠIĆ, BUZET Luskići 20,52420 Buzet,GRACIJANO KRIVIČIĆ, CEROVLJE Oslić 13,52402 Cerovlje,ZLATAN POLJAK, BUZET Ferenčići 113,52420 Buzet,AMADEO BAZJAK, LIVADE Livade 18,52427 Livade,GRACIJANO KRT, LIVADE Krti 11,52427 Livade,FRANKO JERMANIŠ, BUZET Škuljari 14,52420 Buzet,ĐOVANI SIROTIĆ, BUZET Černekov breg 44,52420 Buzet,DANIELA BAZJAK, LIVADE Livade 18,52427 Livade,TAMARA PETRETIĆ, BUZET Komunšćica 7,52420 Buzet</derivirana_varijabla>
  </DomainObject.Predmet.StrankaWithAdress>
  <DomainObject.Predmet.StrankaWithAdressOIB>
    <izvorni_sadrzaj>MILENA VIVODA, BUZET, Štrped 1/4,52420 Buzet,VILIJAM KRBAVAC, LUPOGLAV, Lupoglav 25d,52426 LUPOGLAV,DAVID KRAJCAR, LUPOGLAV, Senmić 49,52426 LUPOGLAV,KARMEN KLARIĆ, BUZET, 1. maja 2/3,52420 Buzet,MIRA TUŠĆAN, BUZET, Černekov breg 37,52420 Buzet,ADRIANA LOPANDIĆ, BUZET, Pino Budicin 15,52420 Buzet,ŽELJKO MARUŠIĆ, BUZET, Luskići 20,52420 Buzet,GRACIJANO KRIVIČIĆ, CEROVLJE, Oslić 13,52402 Cerovlje,ZLATAN POLJAK, BUZET, Ferenčići 113,52420 Buzet,AMADEO BAZJAK, LIVADE, Livade 18,52427 Livade,GRACIJANO KRT, LIVADE, Krti 11,52427 Livade,FRANKO JERMANIŠ, BUZET, Škuljari 14,52420 Buzet,ĐOVANI SIROTIĆ, BUZET, Černekov breg 44,52420 Buzet,DANIELA BAZJAK, LIVADE, Livade 18,52427 Livade,TAMARA PETRETIĆ, BUZET, Komunšćica 7,52420 Buzet</izvorni_sadrzaj>
    <derivirana_varijabla naziv="DomainObject.Predmet.StrankaWithAdressOIB_1">MILENA VIVODA, BUZET, Štrped 1/4,52420 Buzet,VILIJAM KRBAVAC, LUPOGLAV, Lupoglav 25d,52426 LUPOGLAV,DAVID KRAJCAR, LUPOGLAV, Senmić 49,52426 LUPOGLAV,KARMEN KLARIĆ, BUZET, 1. maja 2/3,52420 Buzet,MIRA TUŠĆAN, BUZET, Černekov breg 37,52420 Buzet,ADRIANA LOPANDIĆ, BUZET, Pino Budicin 15,52420 Buzet,ŽELJKO MARUŠIĆ, BUZET, Luskići 20,52420 Buzet,GRACIJANO KRIVIČIĆ, CEROVLJE, Oslić 13,52402 Cerovlje,ZLATAN POLJAK, BUZET, Ferenčići 113,52420 Buzet,AMADEO BAZJAK, LIVADE, Livade 18,52427 Livade,GRACIJANO KRT, LIVADE, Krti 11,52427 Livade,FRANKO JERMANIŠ, BUZET, Škuljari 14,52420 Buzet,ĐOVANI SIROTIĆ, BUZET, Černekov breg 44,52420 Buzet,DANIELA BAZJAK, LIVADE, Livade 18,52427 Livade,TAMARA PETRETIĆ, BUZET, Komunšćica 7,52420 Buzet</derivirana_varijabla>
  </DomainObject.Predmet.StrankaWithAdressOIB>
  <DomainObject.Predmet.StrankaNazivFormated>
    <izvorni_sadrzaj>MILENA VIVODA, BUZET,VILIJAM KRBAVAC, LUPOGLAV,DAVID KRAJCAR, LUPOGLAV,KARMEN KLARIĆ, BUZET,MIRA TUŠĆAN, BUZET,ADRIANA LOPANDIĆ, BUZET,ŽELJKO MARUŠIĆ, BUZET,GRACIJANO KRIVIČIĆ, CEROVLJE,ZLATAN POLJAK, BUZET,AMADEO BAZJAK, LIVADE,GRACIJANO KRT, LIVADE,FRANKO JERMANIŠ, BUZET,ĐOVANI SIROTIĆ, BUZET,DANIELA BAZJAK, LIVADE,TAMARA PETRETIĆ, BUZET</izvorni_sadrzaj>
    <derivirana_varijabla naziv="DomainObject.Predmet.StrankaNazivFormated_1">MILENA VIVODA, BUZET,VILIJAM KRBAVAC, LUPOGLAV,DAVID KRAJCAR, LUPOGLAV,KARMEN KLARIĆ, BUZET,MIRA TUŠĆAN, BUZET,ADRIANA LOPANDIĆ, BUZET,ŽELJKO MARUŠIĆ, BUZET,GRACIJANO KRIVIČIĆ, CEROVLJE,ZLATAN POLJAK, BUZET,AMADEO BAZJAK, LIVADE,GRACIJANO KRT, LIVADE,FRANKO JERMANIŠ, BUZET,ĐOVANI SIROTIĆ, BUZET,DANIELA BAZJAK, LIVADE,TAMARA PETRETIĆ, BUZET</derivirana_varijabla>
  </DomainObject.Predmet.StrankaNazivFormated>
  <DomainObject.Predmet.StrankaNazivFormatedOIB>
    <izvorni_sadrzaj>MILENA VIVODA, BUZET,VILIJAM KRBAVAC, LUPOGLAV,DAVID KRAJCAR, LUPOGLAV,KARMEN KLARIĆ, BUZET,MIRA TUŠĆAN, BUZET,ADRIANA LOPANDIĆ, BUZET,ŽELJKO MARUŠIĆ, BUZET,GRACIJANO KRIVIČIĆ, CEROVLJE,ZLATAN POLJAK, BUZET,AMADEO BAZJAK, LIVADE,GRACIJANO KRT, LIVADE,FRANKO JERMANIŠ, BUZET,ĐOVANI SIROTIĆ, BUZET,DANIELA BAZJAK, LIVADE,TAMARA PETRETIĆ, BUZET</izvorni_sadrzaj>
    <derivirana_varijabla naziv="DomainObject.Predmet.StrankaNazivFormatedOIB_1">MILENA VIVODA, BUZET,VILIJAM KRBAVAC, LUPOGLAV,DAVID KRAJCAR, LUPOGLAV,KARMEN KLARIĆ, BUZET,MIRA TUŠĆAN, BUZET,ADRIANA LOPANDIĆ, BUZET,ŽELJKO MARUŠIĆ, BUZET,GRACIJANO KRIVIČIĆ, CEROVLJE,ZLATAN POLJAK, BUZET,AMADEO BAZJAK, LIVADE,GRACIJANO KRT, LIVADE,FRANKO JERMANIŠ, BUZET,ĐOVANI SIROTIĆ, BUZET,DANIELA BAZJAK, LIVADE,TAMARA PETRETIĆ, BUZET</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162223.46</izvorni_sadrzaj>
    <derivirana_varijabla naziv="DomainObject.Predmet.TrenutnaVrijednost_1">162223.46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MILENA VIVODA, BUZET zastupanog po punomoćniku SLOBODAN KAPOR</item>
      <item>VILIJAM KRBAVAC, LUPOGLAV zastupanog po punomoćniku SLOBODAN KAPOR</item>
      <item>DAVID KRAJCAR, LUPOGLAV zastupanog po punomoćniku SLOBODAN KAPOR</item>
      <item>KARMEN KLARIĆ, BUZET zastupanog po punomoćniku SLOBODAN KAPOR</item>
      <item>MIRA TUŠĆAN, BUZET zastupanog po punomoćniku SLOBODAN KAPOR</item>
      <item>ADRIANA LOPANDIĆ, BUZET zastupanog po punomoćniku SLOBODAN KAPOR</item>
      <item>ŽELJKO MARUŠIĆ, BUZET zastupanog po punomoćniku SLOBODAN KAPOR</item>
      <item>GRACIJANO KRIVIČIĆ, CEROVLJE zastupanog po punomoćniku SLOBODAN KAPOR</item>
      <item>ZLATAN POLJAK, BUZET zastupanog po punomoćniku SLOBODAN KAPOR</item>
      <item>AMADEO BAZJAK, LIVADE zastupanog po punomoćniku SLOBODAN KAPOR</item>
      <item>GRACIJANO KRT, LIVADE zastupanog po punomoćniku SLOBODAN KAPOR</item>
      <item>FRANKO JERMANIŠ, BUZET zastupanog po punomoćniku SLOBODAN KAPOR</item>
      <item>ĐOVANI SIROTIĆ, BUZET zastupanog po punomoćniku SLOBODAN KAPOR</item>
      <item>DANIELA BAZJAK, LIVADE zastupanog po punomoćniku SLOBODAN KAPOR</item>
      <item>TAMARA PETRETIĆ, BUZET zastupanog po punomoćniku SLOBODAN KAPOR</item>
    </izvorni_sadrzaj>
    <derivirana_varijabla naziv="DomainObject.Predmet.StrankaListFormated_1">
      <item>MILENA VIVODA, BUZET zastupanog po punomoćniku SLOBODAN KAPOR</item>
      <item>VILIJAM KRBAVAC, LUPOGLAV zastupanog po punomoćniku SLOBODAN KAPOR</item>
      <item>DAVID KRAJCAR, LUPOGLAV zastupanog po punomoćniku SLOBODAN KAPOR</item>
      <item>KARMEN KLARIĆ, BUZET zastupanog po punomoćniku SLOBODAN KAPOR</item>
      <item>MIRA TUŠĆAN, BUZET zastupanog po punomoćniku SLOBODAN KAPOR</item>
      <item>ADRIANA LOPANDIĆ, BUZET zastupanog po punomoćniku SLOBODAN KAPOR</item>
      <item>ŽELJKO MARUŠIĆ, BUZET zastupanog po punomoćniku SLOBODAN KAPOR</item>
      <item>GRACIJANO KRIVIČIĆ, CEROVLJE zastupanog po punomoćniku SLOBODAN KAPOR</item>
      <item>ZLATAN POLJAK, BUZET zastupanog po punomoćniku SLOBODAN KAPOR</item>
      <item>AMADEO BAZJAK, LIVADE zastupanog po punomoćniku SLOBODAN KAPOR</item>
      <item>GRACIJANO KRT, LIVADE zastupanog po punomoćniku SLOBODAN KAPOR</item>
      <item>FRANKO JERMANIŠ, BUZET zastupanog po punomoćniku SLOBODAN KAPOR</item>
      <item>ĐOVANI SIROTIĆ, BUZET zastupanog po punomoćniku SLOBODAN KAPOR</item>
      <item>DANIELA BAZJAK, LIVADE zastupanog po punomoćniku SLOBODAN KAPOR</item>
      <item>TAMARA PETRETIĆ, BUZET zastupanog po punomoćniku SLOBODAN KAPOR</item>
    </derivirana_varijabla>
  </DomainObject.Predmet.StrankaListFormated>
  <DomainObject.Predmet.StrankaListFormatedOIB>
    <izvorni_sadrzaj>
      <item>MILENA VIVODA, BUZET zastupanog po punomoćniku SLOBODAN KAPOR</item>
      <item>VILIJAM KRBAVAC, LUPOGLAV zastupanog po punomoćniku SLOBODAN KAPOR</item>
      <item>DAVID KRAJCAR, LUPOGLAV zastupanog po punomoćniku SLOBODAN KAPOR</item>
      <item>KARMEN KLARIĆ, BUZET zastupanog po punomoćniku SLOBODAN KAPOR</item>
      <item>MIRA TUŠĆAN, BUZET zastupanog po punomoćniku SLOBODAN KAPOR</item>
      <item>ADRIANA LOPANDIĆ, BUZET zastupanog po punomoćniku SLOBODAN KAPOR</item>
      <item>ŽELJKO MARUŠIĆ, BUZET zastupanog po punomoćniku SLOBODAN KAPOR</item>
      <item>GRACIJANO KRIVIČIĆ, CEROVLJE zastupanog po punomoćniku SLOBODAN KAPOR</item>
      <item>ZLATAN POLJAK, BUZET zastupanog po punomoćniku SLOBODAN KAPOR</item>
      <item>AMADEO BAZJAK, LIVADE zastupanog po punomoćniku SLOBODAN KAPOR</item>
      <item>GRACIJANO KRT, LIVADE zastupanog po punomoćniku SLOBODAN KAPOR</item>
      <item>FRANKO JERMANIŠ, BUZET zastupanog po punomoćniku SLOBODAN KAPOR</item>
      <item>ĐOVANI SIROTIĆ, BUZET zastupanog po punomoćniku SLOBODAN KAPOR</item>
      <item>DANIELA BAZJAK, LIVADE zastupanog po punomoćniku SLOBODAN KAPOR</item>
      <item>TAMARA PETRETIĆ, BUZET zastupanog po punomoćniku SLOBODAN KAPOR</item>
    </izvorni_sadrzaj>
    <derivirana_varijabla naziv="DomainObject.Predmet.StrankaListFormatedOIB_1">
      <item>MILENA VIVODA, BUZET zastupanog po punomoćniku SLOBODAN KAPOR</item>
      <item>VILIJAM KRBAVAC, LUPOGLAV zastupanog po punomoćniku SLOBODAN KAPOR</item>
      <item>DAVID KRAJCAR, LUPOGLAV zastupanog po punomoćniku SLOBODAN KAPOR</item>
      <item>KARMEN KLARIĆ, BUZET zastupanog po punomoćniku SLOBODAN KAPOR</item>
      <item>MIRA TUŠĆAN, BUZET zastupanog po punomoćniku SLOBODAN KAPOR</item>
      <item>ADRIANA LOPANDIĆ, BUZET zastupanog po punomoćniku SLOBODAN KAPOR</item>
      <item>ŽELJKO MARUŠIĆ, BUZET zastupanog po punomoćniku SLOBODAN KAPOR</item>
      <item>GRACIJANO KRIVIČIĆ, CEROVLJE zastupanog po punomoćniku SLOBODAN KAPOR</item>
      <item>ZLATAN POLJAK, BUZET zastupanog po punomoćniku SLOBODAN KAPOR</item>
      <item>AMADEO BAZJAK, LIVADE zastupanog po punomoćniku SLOBODAN KAPOR</item>
      <item>GRACIJANO KRT, LIVADE zastupanog po punomoćniku SLOBODAN KAPOR</item>
      <item>FRANKO JERMANIŠ, BUZET zastupanog po punomoćniku SLOBODAN KAPOR</item>
      <item>ĐOVANI SIROTIĆ, BUZET zastupanog po punomoćniku SLOBODAN KAPOR</item>
      <item>DANIELA BAZJAK, LIVADE zastupanog po punomoćniku SLOBODAN KAPOR</item>
      <item>TAMARA PETRETIĆ, BUZET zastupanog po punomoćniku SLOBODAN KAPOR</item>
    </derivirana_varijabla>
  </DomainObject.Predmet.StrankaListFormatedOIB>
  <DomainObject.Predmet.StrankaListFormatedWithAdress>
    <izvorni_sadrzaj>
      <item>MILENA VIVODA, BUZET, Štrped 1/4, 52420 Buzet zastupanog po punomoćniku SLOBODAN KAPOR</item>
      <item>VILIJAM KRBAVAC, LUPOGLAV, Lupoglav 25d, 52426 LUPOGLAV zastupanog po punomoćniku SLOBODAN KAPOR</item>
      <item>DAVID KRAJCAR, LUPOGLAV, Senmić 49, 52426 LUPOGLAV zastupanog po punomoćniku SLOBODAN KAPOR</item>
      <item>KARMEN KLARIĆ, BUZET, 1. maja 2/3, 52420 Buzet zastupanog po punomoćniku SLOBODAN KAPOR</item>
      <item>MIRA TUŠĆAN, BUZET, Černekov breg 37, 52420 Buzet zastupanog po punomoćniku SLOBODAN KAPOR</item>
      <item>ADRIANA LOPANDIĆ, BUZET, Pino Budicin 15, 52420 Buzet zastupanog po punomoćniku SLOBODAN KAPOR</item>
      <item>ŽELJKO MARUŠIĆ, BUZET, Luskići 20, 52420 Buzet zastupanog po punomoćniku SLOBODAN KAPOR</item>
      <item>GRACIJANO KRIVIČIĆ, CEROVLJE, Oslić 13, 52402 Cerovlje zastupanog po punomoćniku SLOBODAN KAPOR</item>
      <item>ZLATAN POLJAK, BUZET, Ferenčići 113, 52420 Buzet zastupanog po punomoćniku SLOBODAN KAPOR</item>
      <item>AMADEO BAZJAK, LIVADE, Livade 18, 52427 Livade zastupanog po punomoćniku SLOBODAN KAPOR</item>
      <item>GRACIJANO KRT, LIVADE, Krti 11, 52427 Livade zastupanog po punomoćniku SLOBODAN KAPOR</item>
      <item>FRANKO JERMANIŠ, BUZET, Škuljari 14, 52420 Buzet zastupanog po punomoćniku SLOBODAN KAPOR</item>
      <item>ĐOVANI SIROTIĆ, BUZET, Černekov breg 44, 52420 Buzet zastupanog po punomoćniku SLOBODAN KAPOR</item>
      <item>DANIELA BAZJAK, LIVADE, Livade 18, 52427 Livade zastupanog po punomoćniku SLOBODAN KAPOR</item>
      <item>TAMARA PETRETIĆ, BUZET, Komunšćica 7, 52420 Buzet zastupanog po punomoćniku SLOBODAN KAPOR</item>
    </izvorni_sadrzaj>
    <derivirana_varijabla naziv="DomainObject.Predmet.StrankaListFormatedWithAdress_1">
      <item>MILENA VIVODA, BUZET, Štrped 1/4, 52420 Buzet zastupanog po punomoćniku SLOBODAN KAPOR</item>
      <item>VILIJAM KRBAVAC, LUPOGLAV, Lupoglav 25d, 52426 LUPOGLAV zastupanog po punomoćniku SLOBODAN KAPOR</item>
      <item>DAVID KRAJCAR, LUPOGLAV, Senmić 49, 52426 LUPOGLAV zastupanog po punomoćniku SLOBODAN KAPOR</item>
      <item>KARMEN KLARIĆ, BUZET, 1. maja 2/3, 52420 Buzet zastupanog po punomoćniku SLOBODAN KAPOR</item>
      <item>MIRA TUŠĆAN, BUZET, Černekov breg 37, 52420 Buzet zastupanog po punomoćniku SLOBODAN KAPOR</item>
      <item>ADRIANA LOPANDIĆ, BUZET, Pino Budicin 15, 52420 Buzet zastupanog po punomoćniku SLOBODAN KAPOR</item>
      <item>ŽELJKO MARUŠIĆ, BUZET, Luskići 20, 52420 Buzet zastupanog po punomoćniku SLOBODAN KAPOR</item>
      <item>GRACIJANO KRIVIČIĆ, CEROVLJE, Oslić 13, 52402 Cerovlje zastupanog po punomoćniku SLOBODAN KAPOR</item>
      <item>ZLATAN POLJAK, BUZET, Ferenčići 113, 52420 Buzet zastupanog po punomoćniku SLOBODAN KAPOR</item>
      <item>AMADEO BAZJAK, LIVADE, Livade 18, 52427 Livade zastupanog po punomoćniku SLOBODAN KAPOR</item>
      <item>GRACIJANO KRT, LIVADE, Krti 11, 52427 Livade zastupanog po punomoćniku SLOBODAN KAPOR</item>
      <item>FRANKO JERMANIŠ, BUZET, Škuljari 14, 52420 Buzet zastupanog po punomoćniku SLOBODAN KAPOR</item>
      <item>ĐOVANI SIROTIĆ, BUZET, Černekov breg 44, 52420 Buzet zastupanog po punomoćniku SLOBODAN KAPOR</item>
      <item>DANIELA BAZJAK, LIVADE, Livade 18, 52427 Livade zastupanog po punomoćniku SLOBODAN KAPOR</item>
      <item>TAMARA PETRETIĆ, BUZET, Komunšćica 7, 52420 Buzet zastupanog po punomoćniku SLOBODAN KAPOR</item>
    </derivirana_varijabla>
  </DomainObject.Predmet.StrankaListFormatedWithAdress>
  <DomainObject.Predmet.StrankaListFormatedWithAdressOIB>
    <izvorni_sadrzaj>
      <item>MILENA VIVODA, BUZET, Štrped 1/4, 52420 Buzet zastupanog po punomoćniku SLOBODAN KAPOR</item>
      <item>VILIJAM KRBAVAC, LUPOGLAV, Lupoglav 25d, 52426 LUPOGLAV zastupanog po punomoćniku SLOBODAN KAPOR</item>
      <item>DAVID KRAJCAR, LUPOGLAV, Senmić 49, 52426 LUPOGLAV zastupanog po punomoćniku SLOBODAN KAPOR</item>
      <item>KARMEN KLARIĆ, BUZET, 1. maja 2/3, 52420 Buzet zastupanog po punomoćniku SLOBODAN KAPOR</item>
      <item>MIRA TUŠĆAN, BUZET, Černekov breg 37, 52420 Buzet zastupanog po punomoćniku SLOBODAN KAPOR</item>
      <item>ADRIANA LOPANDIĆ, BUZET, Pino Budicin 15, 52420 Buzet zastupanog po punomoćniku SLOBODAN KAPOR</item>
      <item>ŽELJKO MARUŠIĆ, BUZET, Luskići 20, 52420 Buzet zastupanog po punomoćniku SLOBODAN KAPOR</item>
      <item>GRACIJANO KRIVIČIĆ, CEROVLJE, Oslić 13, 52402 Cerovlje zastupanog po punomoćniku SLOBODAN KAPOR</item>
      <item>ZLATAN POLJAK, BUZET, Ferenčići 113, 52420 Buzet zastupanog po punomoćniku SLOBODAN KAPOR</item>
      <item>AMADEO BAZJAK, LIVADE, Livade 18, 52427 Livade zastupanog po punomoćniku SLOBODAN KAPOR</item>
      <item>GRACIJANO KRT, LIVADE, Krti 11, 52427 Livade zastupanog po punomoćniku SLOBODAN KAPOR</item>
      <item>FRANKO JERMANIŠ, BUZET, Škuljari 14, 52420 Buzet zastupanog po punomoćniku SLOBODAN KAPOR</item>
      <item>ĐOVANI SIROTIĆ, BUZET, Černekov breg 44, 52420 Buzet zastupanog po punomoćniku SLOBODAN KAPOR</item>
      <item>DANIELA BAZJAK, LIVADE, Livade 18, 52427 Livade zastupanog po punomoćniku SLOBODAN KAPOR</item>
      <item>TAMARA PETRETIĆ, BUZET, Komunšćica 7, 52420 Buzet zastupanog po punomoćniku SLOBODAN KAPOR</item>
    </izvorni_sadrzaj>
    <derivirana_varijabla naziv="DomainObject.Predmet.StrankaListFormatedWithAdressOIB_1">
      <item>MILENA VIVODA, BUZET, Štrped 1/4, 52420 Buzet zastupanog po punomoćniku SLOBODAN KAPOR</item>
      <item>VILIJAM KRBAVAC, LUPOGLAV, Lupoglav 25d, 52426 LUPOGLAV zastupanog po punomoćniku SLOBODAN KAPOR</item>
      <item>DAVID KRAJCAR, LUPOGLAV, Senmić 49, 52426 LUPOGLAV zastupanog po punomoćniku SLOBODAN KAPOR</item>
      <item>KARMEN KLARIĆ, BUZET, 1. maja 2/3, 52420 Buzet zastupanog po punomoćniku SLOBODAN KAPOR</item>
      <item>MIRA TUŠĆAN, BUZET, Černekov breg 37, 52420 Buzet zastupanog po punomoćniku SLOBODAN KAPOR</item>
      <item>ADRIANA LOPANDIĆ, BUZET, Pino Budicin 15, 52420 Buzet zastupanog po punomoćniku SLOBODAN KAPOR</item>
      <item>ŽELJKO MARUŠIĆ, BUZET, Luskići 20, 52420 Buzet zastupanog po punomoćniku SLOBODAN KAPOR</item>
      <item>GRACIJANO KRIVIČIĆ, CEROVLJE, Oslić 13, 52402 Cerovlje zastupanog po punomoćniku SLOBODAN KAPOR</item>
      <item>ZLATAN POLJAK, BUZET, Ferenčići 113, 52420 Buzet zastupanog po punomoćniku SLOBODAN KAPOR</item>
      <item>AMADEO BAZJAK, LIVADE, Livade 18, 52427 Livade zastupanog po punomoćniku SLOBODAN KAPOR</item>
      <item>GRACIJANO KRT, LIVADE, Krti 11, 52427 Livade zastupanog po punomoćniku SLOBODAN KAPOR</item>
      <item>FRANKO JERMANIŠ, BUZET, Škuljari 14, 52420 Buzet zastupanog po punomoćniku SLOBODAN KAPOR</item>
      <item>ĐOVANI SIROTIĆ, BUZET, Černekov breg 44, 52420 Buzet zastupanog po punomoćniku SLOBODAN KAPOR</item>
      <item>DANIELA BAZJAK, LIVADE, Livade 18, 52427 Livade zastupanog po punomoćniku SLOBODAN KAPOR</item>
      <item>TAMARA PETRETIĆ, BUZET, Komunšćica 7, 52420 Buzet zastupanog po punomoćniku SLOBODAN KAPOR</item>
    </derivirana_varijabla>
  </DomainObject.Predmet.StrankaListFormatedWithAdressOIB>
  <DomainObject.Predmet.StrankaListNazivFormated>
    <izvorni_sadrzaj>
      <item>MILENA VIVODA, BUZET</item>
      <item>VILIJAM KRBAVAC, LUPOGLAV</item>
      <item>DAVID KRAJCAR, LUPOGLAV</item>
      <item>KARMEN KLARIĆ, BUZET</item>
      <item>MIRA TUŠĆAN, BUZET</item>
      <item>ADRIANA LOPANDIĆ, BUZET</item>
      <item>ŽELJKO MARUŠIĆ, BUZET</item>
      <item>GRACIJANO KRIVIČIĆ, CEROVLJE</item>
      <item>ZLATAN POLJAK, BUZET</item>
      <item>AMADEO BAZJAK, LIVADE</item>
      <item>GRACIJANO KRT, LIVADE</item>
      <item>FRANKO JERMANIŠ, BUZET</item>
      <item>ĐOVANI SIROTIĆ, BUZET</item>
      <item>DANIELA BAZJAK, LIVADE</item>
      <item>TAMARA PETRETIĆ, BUZET</item>
    </izvorni_sadrzaj>
    <derivirana_varijabla naziv="DomainObject.Predmet.StrankaListNazivFormated_1">
      <item>MILENA VIVODA, BUZET</item>
      <item>VILIJAM KRBAVAC, LUPOGLAV</item>
      <item>DAVID KRAJCAR, LUPOGLAV</item>
      <item>KARMEN KLARIĆ, BUZET</item>
      <item>MIRA TUŠĆAN, BUZET</item>
      <item>ADRIANA LOPANDIĆ, BUZET</item>
      <item>ŽELJKO MARUŠIĆ, BUZET</item>
      <item>GRACIJANO KRIVIČIĆ, CEROVLJE</item>
      <item>ZLATAN POLJAK, BUZET</item>
      <item>AMADEO BAZJAK, LIVADE</item>
      <item>GRACIJANO KRT, LIVADE</item>
      <item>FRANKO JERMANIŠ, BUZET</item>
      <item>ĐOVANI SIROTIĆ, BUZET</item>
      <item>DANIELA BAZJAK, LIVADE</item>
      <item>TAMARA PETRETIĆ, BUZET</item>
    </derivirana_varijabla>
  </DomainObject.Predmet.StrankaListNazivFormated>
  <DomainObject.Predmet.StrankaListNazivFormatedOIB>
    <izvorni_sadrzaj>
      <item>MILENA VIVODA, BUZET</item>
      <item>VILIJAM KRBAVAC, LUPOGLAV</item>
      <item>DAVID KRAJCAR, LUPOGLAV</item>
      <item>KARMEN KLARIĆ, BUZET</item>
      <item>MIRA TUŠĆAN, BUZET</item>
      <item>ADRIANA LOPANDIĆ, BUZET</item>
      <item>ŽELJKO MARUŠIĆ, BUZET</item>
      <item>GRACIJANO KRIVIČIĆ, CEROVLJE</item>
      <item>ZLATAN POLJAK, BUZET</item>
      <item>AMADEO BAZJAK, LIVADE</item>
      <item>GRACIJANO KRT, LIVADE</item>
      <item>FRANKO JERMANIŠ, BUZET</item>
      <item>ĐOVANI SIROTIĆ, BUZET</item>
      <item>DANIELA BAZJAK, LIVADE</item>
      <item>TAMARA PETRETIĆ, BUZET</item>
    </izvorni_sadrzaj>
    <derivirana_varijabla naziv="DomainObject.Predmet.StrankaListNazivFormatedOIB_1">
      <item>MILENA VIVODA, BUZET</item>
      <item>VILIJAM KRBAVAC, LUPOGLAV</item>
      <item>DAVID KRAJCAR, LUPOGLAV</item>
      <item>KARMEN KLARIĆ, BUZET</item>
      <item>MIRA TUŠĆAN, BUZET</item>
      <item>ADRIANA LOPANDIĆ, BUZET</item>
      <item>ŽELJKO MARUŠIĆ, BUZET</item>
      <item>GRACIJANO KRIVIČIĆ, CEROVLJE</item>
      <item>ZLATAN POLJAK, BUZET</item>
      <item>AMADEO BAZJAK, LIVADE</item>
      <item>GRACIJANO KRT, LIVADE</item>
      <item>FRANKO JERMANIŠ, BUZET</item>
      <item>ĐOVANI SIROTIĆ, BUZET</item>
      <item>DANIELA BAZJAK, LIVADE</item>
      <item>TAMARA PETRETIĆ, BUZET</item>
    </derivirana_varijabla>
  </DomainObject.Predmet.StrankaListNazivFormatedOIB>
  <DomainObject.Predmet.ProtuStrankaListFormated>
    <izvorni_sadrzaj>
      <item>DRVOPLAST NOVA d.o.o. BUZET</item>
    </izvorni_sadrzaj>
    <derivirana_varijabla naziv="DomainObject.Predmet.ProtuStrankaListFormated_1">
      <item>DRVOPLAST NOVA d.o.o. BUZET</item>
    </derivirana_varijabla>
  </DomainObject.Predmet.ProtuStrankaListFormated>
  <DomainObject.Predmet.ProtuStrankaListFormatedOIB>
    <izvorni_sadrzaj>
      <item>DRVOPLAST NOVA d.o.o. BUZET, OIB 69703829160</item>
    </izvorni_sadrzaj>
    <derivirana_varijabla naziv="DomainObject.Predmet.ProtuStrankaListFormatedOIB_1">
      <item>DRVOPLAST NOVA d.o.o. BUZET, OIB 69703829160</item>
    </derivirana_varijabla>
  </DomainObject.Predmet.ProtuStrankaListFormatedOIB>
  <DomainObject.Predmet.ProtuStrankaListFormatedWithAdress>
    <izvorni_sadrzaj>
      <item>DRVOPLAST NOVA d.o.o. BUZET, Ivana Cancina 3, 52420 Buzet</item>
    </izvorni_sadrzaj>
    <derivirana_varijabla naziv="DomainObject.Predmet.ProtuStrankaListFormatedWithAdress_1">
      <item>DRVOPLAST NOVA d.o.o. BUZET, Ivana Cancina 3, 52420 Buzet</item>
    </derivirana_varijabla>
  </DomainObject.Predmet.ProtuStrankaListFormatedWithAdress>
  <DomainObject.Predmet.ProtuStrankaListFormatedWithAdressOIB>
    <izvorni_sadrzaj>
      <item>DRVOPLAST NOVA d.o.o. BUZET, OIB 69703829160, Ivana Cancina 3, 52420 Buzet</item>
    </izvorni_sadrzaj>
    <derivirana_varijabla naziv="DomainObject.Predmet.ProtuStrankaListFormatedWithAdressOIB_1">
      <item>DRVOPLAST NOVA d.o.o. BUZET, OIB 69703829160, Ivana Cancina 3, 52420 Buzet</item>
    </derivirana_varijabla>
  </DomainObject.Predmet.ProtuStrankaListFormatedWithAdressOIB>
  <DomainObject.Predmet.ProtuStrankaListNazivFormated>
    <izvorni_sadrzaj>
      <item>DRVOPLAST NOVA d.o.o. BUZET</item>
    </izvorni_sadrzaj>
    <derivirana_varijabla naziv="DomainObject.Predmet.ProtuStrankaListNazivFormated_1">
      <item>DRVOPLAST NOVA d.o.o. BUZET</item>
    </derivirana_varijabla>
  </DomainObject.Predmet.ProtuStrankaListNazivFormated>
  <DomainObject.Predmet.ProtuStrankaListNazivFormatedOIB>
    <izvorni_sadrzaj>
      <item>DRVOPLAST NOVA d.o.o. BUZET, OIB 69703829160</item>
    </izvorni_sadrzaj>
    <derivirana_varijabla naziv="DomainObject.Predmet.ProtuStrankaListNazivFormatedOIB_1">
      <item>DRVOPLAST NOVA d.o.o. BUZET, OIB 69703829160</item>
    </derivirana_varijabla>
  </DomainObject.Predmet.ProtuStrankaListNazivFormatedOIB>
  <DomainObject.Predmet.OstaliListFormated>
    <izvorni_sadrzaj>
      <item>SLOBODAN KAPOR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item>
    </izvorni_sadrzaj>
    <derivirana_varijabla naziv="DomainObject.Predmet.OstaliListFormated_1">
      <item>SLOBODAN KAPOR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item>
    </derivirana_varijabla>
  </DomainObject.Predmet.OstaliListFormated>
  <DomainObject.Predmet.OstaliListFormatedOIB>
    <izvorni_sadrzaj>
      <item>SLOBODAN KAPOR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 OIB 62061046523</item>
    </izvorni_sadrzaj>
    <derivirana_varijabla naziv="DomainObject.Predmet.OstaliListFormatedOIB_1">
      <item>SLOBODAN KAPOR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 OIB 62061046523</item>
    </derivirana_varijabla>
  </DomainObject.Predmet.OstaliListFormatedOIB>
  <DomainObject.Predmet.OstaliListFormatedWithAdress>
    <izvorni_sadrzaj>
      <item>SLOBODAN KAPOR, Krležina 37, 52100 Pula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 M. Benussi 8, 52440 Poreč</item>
    </izvorni_sadrzaj>
    <derivirana_varijabla naziv="DomainObject.Predmet.OstaliListFormatedWithAdress_1">
      <item>SLOBODAN KAPOR, Krležina 37, 52100 Pula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 M. Benussi 8, 52440 Poreč</item>
    </derivirana_varijabla>
  </DomainObject.Predmet.OstaliListFormatedWithAdress>
  <DomainObject.Predmet.OstaliListFormatedWithAdressOIB>
    <izvorni_sadrzaj>
      <item>SLOBODAN KAPOR, Krležina 37, 52100 Pula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 OIB 62061046523, M. Benussi 8, 52440 Poreč</item>
    </izvorni_sadrzaj>
    <derivirana_varijabla naziv="DomainObject.Predmet.OstaliListFormatedWithAdressOIB_1">
      <item>SLOBODAN KAPOR, Krležina 37, 52100 Pula punomoćnik sudionika u postupku TAMARA PETRETIĆ, BUZET; DANIELA BAZJAK, LIVADE; ŽELJKO MARUŠIĆ, BUZET; ĐOVANI SIROTIĆ, BUZET; MILENA VIVODA, BUZET; GRACIJANO KRT, LIVADE; FRANKO JERMANIŠ, BUZET; MIRA TUŠĆAN, BUZET; DAVID KRAJCAR, LUPOGLAV; AMADEO BAZJAK, LIVADE; ADRIANA LOPANDIĆ, BUZET; GRACIJANO KRIVIČIĆ, CEROVLJE; ZLATAN POLJAK, BUZET; KARMEN KLARIĆ, BUZET; VILIJAM KRBAVAC, LUPOGLAV</item>
      <item>Dražen Ezgeta, OIB 62061046523, M. Benussi 8, 52440 Poreč</item>
    </derivirana_varijabla>
  </DomainObject.Predmet.OstaliListFormatedWithAdressOIB>
  <DomainObject.Predmet.OstaliListNazivFormated>
    <izvorni_sadrzaj>
      <item>SLOBODAN KAPOR</item>
      <item>Dražen Ezgeta</item>
    </izvorni_sadrzaj>
    <derivirana_varijabla naziv="DomainObject.Predmet.OstaliListNazivFormated_1">
      <item>SLOBODAN KAPOR</item>
      <item>Dražen Ezgeta</item>
    </derivirana_varijabla>
  </DomainObject.Predmet.OstaliListNazivFormated>
  <DomainObject.Predmet.OstaliListNazivFormatedOIB>
    <izvorni_sadrzaj>
      <item>SLOBODAN KAPOR</item>
      <item>Dražen Ezgeta, OIB 62061046523</item>
    </izvorni_sadrzaj>
    <derivirana_varijabla naziv="DomainObject.Predmet.OstaliListNazivFormatedOIB_1">
      <item>SLOBODAN KAPOR</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AMADEO BAZJAK, LIVADE i dr.</izvorni_sadrzaj>
    <derivirana_varijabla naziv="DomainObject.Predmet.StrankaIDrugi_1">AMADEO BAZJAK, LIVADE i dr.</derivirana_varijabla>
  </DomainObject.Predmet.StrankaIDrugi>
  <DomainObject.Predmet.ProtustrankaIDrugi>
    <izvorni_sadrzaj>DRVOPLAST NOVA d.o.o. BUZET</izvorni_sadrzaj>
    <derivirana_varijabla naziv="DomainObject.Predmet.ProtustrankaIDrugi_1">DRVOPLAST NOVA d.o.o. BUZET</derivirana_varijabla>
  </DomainObject.Predmet.ProtustrankaIDrugi>
  <DomainObject.Predmet.StrankaIDrugiAdressOIB>
    <izvorni_sadrzaj>AMADEO BAZJAK, LIVADE, Livade 18, 52427 Livade i dr.</izvorni_sadrzaj>
    <derivirana_varijabla naziv="DomainObject.Predmet.StrankaIDrugiAdressOIB_1">AMADEO BAZJAK, LIVADE, Livade 18, 52427 Livade i dr.</derivirana_varijabla>
  </DomainObject.Predmet.StrankaIDrugiAdressOIB>
  <DomainObject.Predmet.ProtustrankaIDrugiAdressOIB>
    <izvorni_sadrzaj>DRVOPLAST NOVA d.o.o. BUZET, OIB 69703829160, Ivana Cancina 3, 52420 Buzet</izvorni_sadrzaj>
    <derivirana_varijabla naziv="DomainObject.Predmet.ProtustrankaIDrugiAdressOIB_1">DRVOPLAST NOVA d.o.o. BUZET, OIB 69703829160, Ivana Cancina 3,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VIVODA, BUZET</item>
      <item>VILIJAM KRBAVAC, LUPOGLAV</item>
      <item>DAVID KRAJCAR, LUPOGLAV</item>
      <item>KARMEN KLARIĆ, BUZET</item>
      <item>MIRA TUŠĆAN, BUZET</item>
      <item>ADRIANA LOPANDIĆ, BUZET</item>
      <item>ŽELJKO MARUŠIĆ, BUZET</item>
      <item>GRACIJANO KRIVIČIĆ, CEROVLJE</item>
      <item>ZLATAN POLJAK, BUZET</item>
      <item>AMADEO BAZJAK, LIVADE</item>
      <item>GRACIJANO KRT, LIVADE</item>
      <item>FRANKO JERMANIŠ, BUZET</item>
      <item>ĐOVANI SIROTIĆ, BUZET</item>
      <item>DANIELA BAZJAK, LIVADE</item>
      <item>SLOBODAN KAPOR</item>
      <item>TAMARA PETRETIĆ, BUZET</item>
      <item>Dražen Ezgeta</item>
      <item>DRVOPLAST NOVA d.o.o. BUZET</item>
    </izvorni_sadrzaj>
    <derivirana_varijabla naziv="DomainObject.Predmet.SudioniciListNaziv_1">
      <item>MILENA VIVODA, BUZET</item>
      <item>VILIJAM KRBAVAC, LUPOGLAV</item>
      <item>DAVID KRAJCAR, LUPOGLAV</item>
      <item>KARMEN KLARIĆ, BUZET</item>
      <item>MIRA TUŠĆAN, BUZET</item>
      <item>ADRIANA LOPANDIĆ, BUZET</item>
      <item>ŽELJKO MARUŠIĆ, BUZET</item>
      <item>GRACIJANO KRIVIČIĆ, CEROVLJE</item>
      <item>ZLATAN POLJAK, BUZET</item>
      <item>AMADEO BAZJAK, LIVADE</item>
      <item>GRACIJANO KRT, LIVADE</item>
      <item>FRANKO JERMANIŠ, BUZET</item>
      <item>ĐOVANI SIROTIĆ, BUZET</item>
      <item>DANIELA BAZJAK, LIVADE</item>
      <item>SLOBODAN KAPOR</item>
      <item>TAMARA PETRETIĆ, BUZET</item>
      <item>Dražen Ezgeta</item>
      <item>DRVOPLAST NOVA d.o.o. BUZET</item>
    </derivirana_varijabla>
  </DomainObject.Predmet.SudioniciListNaziv>
  <DomainObject.Predmet.SudioniciListAdressOIB>
    <izvorni_sadrzaj>
      <item>MILENA VIVODA, BUZET, Štrped 1/4,52420 Buzet</item>
      <item>VILIJAM KRBAVAC, LUPOGLAV, Lupoglav 25d,52426 LUPOGLAV</item>
      <item>DAVID KRAJCAR, LUPOGLAV, Senmić 49,52426 LUPOGLAV</item>
      <item>KARMEN KLARIĆ, BUZET, 1. maja 2/3,52420 Buzet</item>
      <item>MIRA TUŠĆAN, BUZET, Černekov breg 37,52420 Buzet</item>
      <item>ADRIANA LOPANDIĆ, BUZET, Pino Budicin 15,52420 Buzet</item>
      <item>ŽELJKO MARUŠIĆ, BUZET, Luskići 20,52420 Buzet</item>
      <item>GRACIJANO KRIVIČIĆ, CEROVLJE, Oslić 13,52402 Cerovlje</item>
      <item>ZLATAN POLJAK, BUZET, Ferenčići 113,52420 Buzet</item>
      <item>AMADEO BAZJAK, LIVADE, Livade 18,52427 Livade</item>
      <item>GRACIJANO KRT, LIVADE, Krti 11,52427 Livade</item>
      <item>FRANKO JERMANIŠ, BUZET, Škuljari 14,52420 Buzet</item>
      <item>ĐOVANI SIROTIĆ, BUZET, Černekov breg 44,52420 Buzet</item>
      <item>DANIELA BAZJAK, LIVADE, Livade 18,52427 Livade</item>
      <item>SLOBODAN KAPOR, Krležina 37,52100 Pula</item>
      <item>TAMARA PETRETIĆ, BUZET, Komunšćica 7,52420 Buzet</item>
      <item>Dražen Ezgeta, OIB 62061046523, M. Benussi 8,52440 Poreč</item>
      <item>DRVOPLAST NOVA d.o.o. BUZET, OIB 69703829160, Ivana Cancina 3,52420 Buzet</item>
    </izvorni_sadrzaj>
    <derivirana_varijabla naziv="DomainObject.Predmet.SudioniciListAdressOIB_1">
      <item>MILENA VIVODA, BUZET, Štrped 1/4,52420 Buzet</item>
      <item>VILIJAM KRBAVAC, LUPOGLAV, Lupoglav 25d,52426 LUPOGLAV</item>
      <item>DAVID KRAJCAR, LUPOGLAV, Senmić 49,52426 LUPOGLAV</item>
      <item>KARMEN KLARIĆ, BUZET, 1. maja 2/3,52420 Buzet</item>
      <item>MIRA TUŠĆAN, BUZET, Černekov breg 37,52420 Buzet</item>
      <item>ADRIANA LOPANDIĆ, BUZET, Pino Budicin 15,52420 Buzet</item>
      <item>ŽELJKO MARUŠIĆ, BUZET, Luskići 20,52420 Buzet</item>
      <item>GRACIJANO KRIVIČIĆ, CEROVLJE, Oslić 13,52402 Cerovlje</item>
      <item>ZLATAN POLJAK, BUZET, Ferenčići 113,52420 Buzet</item>
      <item>AMADEO BAZJAK, LIVADE, Livade 18,52427 Livade</item>
      <item>GRACIJANO KRT, LIVADE, Krti 11,52427 Livade</item>
      <item>FRANKO JERMANIŠ, BUZET, Škuljari 14,52420 Buzet</item>
      <item>ĐOVANI SIROTIĆ, BUZET, Černekov breg 44,52420 Buzet</item>
      <item>DANIELA BAZJAK, LIVADE, Livade 18,52427 Livade</item>
      <item>SLOBODAN KAPOR, Krležina 37,52100 Pula</item>
      <item>TAMARA PETRETIĆ, BUZET, Komunšćica 7,52420 Buzet</item>
      <item>Dražen Ezgeta, OIB 62061046523, M. Benussi 8,52440 Poreč</item>
      <item>DRVOPLAST NOVA d.o.o. BUZET, OIB 69703829160, Ivana Cancina 3,52420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62061046523</item>
      <item>, OIB 69703829160</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62061046523</item>
      <item>, OIB 69703829160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304853-7886-4F94-AFB8-BC90BB133A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462</properties:Words>
  <properties:Characters>2375</properties:Characters>
  <properties:Lines>62</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2016-10-10T09:58:00Z</dcterms:created>
  <dc:creator>drabar</dc:creator>
  <cp:lastModifiedBy>Sanja Lakošeljac</cp:lastModifiedBy>
  <cp:lastPrinted>2010-08-27T06:20:00Z</cp:lastPrinted>
  <dcterms:modified xmlns:xsi="http://www.w3.org/2001/XMLSchema-instance" xsi:type="dcterms:W3CDTF">2016-10-10T10:01:00Z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