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6d60" w14:paraId="a7b6d60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833BD" w:rsidP="00B76F3C" w:rsidR="00CB0EA4">
      <w:pPr>
        <w:pStyle w:val="Naslovdokumenta"/>
      </w:pPr>
      <w:r w:rsidRPr="009833BD">
        <w:drawing>
          <wp:inline distR="0" distL="0" distB="0" distT="0">
            <wp:extent cy="7409315" cx="5761355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0931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688E" w:rsidP="00A21F0D" w:rsidR="0071688E">
      <w:pPr>
        <w:pStyle w:val="Poetniodjeljak"/>
      </w:pPr>
    </w:p>
    <w:p w:rsidRDefault="009833BD" w:rsidP="009833BD" w:rsidR="00DA0242">
      <w:pPr>
        <w:pStyle w:val="ZapisniarPotpis"/>
        <w:ind w:left="709"/>
      </w:pPr>
      <w:bookmarkStart w:name="_GoBack" w:id="0"/>
      <w:bookmarkEnd w:id="0"/>
      <w:r w:rsidRPr="009833BD">
        <w:lastRenderedPageBreak/>
        <w:drawing>
          <wp:inline distR="0" distL="0" distB="0" distT="0">
            <wp:extent cy="13413105" cx="453580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413105" cx="453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2CFB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3BD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31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11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82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St-1348/2016-13</izvorni_sadrzaj>
    <derivirana_varijabla naziv="DomainObject.Oznaka_1">St-1348/2016-13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>Evren Erkoc</item>
      <item>Selim Alpaslan</item>
      <item>Branko Valentić</item>
    </izvorni_sadrzaj>
    <derivirana_varijabla naziv="DomainObject.Predmet.OstaliListFormated_1">
      <item>Evren Erkoc</item>
      <item>Selim Alpaslan</item>
      <item>Branko Valentić</item>
    </derivirana_varijabla>
  </DomainObject.Predmet.OstaliListFormated>
  <DomainObject.Predmet.OstaliListFormatedOIB>
    <izvorni_sadrzaj>
      <item>Evren Erkoc, OIB 62347211621</item>
      <item>Selim Alpaslan, OIB 45687875710</item>
      <item>Branko Valentić, OIB 85378232573</item>
    </izvorni_sadrzaj>
    <derivirana_varijabla naziv="DomainObject.Predmet.OstaliListFormatedOIB_1">
      <item>Evren Erkoc, OIB 62347211621</item>
      <item>Selim Alpaslan, OIB 45687875710</item>
      <item>Branko Valentić, OIB 85378232573</item>
    </derivirana_varijabla>
  </DomainObject.Predmet.OstaliListFormatedOIB>
  <DomainObject.Predmet.OstaliListFormatedWithAdress>
    <izvorni_sadrzaj>
      <item>Evren Erkoc, Dobriše Cesarića 22, 33520 Slatina</item>
      <item>Selim Alpaslan, Dobriše Cesarića 22, 33520 Slatina</item>
      <item>Branko Valentić, Ferde Rusana 100, 33000 Virovitica</item>
    </izvorni_sadrzaj>
    <derivirana_varijabla naziv="DomainObject.Predmet.OstaliListFormatedWithAdress_1">
      <item>Evren Erkoc, Dobriše Cesarića 22, 33520 Slatina</item>
      <item>Selim Alpaslan, Dobriše Cesarića 22, 33520 Slatina</item>
      <item>Branko Valentić, Ferde Rusana 100, 33000 Virovitica</item>
    </derivirana_varijabla>
  </DomainObject.Predmet.OstaliListFormatedWithAdress>
  <DomainObject.Predmet.OstaliListFormatedWithAdressOIB>
    <izvorni_sadrzaj>
      <item>Evren Erkoc, OIB 62347211621, Dobriše Cesarića 22, 33520 Slatina</item>
      <item>Selim Alpaslan, OIB 45687875710, Dobriše Cesarića 22, 33520 Slatina</item>
      <item>Branko Valentić, OIB 85378232573, Ferde Rusana 100, 33000 Virovitica</item>
    </izvorni_sadrzaj>
    <derivirana_varijabla naziv="DomainObject.Predmet.OstaliListFormatedWithAdressOIB_1">
      <item>Evren Erkoc, OIB 62347211621, Dobriše Cesarića 22, 33520 Slatina</item>
      <item>Selim Alpaslan, OIB 45687875710, Dobriše Cesarića 22, 33520 Slatina</item>
      <item>Branko Valentić, OIB 85378232573, Ferde Rusana 100, 33000 Virovitica</item>
    </derivirana_varijabla>
  </DomainObject.Predmet.OstaliListFormatedWithAdressOIB>
  <DomainObject.Predmet.OstaliListNazivFormated>
    <izvorni_sadrzaj>
      <item>Evren Erkoc</item>
      <item>Selim Alpaslan</item>
      <item>Branko Valentić</item>
    </izvorni_sadrzaj>
    <derivirana_varijabla naziv="DomainObject.Predmet.OstaliListNazivFormated_1">
      <item>Evren Erkoc</item>
      <item>Selim Alpaslan</item>
      <item>Branko Valentić</item>
    </derivirana_varijabla>
  </DomainObject.Predmet.OstaliListNazivFormated>
  <DomainObject.Predmet.OstaliListNazivFormatedOIB>
    <izvorni_sadrzaj>
      <item>Evren Erkoc, OIB 62347211621</item>
      <item>Selim Alpaslan, OIB 45687875710</item>
      <item>Branko Valentić, OIB 85378232573</item>
    </izvorni_sadrzaj>
    <derivirana_varijabla naziv="DomainObject.Predmet.OstaliListNazivFormatedOIB_1">
      <item>Evren Erkoc, OIB 62347211621</item>
      <item>Selim Alpaslan, OIB 45687875710</item>
      <item>Branko Valentić, OIB 85378232573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St-1348/2016-13</izvorni_sadrzaj>
    <derivirana_varijabla naziv="DomainObject.PoslovniBrojDokumenta_1">St-1348/2016-13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  <item>Evren Erkoc</item>
      <item>Selim Alpaslan</item>
      <item>Branko Valentić</item>
    </izvorni_sadrzaj>
    <derivirana_varijabla naziv="DomainObject.Predmet.SudioniciListNaziv_1">
      <item>FINA, RC ZAGREB, Podružnica Bjelovar</item>
      <item>FORMET društvo s ograničenom odgovornošću za trgovinu, proizvodnju i usluge</item>
      <item>Evren Erkoc</item>
      <item>Selim Alpaslan</item>
      <item>Branko Valentić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C6DEC-FF75-4247-8717-A6662A32B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0</properties:Words>
  <properties:Characters>0</properties:Characters>
  <properties:Lines>5</properties:Lines>
  <properties:Paragraphs>0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2017-02-22T13:55:00Z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St-1348/2016-13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