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8743" w14:paraId="3ba874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4826F7" w:rsidP="001B4ACB" w:rsidR="004826F7">
      <w:pPr>
        <w:ind w:left="5040"/>
        <w:jc w:val="right"/>
      </w:pPr>
      <w:r>
        <w:t>NADA DOKOZA</w:t>
      </w:r>
    </w:p>
    <w:p w:rsidRDefault="004826F7" w:rsidP="001B4ACB" w:rsidR="00EE53D0">
      <w:pPr>
        <w:ind w:left="5040"/>
        <w:jc w:val="right"/>
      </w:pPr>
      <w:r>
        <w:t>Skradinska 6/A</w:t>
      </w:r>
    </w:p>
    <w:p w:rsidRDefault="004826F7" w:rsidP="001B4ACB" w:rsidR="004826F7">
      <w:pPr>
        <w:ind w:left="5040"/>
        <w:jc w:val="right"/>
      </w:pPr>
      <w:r>
        <w:t>Zadar</w:t>
      </w:r>
    </w:p>
    <w:p w:rsidRDefault="004826F7" w:rsidP="001B4ACB" w:rsidR="004826F7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9650BC">
        <w:t>81</w:t>
      </w:r>
      <w:r w:rsidR="004826F7">
        <w:t>2</w:t>
      </w:r>
      <w:r>
        <w:t>/16-</w:t>
      </w:r>
      <w:r w:rsidR="002B71C4">
        <w:t>4</w:t>
      </w:r>
      <w:r>
        <w:t xml:space="preserve"> od </w:t>
      </w:r>
      <w:r w:rsidR="00B82F91">
        <w:t>01. lipnja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4826F7">
        <w:t>BOROVI DOKOZA d.o.o., Zadar, Put Murvice 44, OIB: 55403081793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9650BC">
        <w:t>11</w:t>
      </w:r>
      <w:r w:rsidR="008C71F3">
        <w:t>,</w:t>
      </w:r>
      <w:r w:rsidR="004826F7">
        <w:t>05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9650BC">
        <w:t>11</w:t>
      </w:r>
      <w:r w:rsidR="008C71F3">
        <w:t>,</w:t>
      </w:r>
      <w:r w:rsidR="004826F7">
        <w:t>07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82F91">
        <w:t>01.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300783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4826F7">
      <w:rPr>
        <w:b/>
        <w:bCs/>
        <w:sz w:val="28"/>
      </w:rPr>
      <w:t>812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1F3684"/>
    <w:rsid w:val="00201F80"/>
    <w:rsid w:val="002119F1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6A9E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26F7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E5C15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650BC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82F91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11B58"/>
    <w:rsid w:val="00E57968"/>
    <w:rsid w:val="00E83C6A"/>
    <w:rsid w:val="00EA6402"/>
    <w:rsid w:val="00EB44F7"/>
    <w:rsid w:val="00ED32D7"/>
    <w:rsid w:val="00EE53D0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9F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9F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9F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9F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9F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9F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BOROVI DOKOZA društvo s ograničenom odgovornošću za proizvodnju, trgovinu i usluge</izvorni_sadrzaj>
    <derivirana_varijabla naziv="DomainObject.Predmet.ProtustrankaFormated_1">  BOROVI DOKOZA društvo s ograničenom odgovornošću za proizvodnju, trgovinu i usluge</derivirana_varijabla>
  </DomainObject.Predmet.ProtustrankaFormated>
  <DomainObject.Predmet.ProtustrankaFormatedOIB>
    <izvorni_sadrzaj>  BOROVI DOKOZA društvo s ograničenom odgovornošću za proizvodnju, trgovinu i usluge, OIB 55403081793</izvorni_sadrzaj>
    <derivirana_varijabla naziv="DomainObject.Predmet.ProtustrankaFormatedOIB_1">  BOROVI DOKOZA društvo s ograničenom odgovornošću za proizvodnju, trgovinu i usluge, OIB 55403081793</derivirana_varijabla>
  </DomainObject.Predmet.ProtustrankaFormatedOIB>
  <DomainObject.Predmet.ProtustrankaFormatedWithAdress>
    <izvorni_sadrzaj> BOROVI DOKOZA društvo s ograničenom odgovornošću za proizvodnju, trgovinu i usluge, Put Murvice 44, 23000 Zadar</izvorni_sadrzaj>
    <derivirana_varijabla naziv="DomainObject.Predmet.ProtustrankaFormatedWithAdress_1"> BOROVI DOKOZA društvo s ograničenom odgovornošću za proizvodnju, trgovinu i usluge, Put Murvice 44, 23000 Zadar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</izvorni_sadrzaj>
    <derivirana_varijabla naziv="DomainObject.Predmet.ProtustrankaFormatedWithAdressOIB_1"> BOROVI DOKOZA društvo s ograničenom odgovornošću za proizvodnju, trgovinu i usluge, OIB 55403081793, Put Murvice 44, 23000 Zadar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23286.64</izvorni_sadrzaj>
    <derivirana_varijabla naziv="DomainObject.Predmet.TrenutnaVrijednost_1">23286.64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BOROVI DOKOZA društvo s ograničenom odgovornošću za proizvodnju, trgovinu i usluge</item>
    </izvorni_sadrzaj>
    <derivirana_varijabla naziv="DomainObject.Predmet.ProtuStrankaListFormated_1">
      <item>BOROVI DOKOZA društvo s ograničenom odgovornošću za proizvodnju, trgovinu i usluge</item>
    </derivirana_varijabla>
  </DomainObject.Predmet.ProtuStrankaListFormated>
  <DomainObject.Predmet.ProtuStrankaListFormatedOIB>
    <izvorni_sadrzaj>
      <item>BOROVI DOKOZA društvo s ograničenom odgovornošću za proizvodnju, trgovinu i usluge, OIB 55403081793</item>
    </izvorni_sadrzaj>
    <derivirana_varijabla naziv="DomainObject.Predmet.ProtuStrankaListFormatedOIB_1">
      <item>BOROVI DOKOZA društvo s ograničenom odgovornošću za proizvodnju, trgovinu i usluge, OIB 55403081793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</item>
    </izvorni_sadrzaj>
    <derivirana_varijabla naziv="DomainObject.Predmet.ProtuStrankaListFormatedWithAdress_1">
      <item>BOROVI DOKOZA društvo s ograničenom odgovornošću za proizvodnju, trgovinu i usluge, Put Murvice 44, 23000 Zadar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</item>
    </izvorni_sadrzaj>
    <derivirana_varijabla naziv="DomainObject.Predmet.ProtuStrankaListFormatedWithAdressOIB_1">
      <item>BOROVI DOKOZA društvo s ograničenom odgovornošću za proizvodnju, trgovinu i usluge, OIB 55403081793, Put Murvice 44, 23000 Zadar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</item>
    </izvorni_sadrzaj>
    <derivirana_varijabla naziv="DomainObject.Predmet.OstaliListFormated_1">
      <item>Nada Dokoza</item>
    </derivirana_varijabla>
  </DomainObject.Predmet.OstaliListFormated>
  <DomainObject.Predmet.OstaliListFormatedOIB>
    <izvorni_sadrzaj>
      <item>Nada Dokoza, OIB 20595451866</item>
    </izvorni_sadrzaj>
    <derivirana_varijabla naziv="DomainObject.Predmet.OstaliListFormatedOIB_1">
      <item>Nada Dokoza, OIB 20595451866</item>
    </derivirana_varijabla>
  </DomainObject.Predmet.OstaliListFormatedOIB>
  <DomainObject.Predmet.OstaliListFormatedWithAdress>
    <izvorni_sadrzaj>
      <item>Nada Dokoza, Skradinska Ulica 6 A, 23000 Zadar</item>
    </izvorni_sadrzaj>
    <derivirana_varijabla naziv="DomainObject.Predmet.OstaliListFormatedWithAdress_1">
      <item>Nada Dokoza, Skradinska Ulica 6 A, 23000 Zadar</item>
    </derivirana_varijabla>
  </DomainObject.Predmet.OstaliListFormatedWithAdress>
  <DomainObject.Predmet.OstaliListFormatedWithAdressOIB>
    <izvorni_sadrzaj>
      <item>Nada Dokoza, OIB 20595451866, Skradinska Ulica 6 A, 23000 Zadar</item>
    </izvorni_sadrzaj>
    <derivirana_varijabla naziv="DomainObject.Predmet.OstaliListFormatedWithAdressOIB_1">
      <item>Nada Dokoza, OIB 20595451866, Skradinska Ulica 6 A, 23000 Zadar</item>
    </derivirana_varijabla>
  </DomainObject.Predmet.OstaliListFormatedWithAdressOIB>
  <DomainObject.Predmet.OstaliListNazivFormated>
    <izvorni_sadrzaj>
      <item>Nada Dokoza</item>
    </izvorni_sadrzaj>
    <derivirana_varijabla naziv="DomainObject.Predmet.OstaliListNazivFormated_1">
      <item>Nada Dokoza</item>
    </derivirana_varijabla>
  </DomainObject.Predmet.OstaliListNazivFormated>
  <DomainObject.Predmet.OstaliListNazivFormatedOIB>
    <izvorni_sadrzaj>
      <item>Nada Dokoza, OIB 20595451866</item>
    </izvorni_sadrzaj>
    <derivirana_varijabla naziv="DomainObject.Predmet.OstaliListNazivFormatedOIB_1">
      <item>Nada Dokoza, OIB 20595451866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BOROVI DOKOZA društvo s ograničenom odgovornošću za proizvodnju, trgovinu i usluge</item>
      <item>Nada Dokoza</item>
    </izvorni_sadrzaj>
    <derivirana_varijabla naziv="DomainObject.Predmet.SudioniciListNaziv_1">
      <item>Financijska agencija</item>
      <item>BOROVI DOKOZA društvo s ograničenom odgovornošću za proizvodnju, trgovinu i usluge</item>
      <item>Nada Dokoza</item>
    </derivirana_varijabla>
  </DomainObject.Predmet.SudioniciListNaziv>
  <DomainObject.Predmet.SudioniciListAdressOIB>
    <izvorni_sadrzaj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izvorni_sadrzaj>
    <derivirana_varijabla naziv="DomainObject.Predmet.SudioniciListAdressOIB_1"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</izvorni_sadrzaj>
    <derivirana_varijabla naziv="DomainObject.Predmet.SudioniciListNazivOIB_1">
      <item>, OIB 85821130368</item>
      <item>, OIB 55403081793</item>
      <item>, OIB 20595451866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1AF99-E114-44C4-A528-C109D8642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855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2016-05-31T12:31:00Z</dcterms:created>
  <dc:creator>Ardena Bajlo</dc:creator>
  <cp:lastModifiedBy>wsadmin</cp:lastModifiedBy>
  <cp:lastPrinted>2016-05-31T12:12:00Z</cp:lastPrinted>
  <dcterms:modified xmlns:xsi="http://www.w3.org/2001/XMLSchema-instance" xsi:type="dcterms:W3CDTF">2016-06-01T13:40:00Z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